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9727" w14:paraId="5989727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9018C2">
        <w:rPr>
          <w:szCs w:val="24"/>
          <w:lang w:val="hr-HR"/>
        </w:rPr>
        <w:t>58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9018C2">
        <w:rPr>
          <w:lang w:val="hr-HR"/>
        </w:rPr>
        <w:t xml:space="preserve">EUROPAK društvo s ograničenom odgovornošću za proizvodnju, prijevoz, trgovinu i usluge, Orahovica, Vladimira Nazora 87, </w:t>
      </w:r>
      <w:r w:rsidR="009018C2" w:rsidRPr="000664E3">
        <w:rPr>
          <w:lang w:val="hr-HR"/>
        </w:rPr>
        <w:t>MB</w:t>
      </w:r>
      <w:r w:rsidR="009018C2">
        <w:rPr>
          <w:lang w:val="hr-HR"/>
        </w:rPr>
        <w:t>S: 010086512, OIB: 31349308300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8F6F4D">
        <w:rPr>
          <w:lang w:val="hr-HR"/>
        </w:rPr>
        <w:t>1</w:t>
      </w:r>
      <w:r w:rsidR="008C6214">
        <w:rPr>
          <w:lang w:val="hr-HR"/>
        </w:rPr>
        <w:t>6</w:t>
      </w:r>
      <w:r w:rsidR="00230207">
        <w:rPr>
          <w:lang w:val="hr-HR"/>
        </w:rPr>
        <w:t xml:space="preserve">. </w:t>
      </w:r>
      <w:r w:rsidR="00811B13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9018C2">
        <w:rPr>
          <w:lang w:val="hr-HR"/>
        </w:rPr>
        <w:t xml:space="preserve">EUROPAK društvo s ograničenom odgovornošću za proizvodnju, prijevoz, trgovinu i usluge, Orahovica, Vladimira Nazora 87, </w:t>
      </w:r>
      <w:r w:rsidR="009018C2" w:rsidRPr="000664E3">
        <w:rPr>
          <w:lang w:val="hr-HR"/>
        </w:rPr>
        <w:t>MB</w:t>
      </w:r>
      <w:r w:rsidR="009018C2">
        <w:rPr>
          <w:lang w:val="hr-HR"/>
        </w:rPr>
        <w:t>S: 010086512, OIB: 31349308300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9018C2">
        <w:rPr>
          <w:szCs w:val="24"/>
          <w:lang w:val="hr-HR"/>
        </w:rPr>
        <w:t>MARIJAN DRLJANOVČAN, Miholjanec, Antuna Mihanovića 131, OIB: 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9018C2">
        <w:rPr>
          <w:lang w:val="hr-HR"/>
        </w:rPr>
        <w:t xml:space="preserve">EUROPAK društvo s ograničenom odgovornošću za proizvodnju, prijevoz, trgovinu i usluge, Orahovica, Vladimira Nazora 87, </w:t>
      </w:r>
      <w:r w:rsidR="009018C2" w:rsidRPr="000664E3">
        <w:rPr>
          <w:lang w:val="hr-HR"/>
        </w:rPr>
        <w:t>MB</w:t>
      </w:r>
      <w:r w:rsidR="009018C2">
        <w:rPr>
          <w:lang w:val="hr-HR"/>
        </w:rPr>
        <w:t>S: 010086512, OIB: 31349308300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621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11B1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C6214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C6214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9018C2">
        <w:rPr>
          <w:szCs w:val="24"/>
          <w:lang w:val="hr-HR"/>
        </w:rPr>
        <w:t>58/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018C2">
        <w:rPr>
          <w:szCs w:val="24"/>
          <w:lang w:val="hr-HR"/>
        </w:rPr>
        <w:t>26. siječnja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 xml:space="preserve">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8C6214">
        <w:rPr>
          <w:szCs w:val="24"/>
          <w:lang w:val="hr-HR"/>
        </w:rPr>
        <w:t>6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811B13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8F6F4D">
        <w:rPr>
          <w:szCs w:val="24"/>
          <w:lang w:val="hr-HR"/>
        </w:rPr>
        <w:t>1</w:t>
      </w:r>
      <w:r w:rsidR="008C6214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811B13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F9A" w:rsidR="00BF4F9A">
      <w:r>
        <w:separator/>
      </w:r>
    </w:p>
  </w:endnote>
  <w:endnote w:id="0" w:type="continuationSeparator">
    <w:p w:rsidRDefault="00BF4F9A" w:rsidR="00BF4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F9A" w:rsidR="00BF4F9A">
      <w:r>
        <w:separator/>
      </w:r>
    </w:p>
  </w:footnote>
  <w:footnote w:id="0" w:type="continuationSeparator">
    <w:p w:rsidRDefault="00BF4F9A" w:rsidR="00BF4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9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9018C2">
      <w:t>58</w:t>
    </w:r>
    <w:r w:rsidR="00864F33">
      <w:t>/201</w:t>
    </w:r>
    <w:r w:rsidR="008F6F4D">
      <w:t>6</w:t>
    </w:r>
    <w:r w:rsidR="00864F33">
      <w:t>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3F1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554EA"/>
    <w:rsid w:val="00271286"/>
    <w:rsid w:val="002733CA"/>
    <w:rsid w:val="002C09EB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969A7"/>
    <w:rsid w:val="008B54C1"/>
    <w:rsid w:val="008C243D"/>
    <w:rsid w:val="008C6214"/>
    <w:rsid w:val="008E0172"/>
    <w:rsid w:val="008E79FB"/>
    <w:rsid w:val="008F1AD1"/>
    <w:rsid w:val="008F27EE"/>
    <w:rsid w:val="008F42A8"/>
    <w:rsid w:val="008F6F4D"/>
    <w:rsid w:val="009018C2"/>
    <w:rsid w:val="00915920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BF4F9A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45D6A"/>
    <w:rsid w:val="00D52F5E"/>
    <w:rsid w:val="00D53FF2"/>
    <w:rsid w:val="00D55C6C"/>
    <w:rsid w:val="00D73E9E"/>
    <w:rsid w:val="00D823F0"/>
    <w:rsid w:val="00DA5CB7"/>
    <w:rsid w:val="00DC2CE3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6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St-58/2016</izvorni_sadrzaj>
    <derivirana_varijabla naziv="DomainObject.Predmet.OznakaBroj_1">St-58/2016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EUROPAK d.o.o. za proizvodnju, prijevoz, trgovinu i usluge, Orahovica zastupanog po punomoćniku Slaven Zavada</izvorni_sadrzaj>
    <derivirana_varijabla naziv="DomainObject.Predmet.ProtustrankaFormated_1">  EUROPAK d.o.o. za proizvodnju, prijevoz, trgovinu i usluge, Orahovica zastupanog po punomoćniku Slaven Zavada</derivirana_varijabla>
  </DomainObject.Predmet.ProtustrankaFormated>
  <DomainObject.Predmet.ProtustrankaFormatedOIB>
    <izvorni_sadrzaj>  EUROPAK d.o.o. za proizvodnju, prijevoz, trgovinu i usluge, Orahovica, OIB 31349308300 zastupanog po punomoćniku Slaven Zavada</izvorni_sadrzaj>
    <derivirana_varijabla naziv="DomainObject.Predmet.ProtustrankaFormatedOIB_1">  EUROPAK d.o.o. za proizvodnju, prijevoz, trgovinu i usluge, Orahovica, OIB 31349308300 zastupanog po punomoćniku Slaven Zavada</derivirana_varijabla>
  </DomainObject.Predmet.ProtustrankaFormatedOIB>
  <DomainObject.Predmet.ProtustrankaFormatedWithAdress>
    <izvorni_sadrzaj> EUROPAK d.o.o. za proizvodnju, prijevoz, trgovinu i usluge, Orahovica, Vladimira Nazora 87, 33515 Orahovica zastupanog po punomoćniku Slaven Zavada</izvorni_sadrzaj>
    <derivirana_varijabla naziv="DomainObject.Predmet.ProtustrankaFormatedWithAdress_1"> EUROPAK d.o.o. za proizvodnju, prijevoz, trgovinu i usluge, Orahovica, Vladimira Nazora 87, 33515 Orahovica zastupanog po punomoćniku Slaven Zavada</derivirana_varijabla>
  </DomainObject.Predmet.ProtustrankaFormatedWithAdress>
  <DomainObject.Predmet.ProtustrankaFormatedWithAdressOIB>
    <izvorni_sadrzaj> EUROPAK d.o.o. za proizvodnju, prijevoz, trgovinu i usluge, Orahovica, OIB 31349308300, Vladimira Nazora 87, 33515 Orahovica zastupanog po punomoćniku Slaven Zavada</izvorni_sadrzaj>
    <derivirana_varijabla naziv="DomainObject.Predmet.ProtustrankaFormatedWithAdressOIB_1"> EUROPAK d.o.o. za proizvodnju, prijevoz, trgovinu i usluge, Orahovica, OIB 31349308300, Vladimira Nazora 87, 33515 Orahovica zastupanog po punomoćniku Slaven Zavada</derivirana_varijabla>
  </DomainObject.Predmet.ProtustrankaFormatedWithAdressOIB>
  <DomainObject.Predmet.ProtustrankaWithAdress>
    <izvorni_sadrzaj>EUROPAK d.o.o. za proizvodnju, prijevoz, trgovinu i usluge, Orahovica Vladimira Nazora 87, 33515 Orahovica</izvorni_sadrzaj>
    <derivirana_varijabla naziv="DomainObject.Predmet.ProtustrankaWithAdress_1">EUROPAK d.o.o. za proizvodnju, prijevoz, trgovinu i usluge, Orahovica Vladimira Nazora 87, 33515 Orahovica</derivirana_varijabla>
  </DomainObject.Predmet.ProtustrankaWithAdress>
  <DomainObject.Predmet.ProtustrankaWithAdressOIB>
    <izvorni_sadrzaj>EUROPAK d.o.o. za proizvodnju, prijevoz, trgovinu i usluge, Orahovica, OIB 31349308300, Vladimira Nazora 87, 33515 Orahovica</izvorni_sadrzaj>
    <derivirana_varijabla naziv="DomainObject.Predmet.ProtustrankaWithAdressOIB_1">EUROPAK d.o.o. za proizvodnju, prijevoz, trgovinu i usluge, Orahovica, OIB 31349308300, Vladimira Nazora 87, 33515 Orahovica</derivirana_varijabla>
  </DomainObject.Predmet.ProtustrankaWithAdressOIB>
  <DomainObject.Predmet.ProtustrankaNazivFormated>
    <izvorni_sadrzaj>EUROPAK d.o.o. za proizvodnju, prijevoz, trgovinu i usluge, Orahovica</izvorni_sadrzaj>
    <derivirana_varijabla naziv="DomainObject.Predmet.ProtustrankaNazivFormated_1">EUROPAK d.o.o. za proizvodnju, prijevoz, trgovinu i usluge, Orahovica</derivirana_varijabla>
  </DomainObject.Predmet.ProtustrankaNazivFormated>
  <DomainObject.Predmet.ProtustrankaNazivFormatedOIB>
    <izvorni_sadrzaj>EUROPAK d.o.o. za proizvodnju, prijevoz, trgovinu i usluge, Orahovica, OIB 31349308300</izvorni_sadrzaj>
    <derivirana_varijabla naziv="DomainObject.Predmet.ProtustrankaNazivFormatedOIB_1">EUROPAK d.o.o. za proizvodnju, prijevoz, trgovinu i usluge, Orahovica, OIB 31349308300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EUROPAK d.o.o. za proizvodnju, prijevoz, trgovinu i usluge, Orahovica zastupanog po punomoćniku Slaven Zavada</item>
    </izvorni_sadrzaj>
    <derivirana_varijabla naziv="DomainObject.Predmet.ProtuStrankaListFormated_1">
      <item>EUROPAK d.o.o. za proizvodnju, prijevoz, trgovinu i usluge, Orahovica zastupanog po punomoćniku Slaven Zavada</item>
    </derivirana_varijabla>
  </DomainObject.Predmet.ProtuStrankaListFormated>
  <DomainObject.Predmet.ProtuStrankaListFormatedOIB>
    <izvorni_sadrzaj>
      <item>EUROPAK d.o.o. za proizvodnju, prijevoz, trgovinu i usluge, Orahovica, OIB 31349308300 zastupanog po punomoćniku Slaven Zavada</item>
    </izvorni_sadrzaj>
    <derivirana_varijabla naziv="DomainObject.Predmet.ProtuStrankaListFormatedOIB_1">
      <item>EUROPAK d.o.o. za proizvodnju, prijevoz, trgovinu i usluge, Orahovica, OIB 31349308300 zastupanog po punomoćniku Slaven Zavada</item>
    </derivirana_varijabla>
  </DomainObject.Predmet.ProtuStrankaListFormatedOIB>
  <DomainObject.Predmet.ProtuStrankaListFormatedWithAdress>
    <izvorni_sadrzaj>
      <item>EUROPAK d.o.o. za proizvodnju, prijevoz, trgovinu i usluge, Orahovica, Vladimira Nazora 87, 33515 Orahovica zastupanog po punomoćniku Slaven Zavada</item>
    </izvorni_sadrzaj>
    <derivirana_varijabla naziv="DomainObject.Predmet.ProtuStrankaListFormatedWithAdress_1">
      <item>EUROPAK d.o.o. za proizvodnju, prijevoz, trgovinu i usluge, Orahovica, Vladimira Nazora 87, 33515 Orahovica zastupanog po punomoćniku Slaven Zavada</item>
    </derivirana_varijabla>
  </DomainObject.Predmet.ProtuStrankaListFormatedWithAdress>
  <DomainObject.Predmet.ProtuStrankaListFormatedWithAdressOIB>
    <izvorni_sadrzaj>
      <item>EUROPAK d.o.o. za proizvodnju, prijevoz, trgovinu i usluge, Orahovica, OIB 31349308300, Vladimira Nazora 87, 33515 Orahovica zastupanog po punomoćniku Slaven Zavada</item>
    </izvorni_sadrzaj>
    <derivirana_varijabla naziv="DomainObject.Predmet.ProtuStrankaListFormatedWithAdressOIB_1">
      <item>EUROPAK d.o.o. za proizvodnju, prijevoz, trgovinu i usluge, Orahovica, OIB 31349308300, Vladimira Nazora 87, 33515 Orahovica zastupanog po punomoćniku Slaven Zavada</item>
    </derivirana_varijabla>
  </DomainObject.Predmet.ProtuStrankaListFormatedWithAdressOIB>
  <DomainObject.Predmet.ProtuStrankaListNazivFormated>
    <izvorni_sadrzaj>
      <item>EUROPAK d.o.o. za proizvodnju, prijevoz, trgovinu i usluge, Orahovica</item>
    </izvorni_sadrzaj>
    <derivirana_varijabla naziv="DomainObject.Predmet.ProtuStrankaListNazivFormated_1">
      <item>EUROPAK d.o.o. za proizvodnju, prijevoz, trgovinu i usluge, Orahovica</item>
    </derivirana_varijabla>
  </DomainObject.Predmet.ProtuStrankaListNazivFormated>
  <DomainObject.Predmet.ProtuStrankaListNazivFormatedOIB>
    <izvorni_sadrzaj>
      <item>EUROPAK d.o.o. za proizvodnju, prijevoz, trgovinu i usluge, Orahovica, OIB 31349308300</item>
    </izvorni_sadrzaj>
    <derivirana_varijabla naziv="DomainObject.Predmet.ProtuStrankaListNazivFormatedOIB_1">
      <item>EUROPAK d.o.o. za proizvodnju, prijevoz, trgovinu i usluge, Orahovica, OIB 31349308300</item>
    </derivirana_varijabla>
  </DomainObject.Predmet.ProtuStrankaListNazivFormatedOIB>
  <DomainObject.Predmet.OstaliListFormated>
    <izvorni_sadrzaj>
      <item>Slaven Zavada punomoćnik sudionika u postupku EUROPAK d.o.o. za proizvodnju, prijevoz, trgovinu i usluge, Orahovica</item>
    </izvorni_sadrzaj>
    <derivirana_varijabla naziv="DomainObject.Predmet.OstaliListFormated_1">
      <item>Slaven Zavada punomoćnik sudionika u postupku EUROPAK d.o.o. za proizvodnju, prijevoz, trgovinu i usluge, Orahovica</item>
    </derivirana_varijabla>
  </DomainObject.Predmet.OstaliListFormated>
  <DomainObject.Predmet.OstaliListFormatedOIB>
    <izvorni_sadrzaj>
      <item>Slaven Zavada, OIB 43166777604 punomoćnik sudionika u postupku EUROPAK d.o.o. za proizvodnju, prijevoz, trgovinu i usluge, Orahovica</item>
    </izvorni_sadrzaj>
    <derivirana_varijabla naziv="DomainObject.Predmet.OstaliListFormatedOIB_1">
      <item>Slaven Zavada, OIB 43166777604 punomoćnik sudionika u postupku EUROPAK d.o.o. za proizvodnju, prijevoz, trgovinu i usluge, Orahovica</item>
    </derivirana_varijabla>
  </DomainObject.Predmet.OstaliListFormatedOIB>
  <DomainObject.Predmet.OstaliListFormatedWithAdress>
    <izvorni_sadrzaj>
      <item>Slaven Zavada, Kralja Zvonimira 10, 33515 Orahovica punomoćnik sudionika u postupku EUROPAK d.o.o. za proizvodnju, prijevoz, trgovinu i usluge, Orahovica</item>
    </izvorni_sadrzaj>
    <derivirana_varijabla naziv="DomainObject.Predmet.OstaliListFormatedWithAdress_1">
      <item>Slaven Zavada, Kralja Zvonimira 10, 33515 Orahovica punomoćnik sudionika u postupku EUROPAK d.o.o. za proizvodnju, prijevoz, trgovinu i usluge, Orahovica</item>
    </derivirana_varijabla>
  </DomainObject.Predmet.OstaliListFormatedWithAdress>
  <DomainObject.Predmet.OstaliListFormatedWithAdressOIB>
    <izvorni_sadrzaj>
      <item>Slaven Zavada, OIB 43166777604, Kralja Zvonimira 10, 33515 Orahovica punomoćnik sudionika u postupku EUROPAK d.o.o. za proizvodnju, prijevoz, trgovinu i usluge, Orahovica</item>
    </izvorni_sadrzaj>
    <derivirana_varijabla naziv="DomainObject.Predmet.OstaliListFormatedWithAdressOIB_1">
      <item>Slaven Zavada, OIB 43166777604, Kralja Zvonimira 10, 33515 Orahovica punomoćnik sudionika u postupku EUROPAK d.o.o. za proizvodnju, prijevoz, trgovinu i usluge, Orahovica</item>
    </derivirana_varijabla>
  </DomainObject.Predmet.OstaliListFormatedWithAdressOIB>
  <DomainObject.Predmet.OstaliListNazivFormated>
    <izvorni_sadrzaj>
      <item>Slaven Zavada</item>
    </izvorni_sadrzaj>
    <derivirana_varijabla naziv="DomainObject.Predmet.OstaliListNazivFormated_1">
      <item>Slaven Zavada</item>
    </derivirana_varijabla>
  </DomainObject.Predmet.OstaliListNazivFormated>
  <DomainObject.Predmet.OstaliListNazivFormatedOIB>
    <izvorni_sadrzaj>
      <item>Slaven Zavada, OIB 43166777604</item>
    </izvorni_sadrzaj>
    <derivirana_varijabla naziv="DomainObject.Predmet.OstaliListNazivFormatedOIB_1">
      <item>Slaven Zavada, OIB 43166777604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EUROPAK d.o.o. za proizvodnju, prijevoz, trgovinu i usluge, Orahovica</izvorni_sadrzaj>
    <derivirana_varijabla naziv="DomainObject.Predmet.ProtustrankaIDrugi_1">EUROPAK d.o.o. za proizvodnju, prijevoz, trgovinu i usluge, Orahovica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EUROPAK d.o.o. za proizvodnju, prijevoz, trgovinu i usluge, Orahovica, OIB 31349308300, Vladimira Nazora 87, 33515 Orahovica</izvorni_sadrzaj>
    <derivirana_varijabla naziv="DomainObject.Predmet.ProtustrankaIDrugiAdressOIB_1">EUROPAK d.o.o. za proizvodnju, prijevoz, trgovinu i usluge, Orahovica, OIB 31349308300, Vladimira Nazora 87,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EUROPAK d.o.o. za proizvodnju, prijevoz, trgovinu i usluge, Orahovica</item>
      <item>Slaven Zavada</item>
    </izvorni_sadrzaj>
    <derivirana_varijabla naziv="DomainObject.Predmet.SudioniciListNaziv_1">
      <item>FINA, RC ZAGREB, Podružnica Bjelovar</item>
      <item>EUROPAK d.o.o. za proizvodnju, prijevoz, trgovinu i usluge, Orahovica</item>
      <item>Slaven Zavada</item>
    </derivirana_varijabla>
  </DomainObject.Predmet.SudioniciListNaziv>
  <DomainObject.Predmet.SudioniciListAdressOIB>
    <izvorni_sadrzaj>
      <item>FINA, RC ZAGREB, Podružnica Bjelovar, OIB 85821130368, F. Supila 4,43000 Bjelovar</item>
      <item>EUROPAK d.o.o. za proizvodnju, prijevoz, trgovinu i usluge, Orahovica, OIB 31349308300, Vladimira Nazora 87,33515 Orahovica</item>
      <item>Slaven Zavada, OIB 43166777604, Kralja Zvonimira 10,33515 Orahovica</item>
    </izvorni_sadrzaj>
    <derivirana_varijabla naziv="DomainObject.Predmet.SudioniciListAdressOIB_1">
      <item>FINA, RC ZAGREB, Podružnica Bjelovar, OIB 85821130368, F. Supila 4,43000 Bjelovar</item>
      <item>EUROPAK d.o.o. za proizvodnju, prijevoz, trgovinu i usluge, Orahovica, OIB 31349308300, Vladimira Nazora 87,33515 Orahovica</item>
      <item>Slaven Zavada, OIB 43166777604, Kralja Zvonimira 10,33515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31349308300</item>
      <item>, OIB 43166777604</item>
    </izvorni_sadrzaj>
    <derivirana_varijabla naziv="DomainObject.Predmet.SudioniciListNazivOIB_1">
      <item>, OIB 85821130368</item>
      <item>, OIB 31349308300</item>
      <item>, OIB 43166777604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269AB-D86D-4BA6-9A2B-34E76DA01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727</properties:Words>
  <properties:Characters>3958</properties:Characters>
  <properties:Lines>114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2016-03-15T11:15:00Z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2016-03-16T10:14:00Z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