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a448" w14:paraId="a2aa44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D16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0A2D16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UXORIA jednostavno društvo s ograničenom odgovornošću za ugostiteljstvo i usluge</izvorni_sadrzaj>
    <derivirana_varijabla naziv="DomainObject.Predmet.ProtustrankaFormated_1">  UXORIA jednostavno društvo s ograničenom odgovornošću za ugostiteljstvo i usluge</derivirana_varijabla>
  </DomainObject.Predmet.ProtustrankaFormated>
  <DomainObject.Predmet.ProtustrankaFormatedOIB>
    <izvorni_sadrzaj>  UXORIA jednostavno društvo s ograničenom odgovornošću za ugostiteljstvo i usluge, OIB 13784537070</izvorni_sadrzaj>
    <derivirana_varijabla naziv="DomainObject.Predmet.ProtustrankaFormatedOIB_1">  UXORIA jednostavno društvo s ograničenom odgovornošću za ugostiteljstvo i usluge, OIB 13784537070</derivirana_varijabla>
  </DomainObject.Predmet.ProtustrankaFormatedOIB>
  <DomainObject.Predmet.ProtustrankaFormatedWithAdress>
    <izvorni_sadrzaj> UXORIA jednostavno društvo s ograničenom odgovornošću za ugostiteljstvo i usluge, Tekstilna 2, 40315 Mursko Središće</izvorni_sadrzaj>
    <derivirana_varijabla naziv="DomainObject.Predmet.ProtustrankaFormatedWithAdress_1"> UXORIA jednostavno društvo s ograničenom odgovornošću za ugostiteljstvo i usluge, Tekstilna 2, 40315 Mursko Središće</derivirana_varijabla>
  </DomainObject.Predmet.ProtustrankaFormatedWithAdress>
  <DomainObject.Predmet.ProtustrankaFormatedWithAdressOIB>
    <izvorni_sadrzaj> UXORIA jednostavno društvo s ograničenom odgovornošću za ugostiteljstvo i usluge, OIB 13784537070, Tekstilna 2, 40315 Mursko Središće</izvorni_sadrzaj>
    <derivirana_varijabla naziv="DomainObject.Predmet.ProtustrankaFormatedWithAdressOIB_1"> UXORIA jednostavno društvo s ograničenom odgovornošću za ugostiteljstvo i usluge, OIB 13784537070, Tekstilna 2, 40315 Mursko Središće</derivirana_varijabla>
  </DomainObject.Predmet.ProtustrankaFormatedWithAdressOIB>
  <DomainObject.Predmet.ProtustrankaWithAdress>
    <izvorni_sadrzaj>UXORIA jednostavno društvo s ograničenom odgovornošću za ugostiteljstvo i usluge Tekstilna 2, 40315 Mursko Središće</izvorni_sadrzaj>
    <derivirana_varijabla naziv="DomainObject.Predmet.ProtustrankaWithAdress_1">UXORIA jednostavno društvo s ograničenom odgovornošću za ugostiteljstvo i usluge Tekstilna 2, 40315 Mursko Središće</derivirana_varijabla>
  </DomainObject.Predmet.ProtustrankaWithAdress>
  <DomainObject.Predmet.ProtustrankaWithAdressOIB>
    <izvorni_sadrzaj>UXORIA jednostavno društvo s ograničenom odgovornošću za ugostiteljstvo i usluge, OIB 13784537070, Tekstilna 2, 40315 Mursko Središće</izvorni_sadrzaj>
    <derivirana_varijabla naziv="DomainObject.Predmet.ProtustrankaWithAdressOIB_1">UXORIA jednostavno društvo s ograničenom odgovornošću za ugostiteljstvo i usluge, OIB 13784537070, Tekstilna 2, 40315 Mursko Središće</derivirana_varijabla>
  </DomainObject.Predmet.ProtustrankaWithAdressOIB>
  <DomainObject.Predmet.ProtustrankaNazivFormated>
    <izvorni_sadrzaj>UXORIA jednostavno društvo s ograničenom odgovornošću za ugostiteljstvo i usluge</izvorni_sadrzaj>
    <derivirana_varijabla naziv="DomainObject.Predmet.ProtustrankaNazivFormated_1">UXORIA jednostavno društvo s ograničenom odgovornošću za ugostiteljstvo i usluge</derivirana_varijabla>
  </DomainObject.Predmet.ProtustrankaNazivFormated>
  <DomainObject.Predmet.ProtustrankaNazivFormatedOIB>
    <izvorni_sadrzaj>UXORIA jednostavno društvo s ograničenom odgovornošću za ugostiteljstvo i usluge, OIB 13784537070</izvorni_sadrzaj>
    <derivirana_varijabla naziv="DomainObject.Predmet.ProtustrankaNazivFormatedOIB_1">UXORIA jednostavno društvo s ograničenom odgovornošću za ugostiteljstvo i usluge, OIB 13784537070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56082.47</izvorni_sadrzaj>
    <derivirana_varijabla naziv="DomainObject.Predmet.TrenutnaVrijednost_1">56082.47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UXORIA jednostavno društvo s ograničenom odgovornošću za ugostiteljstvo i usluge</item>
    </izvorni_sadrzaj>
    <derivirana_varijabla naziv="DomainObject.Predmet.ProtuStrankaListFormated_1">
      <item>UXORIA jednostavno društvo s ograničenom odgovornošću za ugostiteljstvo i usluge</item>
    </derivirana_varijabla>
  </DomainObject.Predmet.ProtuStrankaListFormated>
  <DomainObject.Predmet.ProtuStrankaListFormatedOIB>
    <izvorni_sadrzaj>
      <item>UXORIA jednostavno društvo s ograničenom odgovornošću za ugostiteljstvo i usluge, OIB 13784537070</item>
    </izvorni_sadrzaj>
    <derivirana_varijabla naziv="DomainObject.Predmet.ProtuStrankaListFormatedOIB_1">
      <item>UXORIA jednostavno društvo s ograničenom odgovornošću za ugostiteljstvo i usluge, OIB 13784537070</item>
    </derivirana_varijabla>
  </DomainObject.Predmet.ProtuStrankaListFormatedOIB>
  <DomainObject.Predmet.ProtuStrankaListFormatedWithAdress>
    <izvorni_sadrzaj>
      <item>UXORIA jednostavno društvo s ograničenom odgovornošću za ugostiteljstvo i usluge, Tekstilna 2, 40315 Mursko Središće</item>
    </izvorni_sadrzaj>
    <derivirana_varijabla naziv="DomainObject.Predmet.ProtuStrankaListFormatedWithAdress_1">
      <item>UXORIA jednostavno društvo s ograničenom odgovornošću za ugostiteljstvo i usluge, Tekstilna 2, 40315 Mursko Središće</item>
    </derivirana_varijabla>
  </DomainObject.Predmet.ProtuStrankaListFormatedWithAdress>
  <DomainObject.Predmet.ProtuStrankaListFormatedWithAdressOIB>
    <izvorni_sadrzaj>
      <item>UXORIA jednostavno društvo s ograničenom odgovornošću za ugostiteljstvo i usluge, OIB 13784537070, Tekstilna 2, 40315 Mursko Središće</item>
    </izvorni_sadrzaj>
    <derivirana_varijabla naziv="DomainObject.Predmet.ProtuStrankaListFormatedWithAdressOIB_1">
      <item>UXORIA jednostavno društvo s ograničenom odgovornošću za ugostiteljstvo i usluge, OIB 13784537070, Tekstilna 2, 40315 Mursko Središće</item>
    </derivirana_varijabla>
  </DomainObject.Predmet.ProtuStrankaListFormatedWithAdressOIB>
  <DomainObject.Predmet.ProtuStrankaListNazivFormated>
    <izvorni_sadrzaj>
      <item>UXORIA jednostavno društvo s ograničenom odgovornošću za ugostiteljstvo i usluge</item>
    </izvorni_sadrzaj>
    <derivirana_varijabla naziv="DomainObject.Predmet.ProtuStrankaListNazivFormated_1">
      <item>UXORIA jednostavno društvo s ograničenom odgovornošću za ugostiteljstvo i usluge</item>
    </derivirana_varijabla>
  </DomainObject.Predmet.ProtuStrankaListNazivFormated>
  <DomainObject.Predmet.ProtuStrankaListNazivFormatedOIB>
    <izvorni_sadrzaj>
      <item>UXORIA jednostavno društvo s ograničenom odgovornošću za ugostiteljstvo i usluge, OIB 13784537070</item>
    </izvorni_sadrzaj>
    <derivirana_varijabla naziv="DomainObject.Predmet.ProtuStrankaListNazivFormatedOIB_1">
      <item>UXORIA jednostavno društvo s ograničenom odgovornošću za ugostiteljstvo i usluge, OIB 13784537070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UXORIA jednostavno društvo s ograničenom odgovornošću za ugostiteljstvo i usluge</izvorni_sadrzaj>
    <derivirana_varijabla naziv="DomainObject.Predmet.ProtustrankaIDrugi_1">UXORIA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UXORIA jednostavno društvo s ograničenom odgovornošću za ugostiteljstvo i usluge, OIB 13784537070, Tekstilna 2, 40315 Mursko Središće</izvorni_sadrzaj>
    <derivirana_varijabla naziv="DomainObject.Predmet.ProtustrankaIDrugiAdressOIB_1">UXORIA jednostavno društvo s ograničenom odgovornošću za ugostiteljstvo i usluge, OIB 13784537070, Tekstilna 2,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UXORIA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UXORIA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UXORIA jednostavno društvo s ograničenom odgovornošću za ugostiteljstvo i usluge, OIB 13784537070, Tekstilna 2,40315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UXORIA jednostavno društvo s ograničenom odgovornošću za ugostiteljstvo i usluge, OIB 13784537070, Tekstilna 2,40315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13784537070</item>
      <item>, OIB null</item>
    </izvorni_sadrzaj>
    <derivirana_varijabla naziv="DomainObject.Predmet.SudioniciListNazivOIB_1">
      <item>, OIB null</item>
      <item>, OIB 85821130368</item>
      <item>, OIB 13784537070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