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645f5" w14:paraId="36645f5"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CF20E6" w:rsidRPr="00916C6F">
        <w:rPr>
          <w:b/>
        </w:rPr>
        <w:t>7</w:t>
      </w:r>
      <w:r w:rsidR="00A82FF6">
        <w:rPr>
          <w:b/>
        </w:rPr>
        <w:t>9</w:t>
      </w:r>
      <w:r w:rsidR="00C50F85">
        <w:rPr>
          <w:b/>
        </w:rPr>
        <w:t>9</w:t>
      </w:r>
      <w:r w:rsidR="006C6DD3" w:rsidRPr="00916C6F">
        <w:rPr>
          <w:b/>
        </w:rPr>
        <w:t>/</w:t>
      </w:r>
      <w:r w:rsidR="008118F3" w:rsidRPr="00916C6F">
        <w:rPr>
          <w:b/>
        </w:rPr>
        <w:t>201</w:t>
      </w:r>
      <w:r w:rsidR="006C6DD3" w:rsidRPr="00916C6F">
        <w:rPr>
          <w:b/>
        </w:rPr>
        <w:t>5</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6C6DD3" w:rsidP="005C74D3" w:rsidR="00D176CC" w:rsidRPr="00916C6F">
      <w:pPr>
        <w:jc w:val="both"/>
        <w:rPr>
          <w:b/>
        </w:rPr>
      </w:pPr>
      <w:r w:rsidRPr="00916C6F">
        <w:rPr>
          <w:b/>
        </w:rPr>
        <w:t>STALNA SLUŽBA DUBROVNIK</w:t>
      </w:r>
    </w:p>
    <w:p w:rsidRDefault="006C6DD3" w:rsidP="005C74D3" w:rsidR="006C6DD3" w:rsidRPr="00916C6F">
      <w:pPr>
        <w:jc w:val="both"/>
        <w:rPr>
          <w:b/>
        </w:rPr>
      </w:pPr>
      <w:r w:rsidRPr="00916C6F">
        <w:rPr>
          <w:b/>
        </w:rPr>
        <w:t xml:space="preserve">Dubrovnik, Dr. A. Starčevića 23 </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Stalna služba u Dubrovniku, po stečajnom sucu Katarini Franković u stečajno</w:t>
      </w:r>
      <w:r w:rsidR="00916C6F" w:rsidRPr="00916C6F">
        <w:t>m</w:t>
      </w:r>
      <w:r w:rsidRPr="00916C6F">
        <w:t xml:space="preserve"> postupk</w:t>
      </w:r>
      <w:r w:rsidR="00916C6F" w:rsidRPr="00916C6F">
        <w:t>u</w:t>
      </w:r>
      <w:r w:rsidRPr="00916C6F">
        <w:t xml:space="preserve"> nad dužnikom </w:t>
      </w:r>
      <w:r w:rsidR="00A82FF6" w:rsidRPr="00A82FF6">
        <w:t>OGRC d.o.o. za trgovinu, turizam i usluge, Trpanj, Ogrc 13, MBS: 060097640, OIB: 46386761221</w:t>
      </w:r>
      <w:r w:rsidRPr="00916C6F">
        <w:t>, dana 1</w:t>
      </w:r>
      <w:r w:rsidR="00A82FF6">
        <w:t>8</w:t>
      </w:r>
      <w:r w:rsidRPr="00916C6F">
        <w:t xml:space="preserve">. </w:t>
      </w:r>
      <w:r w:rsidR="00916C6F" w:rsidRPr="00916C6F">
        <w:t>veljače</w:t>
      </w:r>
      <w:r w:rsidRPr="00916C6F">
        <w:t xml:space="preserve"> 2016.g.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451E27" w:rsidP="00916C6F" w:rsidR="00916C6F" w:rsidRPr="00916C6F">
      <w:pPr>
        <w:ind w:hanging="705" w:left="705"/>
        <w:jc w:val="both"/>
      </w:pPr>
      <w:r w:rsidRPr="00916C6F">
        <w:t xml:space="preserve">1. </w:t>
      </w:r>
      <w:r w:rsidRPr="00916C6F">
        <w:tab/>
      </w:r>
      <w:r w:rsidR="00916C6F" w:rsidRPr="00916C6F">
        <w:t xml:space="preserve">Nalaže se </w:t>
      </w:r>
      <w:r w:rsidR="00A82FF6">
        <w:t>TOMISLAVU DUJMOVIĆ</w:t>
      </w:r>
      <w:r w:rsidR="00916C6F" w:rsidRPr="00916C6F">
        <w:t xml:space="preserve">, </w:t>
      </w:r>
      <w:r w:rsidR="00A82FF6">
        <w:t>Trpanj, Ogrc 13</w:t>
      </w:r>
      <w:r w:rsidR="00916C6F" w:rsidRPr="00916C6F">
        <w:t xml:space="preserve">, OIB: </w:t>
      </w:r>
      <w:r w:rsidR="00A82FF6">
        <w:t>72805907299</w:t>
      </w:r>
      <w:r w:rsidR="00916C6F" w:rsidRPr="00916C6F">
        <w:t xml:space="preserve">, osobi ovlaštenoj za zastupanje dužnika po zakonu </w:t>
      </w:r>
      <w:r w:rsidR="00A82FF6" w:rsidRPr="00A82FF6">
        <w:t>OGRC d.o.o. za trgovinu, turizam i usluge, Trpanj, Ogrc 13, MBS: 060097640, OIB: 46386761221</w:t>
      </w:r>
      <w:r w:rsidR="00916C6F" w:rsidRPr="00916C6F">
        <w:t xml:space="preserve">,  da u roku od 8 (osam) dana od dana dostave ovog rješenja plati predujam za namirenje troškova stečajnog postupka u iznosu od </w:t>
      </w:r>
    </w:p>
    <w:p w:rsidRDefault="00916C6F" w:rsidP="00916C6F" w:rsidR="00916C6F" w:rsidRPr="00916C6F">
      <w:pPr>
        <w:ind w:hanging="705" w:left="705"/>
        <w:jc w:val="both"/>
      </w:pPr>
    </w:p>
    <w:p w:rsidRDefault="00916C6F" w:rsidP="00916C6F" w:rsidR="00916C6F" w:rsidRPr="00916C6F">
      <w:pPr>
        <w:ind w:hanging="705" w:left="705"/>
        <w:jc w:val="center"/>
      </w:pPr>
      <w:r>
        <w:t>ukupno</w:t>
      </w:r>
      <w:r w:rsidRPr="00916C6F">
        <w:t xml:space="preserve">  </w:t>
      </w:r>
      <w:r w:rsidR="00A82FF6">
        <w:t>7.0</w:t>
      </w:r>
      <w:r w:rsidRPr="00916C6F">
        <w:t xml:space="preserve">00,00 </w:t>
      </w:r>
      <w:r>
        <w:t>(</w:t>
      </w:r>
      <w:r w:rsidR="00A82FF6">
        <w:t>sedamtisuća</w:t>
      </w:r>
      <w:r>
        <w:t xml:space="preserve">) </w:t>
      </w:r>
      <w:r w:rsidRPr="00916C6F">
        <w:t>kuna</w:t>
      </w:r>
    </w:p>
    <w:p w:rsidRDefault="00916C6F" w:rsidP="00916C6F" w:rsidR="00916C6F" w:rsidRPr="00916C6F">
      <w:pPr>
        <w:ind w:hanging="705" w:left="705"/>
        <w:jc w:val="both"/>
      </w:pPr>
    </w:p>
    <w:p w:rsidRDefault="00916C6F" w:rsidP="00916C6F" w:rsidR="00916C6F" w:rsidRPr="00916C6F">
      <w:pPr>
        <w:ind w:hanging="705" w:left="705"/>
        <w:jc w:val="both"/>
      </w:pPr>
      <w:r w:rsidRPr="00916C6F">
        <w:tab/>
        <w:t>na račun Trgovačkog suda u Splitu broj HR1623900011300000664, poziv na broj 10-7</w:t>
      </w:r>
      <w:r w:rsidR="00A82FF6">
        <w:t>9</w:t>
      </w:r>
      <w:r w:rsidR="00C50F85">
        <w:t>9</w:t>
      </w:r>
      <w:r w:rsidRPr="00916C6F">
        <w:t>2015, i izvornu potvrdu o uplati dostavi ovom sudu pozivom na gornji poslovni broj.</w:t>
      </w:r>
    </w:p>
    <w:p w:rsidRDefault="00916C6F" w:rsidP="00916C6F" w:rsidR="00916C6F" w:rsidRP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916C6F" w:rsidP="00916C6F" w:rsidR="00916C6F" w:rsidRP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82FF6" w:rsidRPr="00A82FF6">
        <w:t>OIB: 72805907299</w:t>
      </w:r>
      <w:r w:rsidRPr="00916C6F">
        <w:t>).</w:t>
      </w:r>
    </w:p>
    <w:p w:rsidRDefault="00916C6F" w:rsidP="00916C6F" w:rsidR="00916C6F" w:rsidRP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w:t>
      </w:r>
      <w:r w:rsidRPr="00916C6F">
        <w:lastRenderedPageBreak/>
        <w:t>provede ovo rješenje u visini potrebnoj za izvršenje i da novčani iznos cjelokupnog iznosa predujma prenese na račun Trgovačkog suda u Splitu broj HR1623900011300000664, poziv na broj 10-7</w:t>
      </w:r>
      <w:r w:rsidR="00A82FF6">
        <w:t>9</w:t>
      </w:r>
      <w:r w:rsidR="00C50F85">
        <w:t>9</w:t>
      </w:r>
      <w:r w:rsidRPr="00916C6F">
        <w:t>2015.</w:t>
      </w:r>
    </w:p>
    <w:p w:rsidRDefault="00916C6F" w:rsidP="00916C6F" w:rsidR="00916C6F" w:rsidRPr="00916C6F">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16C6F" w:rsidP="00916C6F" w:rsidR="00451E27" w:rsidRPr="00916C6F">
      <w:pPr>
        <w:ind w:hanging="705" w:left="705"/>
        <w:jc w:val="both"/>
      </w:pPr>
      <w:r w:rsidRPr="00916C6F">
        <w:t>VI.    Neiskorišteni iznos predujma iz st. I. ovog rješenja, sud će nakon završetka postupka uplatiti u Fond za namirenje troškova stečajnog postupka.</w:t>
      </w:r>
    </w:p>
    <w:p w:rsidRDefault="0022386D" w:rsidP="00451E27" w:rsidR="0022386D" w:rsidRPr="00916C6F">
      <w:pPr>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w:t>
      </w:r>
      <w:r w:rsidRPr="00916C6F">
        <w:lastRenderedPageBreak/>
        <w:t>podnijela prijedlog za otvaranje stečajnog postupka u roku iz čl. 110. st. 1. SZ-a, pa su ostvarene pretpostavke iz odredbe čl. 113. st. 1. SZ-a.</w:t>
      </w:r>
    </w:p>
    <w:p w:rsidRDefault="00916C6F" w:rsidP="00916C6F" w:rsidR="00916C6F" w:rsidRPr="00916C6F">
      <w:pPr>
        <w:jc w:val="both"/>
      </w:pPr>
    </w:p>
    <w:p w:rsidRDefault="00916C6F" w:rsidP="00916C6F" w:rsidR="00916C6F" w:rsidRPr="00916C6F">
      <w:pPr>
        <w:jc w:val="both"/>
      </w:pPr>
      <w:r w:rsidRPr="00916C6F">
        <w:tab/>
        <w:t xml:space="preserve">Sud je ocijenio da je predujam potrebno uplatiti najmanje u visini od </w:t>
      </w:r>
      <w:r w:rsidR="00A82FF6">
        <w:t>7.0</w:t>
      </w:r>
      <w:r w:rsidRPr="00916C6F">
        <w:t>00,00 kn</w:t>
      </w:r>
      <w:r w:rsidR="00C50F85">
        <w:t xml:space="preserve"> radi namirenja troškova FINA-e</w:t>
      </w:r>
      <w:r w:rsidR="00A82FF6">
        <w:t>, troškova privremenog stečajnog upravitelja</w:t>
      </w:r>
      <w:r w:rsidR="00C50F85">
        <w:t xml:space="preserve"> i eventualno drugih troškova i sl</w:t>
      </w:r>
      <w:r w:rsidRPr="00916C6F">
        <w:t>.</w:t>
      </w: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U Dubrovniku, 1</w:t>
      </w:r>
      <w:r w:rsidR="00A82FF6">
        <w:rPr>
          <w:b/>
        </w:rPr>
        <w:t>8</w:t>
      </w:r>
      <w:r w:rsidRPr="00916C6F">
        <w:rPr>
          <w:b/>
        </w:rPr>
        <w:t>. veljače 2016.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obveznik plaćanja predujma</w:t>
      </w:r>
    </w:p>
    <w:p w:rsidRDefault="00916C6F" w:rsidP="00916C6F" w:rsidR="00451E27" w:rsidRPr="00916C6F">
      <w:pPr>
        <w:jc w:val="both"/>
      </w:pPr>
      <w:r w:rsidRPr="00916C6F">
        <w:t xml:space="preserve">- mrežna stranica e-oglasna ploča suda (čl. 12. </w:t>
      </w:r>
      <w:r w:rsidR="00A82FF6">
        <w:t>SZ-a</w:t>
      </w:r>
      <w:r w:rsidRPr="00916C6F">
        <w:t>)</w:t>
      </w:r>
    </w:p>
    <w:p w:rsidRDefault="00451E27" w:rsidP="00451E27" w:rsidR="00451E27" w:rsidRPr="00916C6F">
      <w:pPr>
        <w:jc w:val="both"/>
        <w:rPr>
          <w:b/>
        </w:rPr>
      </w:pPr>
    </w:p>
    <w:p w:rsidRDefault="0022386D" w:rsidP="00451E27" w:rsidR="0022386D" w:rsidRPr="00916C6F">
      <w:pPr>
        <w:jc w:val="both"/>
        <w:rPr>
          <w:b/>
        </w:rPr>
      </w:pPr>
    </w:p>
    <w:p w:rsidRDefault="00F9404F" w:rsidP="000437A1" w:rsidR="00F9404F" w:rsidRPr="00916C6F">
      <w:pPr>
        <w:ind w:left="720"/>
        <w:jc w:val="both"/>
      </w:pPr>
    </w:p>
    <w:sectPr w:rsidSect="00CE7A86" w:rsidR="00F9404F"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93271">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A82FF6">
      <w:rPr>
        <w:rFonts w:hAnsi="Book Antiqua" w:ascii="Book Antiqua"/>
        <w:b/>
        <w:sz w:val="20"/>
        <w:szCs w:val="20"/>
      </w:rPr>
      <w:t>79</w:t>
    </w:r>
    <w:r w:rsidR="00C50F85">
      <w:rPr>
        <w:rFonts w:hAnsi="Book Antiqua" w:ascii="Book Antiqua"/>
        <w:b/>
        <w:sz w:val="20"/>
        <w:szCs w:val="20"/>
      </w:rPr>
      <w:t>9</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37A1"/>
    <w:rsid w:val="00043FE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45D9"/>
    <w:rsid w:val="00A35768"/>
    <w:rsid w:val="00A36314"/>
    <w:rsid w:val="00A43897"/>
    <w:rsid w:val="00A450C5"/>
    <w:rsid w:val="00A45AEC"/>
    <w:rsid w:val="00A47724"/>
    <w:rsid w:val="00A53997"/>
    <w:rsid w:val="00A60C03"/>
    <w:rsid w:val="00A610D1"/>
    <w:rsid w:val="00A73AD1"/>
    <w:rsid w:val="00A82FF6"/>
    <w:rsid w:val="00A87FC5"/>
    <w:rsid w:val="00A93271"/>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50F85"/>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3271"/>
    <w:rPr>
      <w:color w:val="808080"/>
      <w:bdr w:space="0" w:sz="0" w:color="auto" w:val="none"/>
      <w:shd w:fill="auto" w:color="auto" w:val="clear"/>
    </w:rPr>
  </w:style>
  <w:style w:customStyle="true" w:styleId="eSPISCCParagraphDefaultFont" w:type="character">
    <w:name w:val="eSPIS_CC_Paragraph Default Font"/>
    <w:basedOn w:val="Zadanifontodlomka"/>
    <w:rsid w:val="00A9327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93271"/>
    <w:rPr>
      <w:b/>
      <w:bdr w:space="0" w:sz="0" w:color="auto" w:val="none"/>
      <w:shd w:fill="FFFFCC" w:color="auto" w:val="clear"/>
      <w:lang w:val="hr-HR"/>
    </w:rPr>
  </w:style>
  <w:style w:customStyle="true" w:styleId="PozadinaSvijetloCrvena" w:type="character">
    <w:name w:val="Pozadina_SvijetloCrvena"/>
    <w:basedOn w:val="eSPISCCParagraphDefaultFont"/>
    <w:rsid w:val="00A9327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9327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93271"/>
    <w:rPr>
      <w:color w:val="808080"/>
      <w:bdr w:color="auto" w:space="0" w:sz="0" w:val="none"/>
      <w:shd w:color="auto" w:fill="auto" w:val="clear"/>
    </w:rPr>
  </w:style>
  <w:style w:customStyle="1" w:styleId="eSPISCCParagraphDefaultFont" w:type="character">
    <w:name w:val="eSPIS_CC_Paragraph Default Font"/>
    <w:basedOn w:val="Zadanifontodlomka"/>
    <w:rsid w:val="00A9327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93271"/>
    <w:rPr>
      <w:b/>
      <w:bdr w:color="auto" w:space="0" w:sz="0" w:val="none"/>
      <w:shd w:color="auto" w:fill="FFFFCC" w:val="clear"/>
      <w:lang w:val="hr-HR"/>
    </w:rPr>
  </w:style>
  <w:style w:customStyle="1" w:styleId="PozadinaSvijetloCrvena" w:type="character">
    <w:name w:val="Pozadina_SvijetloCrvena"/>
    <w:basedOn w:val="eSPISCCParagraphDefaultFont"/>
    <w:rsid w:val="00A9327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9327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2016.</izvorni_sadrzaj>
    <derivirana_varijabla naziv="DomainObject.DatumDonosenjaOdluke_1">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St-799/2015</izvorni_sadrzaj>
    <derivirana_varijabla naziv="DomainObject.Predmet.OznakaBroj_1">St-799/2015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OGRC d.o.o. za trgovinu, turizam i usluge</izvorni_sadrzaj>
    <derivirana_varijabla naziv="DomainObject.Predmet.ProtustrankaFormated_1">  OGRC d.o.o. za trgovinu, turizam i usluge</derivirana_varijabla>
  </DomainObject.Predmet.ProtustrankaFormated>
  <DomainObject.Predmet.ProtustrankaFormatedOIB>
    <izvorni_sadrzaj>  OGRC d.o.o. za trgovinu, turizam i usluge, OIB 46386761221</izvorni_sadrzaj>
    <derivirana_varijabla naziv="DomainObject.Predmet.ProtustrankaFormatedOIB_1">  OGRC d.o.o. za trgovinu, turizam i usluge, OIB 46386761221</derivirana_varijabla>
  </DomainObject.Predmet.ProtustrankaFormatedOIB>
  <DomainObject.Predmet.ProtustrankaFormatedWithAdress>
    <izvorni_sadrzaj> OGRC d.o.o. za trgovinu, turizam i usluge, Ogrc 13, 20240 Trpanj</izvorni_sadrzaj>
    <derivirana_varijabla naziv="DomainObject.Predmet.ProtustrankaFormatedWithAdress_1"> OGRC d.o.o. za trgovinu, turizam i usluge, Ogrc 13, 20240 Trpanj</derivirana_varijabla>
  </DomainObject.Predmet.ProtustrankaFormatedWithAdress>
  <DomainObject.Predmet.ProtustrankaFormatedWithAdressOIB>
    <izvorni_sadrzaj> OGRC d.o.o. za trgovinu, turizam i usluge, OIB 46386761221, Ogrc 13, 20240 Trpanj</izvorni_sadrzaj>
    <derivirana_varijabla naziv="DomainObject.Predmet.ProtustrankaFormatedWithAdressOIB_1"> OGRC d.o.o. za trgovinu, turizam i usluge, OIB 46386761221, Ogrc 13, 20240 Trpanj</derivirana_varijabla>
  </DomainObject.Predmet.ProtustrankaFormatedWithAdressOIB>
  <DomainObject.Predmet.ProtustrankaWithAdress>
    <izvorni_sadrzaj>OGRC d.o.o. za trgovinu, turizam i usluge Ogrc 13, 20240 Trpanj</izvorni_sadrzaj>
    <derivirana_varijabla naziv="DomainObject.Predmet.ProtustrankaWithAdress_1">OGRC d.o.o. za trgovinu, turizam i usluge Ogrc 13, 20240 Trpanj</derivirana_varijabla>
  </DomainObject.Predmet.ProtustrankaWithAdress>
  <DomainObject.Predmet.ProtustrankaWithAdressOIB>
    <izvorni_sadrzaj>OGRC d.o.o. za trgovinu, turizam i usluge, OIB 46386761221, Ogrc 13, 20240 Trpanj</izvorni_sadrzaj>
    <derivirana_varijabla naziv="DomainObject.Predmet.ProtustrankaWithAdressOIB_1">OGRC d.o.o. za trgovinu, turizam i usluge, OIB 46386761221, Ogrc 13, 20240 Trpanj</derivirana_varijabla>
  </DomainObject.Predmet.ProtustrankaWithAdressOIB>
  <DomainObject.Predmet.ProtustrankaNazivFormated>
    <izvorni_sadrzaj>OGRC d.o.o. za trgovinu, turizam i usluge</izvorni_sadrzaj>
    <derivirana_varijabla naziv="DomainObject.Predmet.ProtustrankaNazivFormated_1">OGRC d.o.o. za trgovinu, turizam i usluge</derivirana_varijabla>
  </DomainObject.Predmet.ProtustrankaNazivFormated>
  <DomainObject.Predmet.ProtustrankaNazivFormatedOIB>
    <izvorni_sadrzaj>OGRC d.o.o. za trgovinu, turizam i usluge, OIB 46386761221</izvorni_sadrzaj>
    <derivirana_varijabla naziv="DomainObject.Predmet.ProtustrankaNazivFormatedOIB_1">OGRC d.o.o. za trgovinu, turizam i usluge, OIB 46386761221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1468.58</izvorni_sadrzaj>
    <derivirana_varijabla naziv="DomainObject.Predmet.TrenutnaVrijednost_1">1468.58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OGRC d.o.o. za trgovinu, turizam i usluge</item>
    </izvorni_sadrzaj>
    <derivirana_varijabla naziv="DomainObject.Predmet.ProtuStrankaListFormated_1">
      <item>OGRC d.o.o. za trgovinu, turizam i usluge</item>
    </derivirana_varijabla>
  </DomainObject.Predmet.ProtuStrankaListFormated>
  <DomainObject.Predmet.ProtuStrankaListFormatedOIB>
    <izvorni_sadrzaj>
      <item>OGRC d.o.o. za trgovinu, turizam i usluge, OIB 46386761221</item>
    </izvorni_sadrzaj>
    <derivirana_varijabla naziv="DomainObject.Predmet.ProtuStrankaListFormatedOIB_1">
      <item>OGRC d.o.o. za trgovinu, turizam i usluge, OIB 46386761221</item>
    </derivirana_varijabla>
  </DomainObject.Predmet.ProtuStrankaListFormatedOIB>
  <DomainObject.Predmet.ProtuStrankaListFormatedWithAdress>
    <izvorni_sadrzaj>
      <item>OGRC d.o.o. za trgovinu, turizam i usluge, Ogrc 13, 20240 Trpanj</item>
    </izvorni_sadrzaj>
    <derivirana_varijabla naziv="DomainObject.Predmet.ProtuStrankaListFormatedWithAdress_1">
      <item>OGRC d.o.o. za trgovinu, turizam i usluge, Ogrc 13, 20240 Trpanj</item>
    </derivirana_varijabla>
  </DomainObject.Predmet.ProtuStrankaListFormatedWithAdress>
  <DomainObject.Predmet.ProtuStrankaListFormatedWithAdressOIB>
    <izvorni_sadrzaj>
      <item>OGRC d.o.o. za trgovinu, turizam i usluge, OIB 46386761221, Ogrc 13, 20240 Trpanj</item>
    </izvorni_sadrzaj>
    <derivirana_varijabla naziv="DomainObject.Predmet.ProtuStrankaListFormatedWithAdressOIB_1">
      <item>OGRC d.o.o. za trgovinu, turizam i usluge, OIB 46386761221, Ogrc 13, 20240 Trpanj</item>
    </derivirana_varijabla>
  </DomainObject.Predmet.ProtuStrankaListFormatedWithAdressOIB>
  <DomainObject.Predmet.ProtuStrankaListNazivFormated>
    <izvorni_sadrzaj>
      <item>OGRC d.o.o. za trgovinu, turizam i usluge</item>
    </izvorni_sadrzaj>
    <derivirana_varijabla naziv="DomainObject.Predmet.ProtuStrankaListNazivFormated_1">
      <item>OGRC d.o.o. za trgovinu, turizam i usluge</item>
    </derivirana_varijabla>
  </DomainObject.Predmet.ProtuStrankaListNazivFormated>
  <DomainObject.Predmet.ProtuStrankaListNazivFormatedOIB>
    <izvorni_sadrzaj>
      <item>OGRC d.o.o. za trgovinu, turizam i usluge, OIB 46386761221</item>
    </izvorni_sadrzaj>
    <derivirana_varijabla naziv="DomainObject.Predmet.ProtuStrankaListNazivFormatedOIB_1">
      <item>OGRC d.o.o. za trgovinu, turizam i usluge, OIB 46386761221</item>
    </derivirana_varijabla>
  </DomainObject.Predmet.ProtuStrankaListNazivFormatedOIB>
  <DomainObject.Predmet.OstaliListFormated>
    <izvorni_sadrzaj>
      <item>Tomislav Dujmović</item>
      <item>Stjepan Kugler</item>
    </izvorni_sadrzaj>
    <derivirana_varijabla naziv="DomainObject.Predmet.OstaliListFormated_1">
      <item>Tomislav Dujmović</item>
      <item>Stjepan Kugler</item>
    </derivirana_varijabla>
  </DomainObject.Predmet.OstaliListFormated>
  <DomainObject.Predmet.OstaliListFormatedOIB>
    <izvorni_sadrzaj>
      <item>Tomislav Dujmović</item>
      <item>Stjepan Kugler</item>
    </izvorni_sadrzaj>
    <derivirana_varijabla naziv="DomainObject.Predmet.OstaliListFormatedOIB_1">
      <item>Tomislav Dujmović</item>
      <item>Stjepan Kugler</item>
    </derivirana_varijabla>
  </DomainObject.Predmet.OstaliListFormatedOIB>
  <DomainObject.Predmet.OstaliListFormatedWithAdress>
    <izvorni_sadrzaj>
      <item>Tomislav Dujmović</item>
      <item>Stjepan Kugler</item>
    </izvorni_sadrzaj>
    <derivirana_varijabla naziv="DomainObject.Predmet.OstaliListFormatedWithAdress_1">
      <item>Tomislav Dujmović</item>
      <item>Stjepan Kugler</item>
    </derivirana_varijabla>
  </DomainObject.Predmet.OstaliListFormatedWithAdress>
  <DomainObject.Predmet.OstaliListFormatedWithAdressOIB>
    <izvorni_sadrzaj>
      <item>Tomislav Dujmović</item>
      <item>Stjepan Kugler</item>
    </izvorni_sadrzaj>
    <derivirana_varijabla naziv="DomainObject.Predmet.OstaliListFormatedWithAdressOIB_1">
      <item>Tomislav Dujmović</item>
      <item>Stjepan Kugler</item>
    </derivirana_varijabla>
  </DomainObject.Predmet.OstaliListFormatedWithAdressOIB>
  <DomainObject.Predmet.OstaliListNazivFormated>
    <izvorni_sadrzaj>
      <item>Tomislav Dujmović</item>
      <item>Stjepan Kugler</item>
    </izvorni_sadrzaj>
    <derivirana_varijabla naziv="DomainObject.Predmet.OstaliListNazivFormated_1">
      <item>Tomislav Dujmović</item>
      <item>Stjepan Kugler</item>
    </derivirana_varijabla>
  </DomainObject.Predmet.OstaliListNazivFormated>
  <DomainObject.Predmet.OstaliListNazivFormatedOIB>
    <izvorni_sadrzaj>
      <item>Tomislav Dujmović</item>
      <item>Stjepan Kugler</item>
    </izvorni_sadrzaj>
    <derivirana_varijabla naziv="DomainObject.Predmet.OstaliListNazivFormatedOIB_1">
      <item>Tomislav Dujmović</item>
      <item>Stjepan Kugler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2016.</izvorni_sadrzaj>
    <derivirana_varijabla naziv="DomainObject.Datum_1">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OGRC d.o.o. za trgovinu, turizam i usluge</izvorni_sadrzaj>
    <derivirana_varijabla naziv="DomainObject.Predmet.ProtustrankaIDrugi_1">OGRC d.o.o. za trgovinu,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OGRC d.o.o. za trgovinu, turizam i usluge, OIB 46386761221, Ogrc 13, 20240 Trpanj</izvorni_sadrzaj>
    <derivirana_varijabla naziv="DomainObject.Predmet.ProtustrankaIDrugiAdressOIB_1">OGRC d.o.o. za trgovinu, turizam i usluge, OIB 46386761221, Ogrc 13, 20240 Trpanj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OGRC d.o.o. za trgovinu, turizam i usluge</item>
      <item>Tomislav Dujmović</item>
      <item>Stjepan Kugler</item>
    </izvorni_sadrzaj>
    <derivirana_varijabla naziv="DomainObject.Predmet.SudioniciListNaziv_1">
      <item>FINA, RC Split, Podružnica Dubrovnik</item>
      <item>OGRC d.o.o. za trgovinu, turizam i usluge</item>
      <item>Tomislav Dujmović</item>
      <item>Stjepan Kugler</item>
    </derivirana_varijabla>
  </DomainObject.Predmet.SudioniciListNaziv>
  <DomainObject.Predmet.SudioniciListAdressOIB>
    <izvorni_sadrzaj>
      <item>FINA, RC Split, Podružnica Dubrovnik, OIB 85821130368, Vukovarska 2,20000 Dubrovnik</item>
      <item>OGRC d.o.o. za trgovinu, turizam i usluge, OIB 46386761221, Ogrc 13,20240 Trpanj</item>
      <item>Tomislav Dujmović</item>
      <item>Stjepan Kugler</item>
    </izvorni_sadrzaj>
    <derivirana_varijabla naziv="DomainObject.Predmet.SudioniciListAdressOIB_1">
      <item>FINA, RC Split, Podružnica Dubrovnik, OIB 85821130368, Vukovarska 2,20000 Dubrovnik</item>
      <item>OGRC d.o.o. za trgovinu, turizam i usluge, OIB 46386761221, Ogrc 13,20240 Trpanj</item>
      <item>Tomislav Dujmović</item>
      <item>Stjepan Kugler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46386761221</item>
      <item>, OIB null</item>
      <item>, OIB null</item>
    </izvorni_sadrzaj>
    <derivirana_varijabla naziv="DomainObject.Predmet.SudioniciListNazivOIB_1">
      <item>, OIB 85821130368</item>
      <item>, OIB 46386761221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933</properties:Words>
  <properties:Characters>5184</properties:Characters>
  <properties:Lines>125</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2016-02-18T13:19:00Z</dcterms:created>
  <dc:creator>Katarina Franković</dc:creator>
  <cp:lastModifiedBy>Katarina Franković</cp:lastModifiedBy>
  <cp:lastPrinted>2013-09-06T12:55:00Z</cp:lastPrinted>
  <dcterms:modified xmlns:xsi="http://www.w3.org/2001/XMLSchema-instance" xsi:type="dcterms:W3CDTF">2016-02-18T13:20:00Z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