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7360" w14:paraId="733736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84AC7">
        <w:rPr>
          <w:rFonts w:hAnsi="Times New Roman" w:ascii="Times New Roman"/>
          <w:szCs w:val="24"/>
          <w:lang w:val="hr-HR"/>
        </w:rPr>
        <w:t>5380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884AC7" w:rsidRPr="00884AC7">
        <w:rPr>
          <w:rFonts w:hAnsi="Times New Roman" w:ascii="Times New Roman"/>
          <w:szCs w:val="24"/>
          <w:lang w:val="hr-HR"/>
        </w:rPr>
        <w:t>PRIKOPE d.o.o.</w:t>
      </w:r>
      <w:r w:rsidR="00884AC7">
        <w:rPr>
          <w:rFonts w:hAnsi="Times New Roman" w:ascii="Times New Roman"/>
          <w:szCs w:val="24"/>
          <w:lang w:val="hr-HR"/>
        </w:rPr>
        <w:t xml:space="preserve">, Hrvatska Dubica (Općina Hrvatska Dubica), Petra Zrinskog 173, OIB: </w:t>
      </w:r>
      <w:r w:rsidR="00884AC7" w:rsidRPr="00884AC7">
        <w:rPr>
          <w:rFonts w:hAnsi="Times New Roman" w:ascii="Times New Roman"/>
          <w:szCs w:val="24"/>
          <w:lang w:val="hr-HR"/>
        </w:rPr>
        <w:t>05293904152</w:t>
      </w:r>
      <w:r w:rsidR="00884AC7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884AC7" w:rsidRPr="00884AC7">
        <w:rPr>
          <w:rFonts w:hAnsi="Times New Roman" w:ascii="Times New Roman"/>
          <w:szCs w:val="24"/>
          <w:lang w:val="hr-HR"/>
        </w:rPr>
        <w:t>PRIKOPE d.o.o.</w:t>
      </w:r>
      <w:r w:rsidR="00884AC7">
        <w:rPr>
          <w:rFonts w:hAnsi="Times New Roman" w:ascii="Times New Roman"/>
          <w:szCs w:val="24"/>
          <w:lang w:val="hr-HR"/>
        </w:rPr>
        <w:t xml:space="preserve">, Hrvatska Dubica (Općina Hrvatska Dubica), Petra Zrinskog 173, OIB: </w:t>
      </w:r>
      <w:r w:rsidR="00884AC7" w:rsidRPr="00884AC7">
        <w:rPr>
          <w:rFonts w:hAnsi="Times New Roman" w:ascii="Times New Roman"/>
          <w:szCs w:val="24"/>
          <w:lang w:val="hr-HR"/>
        </w:rPr>
        <w:t>05293904152</w:t>
      </w:r>
      <w:r w:rsidR="00EF0DDB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884AC7" w:rsidRPr="00884AC7">
        <w:rPr>
          <w:rFonts w:hAnsi="Times New Roman" w:ascii="Times New Roman"/>
          <w:szCs w:val="24"/>
          <w:lang w:val="hr-HR"/>
        </w:rPr>
        <w:t>PRIKOPE d.o.o.</w:t>
      </w:r>
      <w:r w:rsidR="00884AC7">
        <w:rPr>
          <w:rFonts w:hAnsi="Times New Roman" w:ascii="Times New Roman"/>
          <w:szCs w:val="24"/>
          <w:lang w:val="hr-HR"/>
        </w:rPr>
        <w:t xml:space="preserve">, Hrvatska Dubica (Općina Hrvatska Dubica), Petra Zrinskog 173, OIB: </w:t>
      </w:r>
      <w:r w:rsidR="00884AC7" w:rsidRPr="00884AC7">
        <w:rPr>
          <w:rFonts w:hAnsi="Times New Roman" w:ascii="Times New Roman"/>
          <w:szCs w:val="24"/>
          <w:lang w:val="hr-HR"/>
        </w:rPr>
        <w:t>05293904152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510B2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10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9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84AC7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1F2E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510B2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5380</izvorni_sadrzaj>
    <derivirana_varijabla naziv="DomainObject.Predmet.Broj_1">5380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St-5380/2015</izvorni_sadrzaj>
    <derivirana_varijabla naziv="DomainObject.Predmet.OznakaBroj_1">St-5380/2015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PRIKOPE d.o.o. zastupanog po punomoćniku Jelka Ribarić</izvorni_sadrzaj>
    <derivirana_varijabla naziv="DomainObject.Predmet.ProtustrankaFormated_1">  PRIKOPE d.o.o. zastupanog po punomoćniku Jelka Ribarić</derivirana_varijabla>
  </DomainObject.Predmet.ProtustrankaFormated>
  <DomainObject.Predmet.ProtustrankaFormatedOIB>
    <izvorni_sadrzaj>  PRIKOPE d.o.o., OIB 05293904152 zastupanog po punomoćniku Jelka Ribarić</izvorni_sadrzaj>
    <derivirana_varijabla naziv="DomainObject.Predmet.ProtustrankaFormatedOIB_1">  PRIKOPE d.o.o., OIB 05293904152 zastupanog po punomoćniku Jelka Ribarić</derivirana_varijabla>
  </DomainObject.Predmet.ProtustrankaFormatedOIB>
  <DomainObject.Predmet.ProtustrankaFormatedWithAdress>
    <izvorni_sadrzaj> PRIKOPE d.o.o., Petra Zrinskog 173, 44450 Hrvatska Dubica zastupanog po punomoćniku Jelka Ribarić</izvorni_sadrzaj>
    <derivirana_varijabla naziv="DomainObject.Predmet.ProtustrankaFormatedWithAdress_1"> PRIKOPE d.o.o., Petra Zrinskog 173, 44450 Hrvatska Dubica zastupanog po punomoćniku Jelka Ribarić</derivirana_varijabla>
  </DomainObject.Predmet.ProtustrankaFormatedWithAdress>
  <DomainObject.Predmet.ProtustrankaFormatedWithAdressOIB>
    <izvorni_sadrzaj> PRIKOPE d.o.o., OIB 05293904152, Petra Zrinskog 173, 44450 Hrvatska Dubica zastupanog po punomoćniku Jelka Ribarić</izvorni_sadrzaj>
    <derivirana_varijabla naziv="DomainObject.Predmet.ProtustrankaFormatedWithAdressOIB_1"> PRIKOPE d.o.o., OIB 05293904152, Petra Zrinskog 173, 44450 Hrvatska Dubica zastupanog po punomoćniku Jelka Ribarić</derivirana_varijabla>
  </DomainObject.Predmet.ProtustrankaFormatedWithAdressOIB>
  <DomainObject.Predmet.ProtustrankaWithAdress>
    <izvorni_sadrzaj>PRIKOPE d.o.o. Petra Zrinskog 173, 44450 Hrvatska Dubica</izvorni_sadrzaj>
    <derivirana_varijabla naziv="DomainObject.Predmet.ProtustrankaWithAdress_1">PRIKOPE d.o.o. Petra Zrinskog 173, 44450 Hrvatska Dubica</derivirana_varijabla>
  </DomainObject.Predmet.ProtustrankaWithAdress>
  <DomainObject.Predmet.ProtustrankaWithAdressOIB>
    <izvorni_sadrzaj>PRIKOPE d.o.o., OIB 05293904152, Petra Zrinskog 173, 44450 Hrvatska Dubica</izvorni_sadrzaj>
    <derivirana_varijabla naziv="DomainObject.Predmet.ProtustrankaWithAdressOIB_1">PRIKOPE d.o.o., OIB 05293904152, Petra Zrinskog 173, 44450 Hrvatska Dubica</derivirana_varijabla>
  </DomainObject.Predmet.ProtustrankaWithAdressOIB>
  <DomainObject.Predmet.ProtustrankaNazivFormated>
    <izvorni_sadrzaj>PRIKOPE d.o.o.</izvorni_sadrzaj>
    <derivirana_varijabla naziv="DomainObject.Predmet.ProtustrankaNazivFormated_1">PRIKOPE d.o.o.</derivirana_varijabla>
  </DomainObject.Predmet.ProtustrankaNazivFormated>
  <DomainObject.Predmet.ProtustrankaNazivFormatedOIB>
    <izvorni_sadrzaj>PRIKOPE d.o.o., OIB 05293904152</izvorni_sadrzaj>
    <derivirana_varijabla naziv="DomainObject.Predmet.ProtustrankaNazivFormatedOIB_1">PRIKOPE d.o.o., OIB 05293904152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PRIKOPE d.o.o. zastupanog po punomoćniku Jelka Ribarić</item>
    </izvorni_sadrzaj>
    <derivirana_varijabla naziv="DomainObject.Predmet.ProtuStrankaListFormated_1">
      <item>PRIKOPE d.o.o. zastupanog po punomoćniku Jelka Ribarić</item>
    </derivirana_varijabla>
  </DomainObject.Predmet.ProtuStrankaListFormated>
  <DomainObject.Predmet.ProtuStrankaListFormatedOIB>
    <izvorni_sadrzaj>
      <item>PRIKOPE d.o.o., OIB 05293904152 zastupanog po punomoćniku Jelka Ribarić</item>
    </izvorni_sadrzaj>
    <derivirana_varijabla naziv="DomainObject.Predmet.ProtuStrankaListFormatedOIB_1">
      <item>PRIKOPE d.o.o., OIB 05293904152 zastupanog po punomoćniku Jelka Ribarić</item>
    </derivirana_varijabla>
  </DomainObject.Predmet.ProtuStrankaListFormatedOIB>
  <DomainObject.Predmet.ProtuStrankaListFormatedWithAdress>
    <izvorni_sadrzaj>
      <item>PRIKOPE d.o.o., Petra Zrinskog 173, 44450 Hrvatska Dubica zastupanog po punomoćniku Jelka Ribarić</item>
    </izvorni_sadrzaj>
    <derivirana_varijabla naziv="DomainObject.Predmet.ProtuStrankaListFormatedWithAdress_1">
      <item>PRIKOPE d.o.o., Petra Zrinskog 173, 44450 Hrvatska Dubica zastupanog po punomoćniku Jelka Ribarić</item>
    </derivirana_varijabla>
  </DomainObject.Predmet.ProtuStrankaListFormatedWithAdress>
  <DomainObject.Predmet.ProtuStrankaListFormatedWithAdressOIB>
    <izvorni_sadrzaj>
      <item>PRIKOPE d.o.o., OIB 05293904152, Petra Zrinskog 173, 44450 Hrvatska Dubica zastupanog po punomoćniku Jelka Ribarić</item>
    </izvorni_sadrzaj>
    <derivirana_varijabla naziv="DomainObject.Predmet.ProtuStrankaListFormatedWithAdressOIB_1">
      <item>PRIKOPE d.o.o., OIB 05293904152, Petra Zrinskog 173, 44450 Hrvatska Dubica zastupanog po punomoćniku Jelka Ribarić</item>
    </derivirana_varijabla>
  </DomainObject.Predmet.ProtuStrankaListFormatedWithAdressOIB>
  <DomainObject.Predmet.ProtuStrankaListNazivFormated>
    <izvorni_sadrzaj>
      <item>PRIKOPE d.o.o.</item>
    </izvorni_sadrzaj>
    <derivirana_varijabla naziv="DomainObject.Predmet.ProtuStrankaListNazivFormated_1">
      <item>PRIKOPE d.o.o.</item>
    </derivirana_varijabla>
  </DomainObject.Predmet.ProtuStrankaListNazivFormated>
  <DomainObject.Predmet.ProtuStrankaListNazivFormatedOIB>
    <izvorni_sadrzaj>
      <item>PRIKOPE d.o.o., OIB 05293904152</item>
    </izvorni_sadrzaj>
    <derivirana_varijabla naziv="DomainObject.Predmet.ProtuStrankaListNazivFormatedOIB_1">
      <item>PRIKOPE d.o.o., OIB 05293904152</item>
    </derivirana_varijabla>
  </DomainObject.Predmet.ProtuStrankaListNazivFormatedOIB>
  <DomainObject.Predmet.OstaliListFormated>
    <izvorni_sadrzaj>
      <item>Jelka Ribarić punomoćnik sudionika u postupku PRIKOPE d.o.o.</item>
    </izvorni_sadrzaj>
    <derivirana_varijabla naziv="DomainObject.Predmet.OstaliListFormated_1">
      <item>Jelka Ribarić punomoćnik sudionika u postupku PRIKOPE d.o.o.</item>
    </derivirana_varijabla>
  </DomainObject.Predmet.OstaliListFormated>
  <DomainObject.Predmet.OstaliListFormatedOIB>
    <izvorni_sadrzaj>
      <item>Jelka Ribarić, OIB 06651973562 punomoćnik sudionika u postupku PRIKOPE d.o.o.</item>
    </izvorni_sadrzaj>
    <derivirana_varijabla naziv="DomainObject.Predmet.OstaliListFormatedOIB_1">
      <item>Jelka Ribarić, OIB 06651973562 punomoćnik sudionika u postupku PRIKOPE d.o.o.</item>
    </derivirana_varijabla>
  </DomainObject.Predmet.OstaliListFormatedOIB>
  <DomainObject.Predmet.OstaliListFormatedWithAdress>
    <izvorni_sadrzaj>
      <item>Jelka Ribarić, Ljudevita Gaja 44, 10290 Zaprešić punomoćnik sudionika u postupku PRIKOPE d.o.o.</item>
    </izvorni_sadrzaj>
    <derivirana_varijabla naziv="DomainObject.Predmet.OstaliListFormatedWithAdress_1">
      <item>Jelka Ribarić, Ljudevita Gaja 44, 10290 Zaprešić punomoćnik sudionika u postupku PRIKOPE d.o.o.</item>
    </derivirana_varijabla>
  </DomainObject.Predmet.OstaliListFormatedWithAdress>
  <DomainObject.Predmet.OstaliListFormatedWithAdressOIB>
    <izvorni_sadrzaj>
      <item>Jelka Ribarić, OIB 06651973562, Ljudevita Gaja 44, 10290 Zaprešić punomoćnik sudionika u postupku PRIKOPE d.o.o.</item>
    </izvorni_sadrzaj>
    <derivirana_varijabla naziv="DomainObject.Predmet.OstaliListFormatedWithAdressOIB_1">
      <item>Jelka Ribarić, OIB 06651973562, Ljudevita Gaja 44, 10290 Zaprešić punomoćnik sudionika u postupku PRIKOPE d.o.o.</item>
    </derivirana_varijabla>
  </DomainObject.Predmet.OstaliListFormatedWithAdressOIB>
  <DomainObject.Predmet.OstaliListNazivFormated>
    <izvorni_sadrzaj>
      <item>Jelka Ribarić</item>
    </izvorni_sadrzaj>
    <derivirana_varijabla naziv="DomainObject.Predmet.OstaliListNazivFormated_1">
      <item>Jelka Ribarić</item>
    </derivirana_varijabla>
  </DomainObject.Predmet.OstaliListNazivFormated>
  <DomainObject.Predmet.OstaliListNazivFormatedOIB>
    <izvorni_sadrzaj>
      <item>Jelka Ribarić, OIB 06651973562</item>
    </izvorni_sadrzaj>
    <derivirana_varijabla naziv="DomainObject.Predmet.OstaliListNazivFormatedOIB_1">
      <item>Jelka Ribarić, OIB 06651973562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PRIKOPE d.o.o.</izvorni_sadrzaj>
    <derivirana_varijabla naziv="DomainObject.Predmet.ProtustrankaIDrugi_1">PRIKOPE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PRIKOPE d.o.o., OIB 05293904152, Petra Zrinskog 173, 44450 Hrvatska Dubica</izvorni_sadrzaj>
    <derivirana_varijabla naziv="DomainObject.Predmet.ProtustrankaIDrugiAdressOIB_1">PRIKOPE d.o.o., OIB 05293904152, Petra Zrinskog 173,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PRIKOPE d.o.o.</item>
      <item>FINA Regionalni centar Zagreb</item>
      <item>Jelka Ribarić</item>
    </izvorni_sadrzaj>
    <derivirana_varijabla naziv="DomainObject.Predmet.SudioniciListNaziv_1">
      <item>PRIKOPE d.o.o.</item>
      <item>FINA Regionalni centar Zagreb</item>
      <item>Jelka Ribarić</item>
    </derivirana_varijabla>
  </DomainObject.Predmet.SudioniciListNaziv>
  <DomainObject.Predmet.SudioniciListAdressOIB>
    <izvorni_sadrzaj>
      <item>PRIKOPE d.o.o., OIB 05293904152, Petra Zrinskog 173,44450 Hrvatska Dubica</item>
      <item>FINA Regionalni centar Zagreb, OIB 85821130368, Trg svibanjskih žrtava 1995. 1,10000 Zagreb</item>
      <item>Jelka Ribarić, OIB 06651973562, Ljudevita Gaja 44,10290 Zaprešić</item>
    </izvorni_sadrzaj>
    <derivirana_varijabla naziv="DomainObject.Predmet.SudioniciListAdressOIB_1">
      <item>PRIKOPE d.o.o., OIB 05293904152, Petra Zrinskog 173,44450 Hrvatska Dubica</item>
      <item>FINA Regionalni centar Zagreb, OIB 85821130368, Trg svibanjskih žrtava 1995. 1,10000 Zagreb</item>
      <item>Jelka Ribarić, OIB 06651973562, Ljudevita Gaja 44,10290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05293904152</item>
      <item>, OIB 85821130368</item>
      <item>, OIB 06651973562</item>
    </izvorni_sadrzaj>
    <derivirana_varijabla naziv="DomainObject.Predmet.SudioniciListNazivOIB_1">
      <item>, OIB 05293904152</item>
      <item>, OIB 85821130368</item>
      <item>, OIB 06651973562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A3C36-4573-4017-9208-A0CC130B7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1794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2015-12-18T10:00:00Z</dcterms:created>
  <dc:creator>Sudsko vijeæe</dc:creator>
  <cp:lastModifiedBy>Katarina Babić</cp:lastModifiedBy>
  <cp:lastPrinted>2015-12-18T09:57:00Z</cp:lastPrinted>
  <dcterms:modified xmlns:xsi="http://www.w3.org/2001/XMLSchema-instance" xsi:type="dcterms:W3CDTF">2015-12-18T10:02:00Z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