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5f57" w14:paraId="ad25f57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F65638" w:rsidRPr="00F65638">
        <w:t>AMAI DUBROVNIK d.o.o. u stečaju, Dubrovnik, Od Batale 4, MBS: 060058151, OIB: 33597775732, zastupanog po stečajnom upravitelju Ivanka Sušić</w:t>
      </w:r>
      <w:r w:rsidR="00F65638">
        <w:t xml:space="preserve"> iz Dubrovnika</w:t>
      </w:r>
      <w:r w:rsidRPr="009C23CC">
        <w:t xml:space="preserve">, </w:t>
      </w:r>
      <w:r w:rsidR="001F2999" w:rsidRPr="009C23CC">
        <w:t xml:space="preserve">dana </w:t>
      </w:r>
      <w:r w:rsidR="004F6442">
        <w:t>1</w:t>
      </w:r>
      <w:r w:rsidR="008C082A">
        <w:t>8</w:t>
      </w:r>
      <w:r w:rsidR="004F6442">
        <w:t xml:space="preserve">. </w:t>
      </w:r>
      <w:r w:rsidR="008C082A">
        <w:t>s</w:t>
      </w:r>
      <w:r w:rsidR="00F65638">
        <w:t>rp</w:t>
      </w:r>
      <w:r w:rsidR="008C082A">
        <w:t>nj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F65638" w:rsidP="00C41155" w:rsidR="001E2F3A">
      <w:pPr>
        <w:jc w:val="both"/>
      </w:pPr>
      <w:r w:rsidRPr="00F65638">
        <w:t>-</w:t>
      </w:r>
      <w:r w:rsidRPr="00F65638">
        <w:tab/>
      </w:r>
      <w:r w:rsidR="002824C7" w:rsidRPr="002824C7">
        <w:t>2/1000 suvlasničkog dijela nekretnine čest. br. 6676/1 – stambeno poslovna zgrada br. 19 O, 19 P, stambeno poslovna zgrada br. 19 M, 19 N i dvorište Palinovečka, ukupno površine 2440 m2  upisana kod Općinskog građanskog suda u Zagrebu u  z.ul. 17235, ETAŽA 120 (E-120), za k.o. Vrapče Novo, što u naravi predstavlja parkirno mjesto u podrumu zgrade u Palinovečkoj ulici kbr. 19m, 19n, 19o i 19p nacrtne oznake P 39 površine 13 m2,</w:t>
      </w:r>
    </w:p>
    <w:p w:rsidRDefault="00F65638" w:rsidP="00C41155" w:rsidR="00F65638" w:rsidRPr="009C23CC">
      <w:pPr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A81888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23. kolovoz</w:t>
      </w:r>
      <w:r w:rsidR="00D921C2">
        <w:rPr>
          <w:b/>
          <w:u w:val="single"/>
        </w:rPr>
        <w:t xml:space="preserve">a 2017.g. u </w:t>
      </w:r>
      <w:r>
        <w:rPr>
          <w:b/>
          <w:u w:val="single"/>
        </w:rPr>
        <w:t>09</w:t>
      </w:r>
      <w:r w:rsidR="009A39D6" w:rsidRPr="009C23CC">
        <w:rPr>
          <w:b/>
          <w:u w:val="single"/>
        </w:rPr>
        <w:t>,</w:t>
      </w:r>
      <w:r w:rsidR="002824C7">
        <w:rPr>
          <w:b/>
          <w:u w:val="single"/>
        </w:rPr>
        <w:t>2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8C082A">
        <w:rPr>
          <w:b/>
        </w:rPr>
        <w:t>8</w:t>
      </w:r>
      <w:r w:rsidR="00C41155">
        <w:rPr>
          <w:b/>
        </w:rPr>
        <w:t xml:space="preserve">. </w:t>
      </w:r>
      <w:r w:rsidR="008C082A">
        <w:rPr>
          <w:b/>
        </w:rPr>
        <w:t>s</w:t>
      </w:r>
      <w:r w:rsidR="00F65638">
        <w:rPr>
          <w:b/>
        </w:rPr>
        <w:t>rp</w:t>
      </w:r>
      <w:r w:rsidR="008C082A">
        <w:rPr>
          <w:b/>
        </w:rPr>
        <w:t>nj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9B6494" w:rsidP="006A7784" w:rsidR="009B6494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F65638" w:rsidP="002824C7" w:rsidR="00F65638" w:rsidRPr="00F65638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stečajnom upravitelju Ivanka Sušić, Gornji Kono 56, Dubrovnik</w:t>
      </w:r>
    </w:p>
    <w:p w:rsidRDefault="00F65638" w:rsidP="00F65638" w:rsidR="00F65638" w:rsidRPr="00F65638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razlučnom vjerovniku REPUBLIKA HRVATSKA, po ŽDO Dubrovnik</w:t>
      </w:r>
    </w:p>
    <w:p w:rsidRDefault="00F65638" w:rsidP="00F65638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372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F65638">
      <w:t>2002</w:t>
    </w:r>
    <w:r w:rsidRPr="006C6869">
      <w:t>/2016-</w:t>
    </w:r>
    <w:r w:rsidR="00F65638">
      <w:t>4</w:t>
    </w:r>
    <w:r w:rsidR="002824C7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82372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1099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1318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2017-07-18T07:21:00Z</dcterms:created>
  <dc:creator>sgrcic</dc:creator>
  <cp:lastModifiedBy>Katarina Franković</cp:lastModifiedBy>
  <cp:lastPrinted>2017-07-18T07:18:00Z</cp:lastPrinted>
  <dcterms:modified xmlns:xsi="http://www.w3.org/2001/XMLSchema-instance" xsi:type="dcterms:W3CDTF">2017-07-18T07:23:00Z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