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bb29" w14:paraId="080bb2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677972">
        <w:rPr>
          <w:rFonts w:cs="Times New Roman" w:eastAsia="Times New Roman"/>
          <w:noProof/>
          <w:szCs w:val="20"/>
          <w:lang w:eastAsia="hr-HR"/>
        </w:rPr>
        <w:t xml:space="preserve">         5. St-315/2017-6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7797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7797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7797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77972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BREND </w:t>
      </w:r>
      <w:proofErr w:type="spellStart"/>
      <w:r w:rsidRPr="00677972">
        <w:rPr>
          <w:rFonts w:cs="Times New Roman" w:eastAsia="Times New Roman"/>
          <w:szCs w:val="20"/>
          <w:lang w:eastAsia="hr-HR"/>
        </w:rPr>
        <w:t>B.S</w:t>
      </w:r>
      <w:proofErr w:type="spellEnd"/>
      <w:r w:rsidRPr="00677972">
        <w:rPr>
          <w:rFonts w:cs="Times New Roman" w:eastAsia="Times New Roman"/>
          <w:szCs w:val="20"/>
          <w:lang w:eastAsia="hr-HR"/>
        </w:rPr>
        <w:t>. jednostavno društvo s ograničenom odgovornošću za ugostiteljstvo, trgovinu i usluge, Križevci, Ulica bana Josipa Jelačića 44, MBS: 070131703, OIB: 82740134260, 5. prosinca</w:t>
      </w:r>
      <w:r w:rsidRPr="00677972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>r i j e š i o   j e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BREND </w:t>
      </w:r>
      <w:proofErr w:type="spellStart"/>
      <w:r w:rsidRPr="00677972">
        <w:rPr>
          <w:rFonts w:cs="Times New Roman" w:eastAsia="Times New Roman"/>
          <w:szCs w:val="20"/>
          <w:lang w:eastAsia="hr-HR"/>
        </w:rPr>
        <w:t>B.S</w:t>
      </w:r>
      <w:proofErr w:type="spellEnd"/>
      <w:r w:rsidRPr="00677972">
        <w:rPr>
          <w:rFonts w:cs="Times New Roman" w:eastAsia="Times New Roman"/>
          <w:szCs w:val="20"/>
          <w:lang w:eastAsia="hr-HR"/>
        </w:rPr>
        <w:t>. jednostavno društvo s ograničenom odgovornošću za ugostiteljstvo, trgovinu i usluge, Križevci, Ulica bana Josipa Jelačića 44, da u roku od 15 dana, računajući od isteka osmog dana objave ovog poziva na e-oglasnoj ploči suda, uplate predujam u iznosu od 10.000,00 kn, za namirenje pokrića troškova prethodnog i otvorenog stečajnog postupka, na račun Trgovačkog suda u Bjelovaru IBAN: HR6123900011300000630</w:t>
      </w:r>
      <w:r w:rsidRPr="00677972">
        <w:rPr>
          <w:rFonts w:cs="Times New Roman" w:eastAsia="Times New Roman"/>
          <w:noProof/>
          <w:szCs w:val="20"/>
          <w:lang w:eastAsia="hr-HR"/>
        </w:rPr>
        <w:t xml:space="preserve"> model HR05 540-315-17.         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677972">
        <w:rPr>
          <w:rFonts w:cs="Times New Roman" w:eastAsia="Times New Roman"/>
          <w:szCs w:val="20"/>
          <w:lang w:eastAsia="hr-HR"/>
        </w:rPr>
        <w:t>toč</w:t>
      </w:r>
      <w:proofErr w:type="spellEnd"/>
      <w:r w:rsidRPr="00677972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>Obrazloženje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71/15), 21. ožujka 2016. Trgovačkom sudu Varaždinu podnijela prijedlog za otvaranje stečajnog postupka nad dužnikom</w:t>
      </w:r>
      <w:r w:rsidRPr="00677972">
        <w:rPr>
          <w:rFonts w:cs="Times New Roman" w:eastAsia="Times New Roman"/>
          <w:szCs w:val="20"/>
          <w:lang w:eastAsia="hr-HR"/>
        </w:rPr>
        <w:t xml:space="preserve"> BREND </w:t>
      </w:r>
      <w:proofErr w:type="spellStart"/>
      <w:r w:rsidRPr="00677972">
        <w:rPr>
          <w:rFonts w:cs="Times New Roman" w:eastAsia="Times New Roman"/>
          <w:szCs w:val="20"/>
          <w:lang w:eastAsia="hr-HR"/>
        </w:rPr>
        <w:t>B.S</w:t>
      </w:r>
      <w:proofErr w:type="spellEnd"/>
      <w:r w:rsidRPr="00677972">
        <w:rPr>
          <w:rFonts w:cs="Times New Roman" w:eastAsia="Times New Roman"/>
          <w:szCs w:val="20"/>
          <w:lang w:eastAsia="hr-HR"/>
        </w:rPr>
        <w:t>. jednostavno društvo s ograničenom odgovornošću za ugostiteljstvo, trgovinu i usluge, Križevci, Ulica bana Josipa Jelačića 44. Prijedlog je zaprimljen pod brojem St-465/16.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 xml:space="preserve">U prijedlogu navodi da na dan 16. ožujka 2016. dužnik u Očevidniku redoslijeda osnova za plaćanje ima evidentirane neizvršene osnove za plaćanje u neprekinutom razdoblju od 120 dana, u ukupnom iznosu od 31.670,35 kn, u koji iznos je uračunata kamata i naknada Financijske agencije za provedbu ovrhe na novčanim sredstvima. Prema podacima koje je FINI dostavio Hrvatski zavod za mirovinsko osiguranje </w:t>
      </w:r>
      <w:r w:rsidRPr="00677972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lastRenderedPageBreak/>
        <w:t xml:space="preserve">Kako je iz prijedloga proizlazila vjerojatnost postojanja stečajnog razloga – nesposobnosti za plaćanje iz čl.6. st.2. SZ-a, sud je temeljem čl.115. st.1. SZ-a, donio rješenje od 3. listopada 2017.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 Sanja </w:t>
      </w:r>
      <w:proofErr w:type="spellStart"/>
      <w:r w:rsidRPr="00677972">
        <w:rPr>
          <w:rFonts w:cs="Times New Roman" w:eastAsia="Times New Roman"/>
          <w:szCs w:val="20"/>
          <w:lang w:eastAsia="hr-HR"/>
        </w:rPr>
        <w:t>Božičković</w:t>
      </w:r>
      <w:proofErr w:type="spellEnd"/>
      <w:r w:rsidRPr="00677972">
        <w:rPr>
          <w:rFonts w:cs="Times New Roman" w:eastAsia="Times New Roman"/>
          <w:szCs w:val="20"/>
          <w:lang w:eastAsia="hr-HR"/>
        </w:rPr>
        <w:t xml:space="preserve">, kojoj  je, sukladno čl.117. st.2. SZ, naloženo da sastavi i podnese sudu pisano izvješće o financijsko-gospodarskom stanju dužnika. 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>Osoba ovlaštena za zastupanje dužnika po zakonu na ročištu 24. listopada 2017. nije se protivila prijedlogu za otvaranje stečajnog postupka. Navela je da je račun dužnika i nadalje blokiran te da dužnik nema nikakve imovine (nekretnina, pokretnina i tražbina).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 xml:space="preserve"> 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>Kako iz navoda zakonskog zastupnika dužnika i podataka koji su javno dostupni ne proizlazi da dužnik raspolaže imovinom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čl.132. st.1. SZ-a, </w:t>
      </w:r>
      <w:r w:rsidRPr="00677972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677972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>U Bjelovaru, 5. prosinca 2017.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>MARIJA PETRINA KUBICA v.r.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7797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77972" w:rsidP="00677972" w:rsidR="00677972" w:rsidRPr="0067797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7797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77972" w:rsidP="00677972" w:rsidR="00677972" w:rsidRPr="0067797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7797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4820" w:left="5245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797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7972" w:rsidP="00677972" w:rsidR="00677972" w:rsidRPr="006779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7972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71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St-315/2017-6</izvorni_sadrzaj>
    <derivirana_varijabla naziv="DomainObject.Oznaka_1">St-315/2017-6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BREND B.S. jednostavno društvo s ograničenom odgovornošću za  ugostiteljstvo, trgovinu i usluge zastupanog po punomoćniku Sanja Božičković</izvorni_sadrzaj>
    <derivirana_varijabla naziv="DomainObject.Predmet.ProtustrankaFormated_1">  BREND B.S. jednostavno društvo s ograničenom odgovornošću za  ugostiteljstvo, trgovinu i usluge zastupanog po punomoćniku Sanja Božičković</derivirana_varijabla>
  </DomainObject.Predmet.ProtustrankaFormated>
  <DomainObject.Predmet.ProtustrankaFormatedOIB>
    <izvorni_sadrzaj>  BREND B.S. jednostavno društvo s ograničenom odgovornošću za  ugostiteljstvo, trgovinu i usluge, OIB 82740134260 zastupanog po punomoćniku Sanja Božičković</izvorni_sadrzaj>
    <derivirana_varijabla naziv="DomainObject.Predmet.ProtustrankaFormatedOIB_1">  BREND B.S. jednostavno društvo s ograničenom odgovornošću za  ugostiteljstvo, trgovinu i usluge, OIB 82740134260 zastupanog po punomoćniku Sanja Božičković</derivirana_varijabla>
  </DomainObject.Predmet.ProtustrankaFormatedOIB>
  <DomainObject.Predmet.ProtustrankaFormatedWithAdress>
    <izvorni_sadrzaj> BREND B.S. jednostavno društvo s ograničenom odgovornošću za  ugostiteljstvo, trgovinu i usluge, Ulica bana Josipa Jelačića 44, 48260 Križevci zastupanog po punomoćniku Sanja Božičković</izvorni_sadrzaj>
    <derivirana_varijabla naziv="DomainObject.Predmet.ProtustrankaFormatedWithAdress_1"> BREND B.S. jednostavno društvo s ograničenom odgovornošću za  ugostiteljstvo, trgovinu i usluge, Ulica bana Josipa Jelačića 44, 48260 Križevci zastupanog po punomoćniku Sanja Božičković</derivirana_varijabla>
  </DomainObject.Predmet.ProtustrankaFormatedWithAdress>
  <DomainObject.Predmet.ProtustrankaFormatedWithAdressOIB>
    <izvorni_sadrzaj> BREND B.S. jednostavno društvo s ograničenom odgovornošću za  ugostiteljstvo, trgovinu i usluge, OIB 82740134260, Ulica bana Josipa Jelačića 44, 48260 Križevci zastupanog po punomoćniku Sanja Božičković</izvorni_sadrzaj>
    <derivirana_varijabla naziv="DomainObject.Predmet.ProtustrankaFormatedWithAdressOIB_1"> BREND B.S. jednostavno društvo s ograničenom odgovornošću za  ugostiteljstvo, trgovinu i usluge, OIB 82740134260, Ulica bana Josipa Jelačića 44, 48260 Križevci zastupanog po punomoćniku Sanja Božičković</derivirana_varijabla>
  </DomainObject.Predmet.ProtustrankaFormatedWithAdressOIB>
  <DomainObject.Predmet.ProtustrankaWithAdress>
    <izvorni_sadrzaj>BREND B.S. jednostavno društvo s ograničenom odgovornošću za  ugostiteljstvo, trgovinu i usluge Ulica bana Josipa Jelačića 44, 48260 Križevci</izvorni_sadrzaj>
    <derivirana_varijabla naziv="DomainObject.Predmet.ProtustrankaWithAdress_1">BREND B.S. jednostavno društvo s ograničenom odgovornošću za  ugostiteljstvo, trgovinu i usluge Ulica bana Josipa Jelačića 44, 48260 Križevci</derivirana_varijabla>
  </DomainObject.Predmet.ProtustrankaWithAdress>
  <DomainObject.Predmet.ProtustrankaWithAdressOIB>
    <izvorni_sadrzaj>BREND B.S. jednostavno društvo s ograničenom odgovornošću za  ugostiteljstvo, trgovinu i usluge, OIB 82740134260, Ulica bana Josipa Jelačića 44, 48260 Križevci</izvorni_sadrzaj>
    <derivirana_varijabla naziv="DomainObject.Predmet.ProtustrankaWithAdressOIB_1">BREND B.S. jednostavno društvo s ograničenom odgovornošću za  ugostiteljstvo, trgovinu i usluge, OIB 82740134260, Ulica bana Josipa Jelačića 44, 48260 Križevci</derivirana_varijabla>
  </DomainObject.Predmet.ProtustrankaWithAdressOIB>
  <DomainObject.Predmet.ProtustrankaNazivFormated>
    <izvorni_sadrzaj>BREND B.S. jednostavno društvo s ograničenom odgovornošću za  ugostiteljstvo, trgovinu i usluge</izvorni_sadrzaj>
    <derivirana_varijabla naziv="DomainObject.Predmet.ProtustrankaNazivFormated_1">BREND B.S. jednostavno društvo s ograničenom odgovornošću za  ugostiteljstvo, trgovinu i usluge</derivirana_varijabla>
  </DomainObject.Predmet.ProtustrankaNazivFormated>
  <DomainObject.Predmet.ProtustrankaNazivFormatedOIB>
    <izvorni_sadrzaj>BREND B.S. jednostavno društvo s ograničenom odgovornošću za  ugostiteljstvo, trgovinu i usluge, OIB 82740134260</izvorni_sadrzaj>
    <derivirana_varijabla naziv="DomainObject.Predmet.ProtustrankaNazivFormatedOIB_1">BREND B.S. jednostavno društvo s ograničenom odgovornošću za  ugostiteljstvo, trgovinu i usluge, OIB 82740134260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BREND B.S. jednostavno društvo s ograničenom odgovornošću za  ugostiteljstvo, trgovinu i usluge zastupanog po punomoćniku Sanja Božičković</item>
    </izvorni_sadrzaj>
    <derivirana_varijabla naziv="DomainObject.Predmet.ProtuStrankaListFormated_1">
      <item>BREND B.S. jednostavno društvo s ograničenom odgovornošću za  ugostiteljstvo, trgovinu i usluge zastupanog po punomoćniku Sanja Božičković</item>
    </derivirana_varijabla>
  </DomainObject.Predmet.ProtuStrankaListFormated>
  <DomainObject.Predmet.ProtuStrankaListFormatedOIB>
    <izvorni_sadrzaj>
      <item>BREND B.S. jednostavno društvo s ograničenom odgovornošću za  ugostiteljstvo, trgovinu i usluge, OIB 82740134260 zastupanog po punomoćniku Sanja Božičković</item>
    </izvorni_sadrzaj>
    <derivirana_varijabla naziv="DomainObject.Predmet.ProtuStrankaListFormatedOIB_1">
      <item>BREND B.S. jednostavno društvo s ograničenom odgovornošću za  ugostiteljstvo, trgovinu i usluge, OIB 82740134260 zastupanog po punomoćniku Sanja Božičković</item>
    </derivirana_varijabla>
  </DomainObject.Predmet.ProtuStrankaListFormatedOIB>
  <DomainObject.Predmet.ProtuStrankaListFormatedWithAdress>
    <izvorni_sadrzaj>
      <item>BREND B.S. jednostavno društvo s ograničenom odgovornošću za  ugostiteljstvo, trgovinu i usluge, Ulica bana Josipa Jelačića 44, 48260 Križevci zastupanog po punomoćniku Sanja Božičković</item>
    </izvorni_sadrzaj>
    <derivirana_varijabla naziv="DomainObject.Predmet.ProtuStrankaListFormatedWithAdress_1">
      <item>BREND B.S. jednostavno društvo s ograničenom odgovornošću za  ugostiteljstvo, trgovinu i usluge, Ulica bana Josipa Jelačića 44, 48260 Križevci zastupanog po punomoćniku Sanja Božičković</item>
    </derivirana_varijabla>
  </DomainObject.Predmet.ProtuStrankaListFormatedWithAdress>
  <DomainObject.Predmet.ProtuStrankaListFormatedWithAdressOIB>
    <izvorni_sadrzaj>
      <item>BREND B.S. jednostavno društvo s ograničenom odgovornošću za  ugostiteljstvo, trgovinu i usluge, OIB 82740134260, Ulica bana Josipa Jelačića 44, 48260 Križevci zastupanog po punomoćniku Sanja Božičković</item>
    </izvorni_sadrzaj>
    <derivirana_varijabla naziv="DomainObject.Predmet.ProtuStrankaListFormatedWithAdressOIB_1">
      <item>BREND B.S. jednostavno društvo s ograničenom odgovornošću za  ugostiteljstvo, trgovinu i usluge, OIB 82740134260, Ulica bana Josipa Jelačića 44, 48260 Križevci zastupanog po punomoćniku Sanja Božičković</item>
    </derivirana_varijabla>
  </DomainObject.Predmet.ProtuStrankaListFormatedWithAdressOIB>
  <DomainObject.Predmet.ProtuStrankaListNazivFormated>
    <izvorni_sadrzaj>
      <item>BREND B.S. jednostavno društvo s ograničenom odgovornošću za  ugostiteljstvo, trgovinu i usluge</item>
    </izvorni_sadrzaj>
    <derivirana_varijabla naziv="DomainObject.Predmet.ProtuStrankaListNazivFormated_1">
      <item>BREND B.S. jednostavno društvo s ograničenom odgovornošću za  ugostiteljstvo, trgovinu i usluge</item>
    </derivirana_varijabla>
  </DomainObject.Predmet.ProtuStrankaListNazivFormated>
  <DomainObject.Predmet.ProtuStrankaListNazivFormatedOIB>
    <izvorni_sadrzaj>
      <item>BREND B.S. jednostavno društvo s ograničenom odgovornošću za  ugostiteljstvo, trgovinu i usluge, OIB 82740134260</item>
    </izvorni_sadrzaj>
    <derivirana_varijabla naziv="DomainObject.Predmet.ProtuStrankaListNazivFormatedOIB_1">
      <item>BREND B.S. jednostavno društvo s ograničenom odgovornošću za  ugostiteljstvo, trgovinu i usluge, OIB 82740134260</item>
    </derivirana_varijabla>
  </DomainObject.Predmet.ProtuStrankaListNazivFormatedOIB>
  <DomainObject.Predmet.OstaliListFormated>
    <izvorni_sadrzaj>
      <item>Sudski registar</item>
      <item>Sanja Božičković punomoćnik sudionika u postupku BREND B.S. jednostavno društvo s ograničenom odgovornošću za  ugostiteljstvo, trgovinu i usluge</item>
    </izvorni_sadrzaj>
    <derivirana_varijabla naziv="DomainObject.Predmet.OstaliListFormated_1">
      <item>Sudski registar</item>
      <item>Sanja Božičković punomoćnik sudionika u postupku BREND B.S. jednostavno društvo s ograničenom odgovornošću za  ugostiteljstvo, trgovinu i usluge</item>
    </derivirana_varijabla>
  </DomainObject.Predmet.OstaliListFormated>
  <DomainObject.Predmet.OstaliListFormatedOIB>
    <izvorni_sadrzaj>
      <item>Sudski registar</item>
      <item>Sanja Božičković, OIB 11316560608 punomoćnik sudionika u postupku BREND B.S. jednostavno društvo s ograničenom odgovornošću za  ugostiteljstvo, trgovinu i usluge</item>
    </izvorni_sadrzaj>
    <derivirana_varijabla naziv="DomainObject.Predmet.OstaliListFormatedOIB_1">
      <item>Sudski registar</item>
      <item>Sanja Božičković, OIB 11316560608 punomoćnik sudionika u postupku BREND B.S. jednostavno društvo s ograničenom odgovornošću za  ugostiteljstvo, trgovinu i usluge</item>
    </derivirana_varijabla>
  </DomainObject.Predmet.OstaliListFormatedOIB>
  <DomainObject.Predmet.OstaliListFormatedWithAdress>
    <izvorni_sadrzaj>
      <item>Sudski registar</item>
      <item>Sanja Božičković, Pušća 43, 48260 Križevci punomoćnik sudionika u postupku BREND B.S. jednostavno društvo s ograničenom odgovornošću za  ugostiteljstvo, trgovinu i usluge</item>
    </izvorni_sadrzaj>
    <derivirana_varijabla naziv="DomainObject.Predmet.OstaliListFormatedWithAdress_1">
      <item>Sudski registar</item>
      <item>Sanja Božičković, Pušća 43, 48260 Križevci punomoćnik sudionika u postupku BREND B.S. jednostavno društvo s ograničenom odgovornošću za  ugostiteljstvo, trgovinu i usluge</item>
    </derivirana_varijabla>
  </DomainObject.Predmet.OstaliListFormatedWithAdress>
  <DomainObject.Predmet.OstaliListFormatedWithAdressOIB>
    <izvorni_sadrzaj>
      <item>Sudski registar</item>
      <item>Sanja Božičković, OIB 11316560608, Pušća 43, 48260 Križevci punomoćnik sudionika u postupku BREND B.S. jednostavno društvo s ograničenom odgovornošću za  ugostiteljstvo, trgovinu i usluge</item>
    </izvorni_sadrzaj>
    <derivirana_varijabla naziv="DomainObject.Predmet.OstaliListFormatedWithAdressOIB_1">
      <item>Sudski registar</item>
      <item>Sanja Božičković, OIB 11316560608, Pušća 43, 48260 Križevci punomoćnik sudionika u postupku BREND B.S. jednostavno društvo s ograničenom odgovornošću za  ugostiteljstvo, trgovinu i usluge</item>
    </derivirana_varijabla>
  </DomainObject.Predmet.OstaliListFormatedWithAdressOIB>
  <DomainObject.Predmet.OstaliListNazivFormated>
    <izvorni_sadrzaj>
      <item>Sudski registar</item>
      <item>Sanja Božičković</item>
    </izvorni_sadrzaj>
    <derivirana_varijabla naziv="DomainObject.Predmet.OstaliListNazivFormated_1">
      <item>Sudski registar</item>
      <item>Sanja Božičković</item>
    </derivirana_varijabla>
  </DomainObject.Predmet.OstaliListNazivFormated>
  <DomainObject.Predmet.OstaliListNazivFormatedOIB>
    <izvorni_sadrzaj>
      <item>Sudski registar</item>
      <item>Sanja Božičković, OIB 11316560608</item>
    </izvorni_sadrzaj>
    <derivirana_varijabla naziv="DomainObject.Predmet.OstaliListNazivFormatedOIB_1">
      <item>Sudski registar</item>
      <item>Sanja Božičković, OIB 11316560608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St-315/2017-6</izvorni_sadrzaj>
    <derivirana_varijabla naziv="DomainObject.PoslovniBrojDokumenta_1">St-315/2017-6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BREND B.S. jednostavno društvo s ograničenom odgovornošću za  ugostiteljstvo, trgovinu i usluge</izvorni_sadrzaj>
    <derivirana_varijabla naziv="DomainObject.Predmet.ProtustrankaIDrugi_1">BREND B.S. jednostavno društvo s ograničenom odgovornošću za  ugostiteljstvo,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BREND B.S. jednostavno društvo s ograničenom odgovornošću za  ugostiteljstvo, trgovinu i usluge, OIB 82740134260, Ulica bana Josipa Jelačića 44, 48260 Križevci</izvorni_sadrzaj>
    <derivirana_varijabla naziv="DomainObject.Predmet.ProtustrankaIDrugiAdressOIB_1">BREND B.S. jednostavno društvo s ograničenom odgovornošću za  ugostiteljstvo, trgovinu i usluge, OIB 82740134260, Ulica bana Josipa Jelačića 44,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BREND B.S. jednostavno društvo s ograničenom odgovornošću za  ugostiteljstvo, trgovinu i usluge</item>
      <item>Sudski registar</item>
      <item>Sanja Božičković</item>
    </izvorni_sadrzaj>
    <derivirana_varijabla naziv="DomainObject.Predmet.SudioniciListNaziv_1">
      <item>Financijska agencija, RC ZAGREB, Podružnica VARAŽDIN</item>
      <item>BREND B.S. jednostavno društvo s ograničenom odgovornošću za  ugostiteljstvo, trgovinu i usluge</item>
      <item>Sudski registar</item>
      <item>Sanja Božičković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BREND B.S. jednostavno društvo s ograničenom odgovornošću za  ugostiteljstvo, trgovinu i usluge, OIB 82740134260, Ulica bana Josipa Jelačića 44,48260 Križevci</item>
      <item>Sudski registar</item>
      <item>Sanja Božičković, OIB 11316560608, Pušća 43,48260 Križevci</item>
    </izvorni_sadrzaj>
    <derivirana_varijabla naziv="DomainObject.Predmet.SudioniciListAdressOIB_1">
      <item>Financijska agencija, RC ZAGREB, Podružnica VARAŽDIN, OIB 85821130368, A. Cesarca 2,42000 Varaždin</item>
      <item>BREND B.S. jednostavno društvo s ograničenom odgovornošću za  ugostiteljstvo, trgovinu i usluge, OIB 82740134260, Ulica bana Josipa Jelačića 44,48260 Križevci</item>
      <item>Sudski registar</item>
      <item>Sanja Božičković, OIB 11316560608, Pušća 43,48260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14CEA7-9916-460A-86CD-BCA975F79D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3773</properties:Characters>
  <properties:Lines>94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St-315/2017-6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