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e91a6" w14:paraId="e7e91a6"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4E1930">
        <w:rPr>
          <w:b/>
        </w:rPr>
        <w:t>75/2018</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Trgovački sud u Splitu, po sucu tog suda Pašk</w:t>
      </w:r>
      <w:r w:rsidR="00954ABC">
        <w:t>u Bačiću, kao stečajnom sucu, u</w:t>
      </w:r>
      <w:r w:rsidR="00FD0A2F">
        <w:t xml:space="preserve"> </w:t>
      </w:r>
      <w:r>
        <w:t xml:space="preserve">postupku povodom prijedloga za otvaranje stečajnog postupka nad dužnikom </w:t>
      </w:r>
      <w:r w:rsidR="004E1930" w:rsidRPr="004E1930">
        <w:t>CREATOR SHIPBUILDING d.o.o. Vranjic, Krešimirova ulica 147, OIB: 56414525652</w:t>
      </w:r>
      <w:r>
        <w:t>, dana</w:t>
      </w:r>
      <w:r w:rsidR="000F41F7">
        <w:t xml:space="preserve"> </w:t>
      </w:r>
      <w:r w:rsidR="0044772F">
        <w:t>26</w:t>
      </w:r>
      <w:r w:rsidR="004E1930">
        <w:t xml:space="preserve">. srpnja </w:t>
      </w:r>
      <w:r w:rsidR="00A25433">
        <w:t>2018.</w:t>
      </w:r>
    </w:p>
    <w:p w:rsidRDefault="00C82BA1" w:rsidP="00C82BA1" w:rsidR="00C82BA1" w:rsidRPr="00FA098F">
      <w:pPr>
        <w:jc w:val="both"/>
        <w:rPr>
          <w:sz w:val="16"/>
          <w:szCs w:val="16"/>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4E1930" w:rsidRPr="004E1930">
        <w:rPr>
          <w:szCs w:val="24"/>
        </w:rPr>
        <w:t>Alen Cvitanić iz Splita, Put Radoševca 38, OIB: 88353635809</w:t>
      </w:r>
      <w:r w:rsidR="00215237">
        <w:rPr>
          <w:szCs w:val="24"/>
        </w:rPr>
        <w:t xml:space="preserve">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4E1930">
        <w:t>75-2018</w:t>
      </w:r>
      <w:r w:rsidRPr="007224A6">
        <w:t>.</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4E1930">
        <w:t>75-2018</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C61B7" w:rsidP="00ED4C11" w:rsidR="009C61B7">
      <w:pPr>
        <w:ind w:left="360"/>
        <w:jc w:val="both"/>
      </w:pPr>
    </w:p>
    <w:p w:rsidRDefault="00C36428" w:rsidP="00ED4C11" w:rsidR="00C36428">
      <w:pPr>
        <w:ind w:left="360"/>
        <w:jc w:val="both"/>
      </w:pPr>
    </w:p>
    <w:p w:rsidRDefault="00954ABC" w:rsidP="009002A7" w:rsidR="00954ABC">
      <w:pPr>
        <w:jc w:val="center"/>
      </w:pPr>
    </w:p>
    <w:p w:rsidRDefault="00FA098F" w:rsidP="009002A7" w:rsidR="00FA098F">
      <w:pPr>
        <w:jc w:val="center"/>
      </w:pPr>
      <w:r>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4E1930">
        <w:t>4</w:t>
      </w:r>
      <w:r w:rsidR="005020FA">
        <w:t>. listopada 201</w:t>
      </w:r>
      <w:r w:rsidR="004E1930">
        <w:t>7</w:t>
      </w:r>
      <w:r w:rsidR="00954ABC">
        <w:rPr>
          <w:szCs w:val="24"/>
        </w:rPr>
        <w:t xml:space="preserve">., </w:t>
      </w:r>
      <w:r w:rsidR="00C64C7E" w:rsidRPr="00C64C7E">
        <w:t>sukladno odredbama</w:t>
      </w:r>
      <w:r w:rsidRPr="00702A5E">
        <w:rPr>
          <w:b/>
        </w:rPr>
        <w:t xml:space="preserve"> </w:t>
      </w:r>
      <w:r w:rsidR="009D1EE0">
        <w:t xml:space="preserve">čl. </w:t>
      </w:r>
      <w:r w:rsidR="004E1930">
        <w:t>429</w:t>
      </w:r>
      <w:r w:rsidR="009D1EE0">
        <w:t>. st. 1.</w:t>
      </w:r>
      <w:r>
        <w:t xml:space="preserve"> Stečajnog zako</w:t>
      </w:r>
      <w:r w:rsidR="00702A5E">
        <w:t>na (˝Narodne novine˝ broj 71/15</w:t>
      </w:r>
      <w:r w:rsidR="00C36428">
        <w:t xml:space="preserve"> i 104/17</w:t>
      </w:r>
      <w:r w:rsidR="00702A5E">
        <w:t>,</w:t>
      </w:r>
      <w:r>
        <w:t xml:space="preserve"> dalje: SZ), </w:t>
      </w:r>
      <w:r w:rsidR="00686F73">
        <w:t>zahtjev za provedbu skraćenog</w:t>
      </w:r>
      <w:r>
        <w:t xml:space="preserve"> stečajnog postupka nad d</w:t>
      </w:r>
      <w:r w:rsidR="00702A5E">
        <w:t xml:space="preserve">užnikom </w:t>
      </w:r>
      <w:r w:rsidR="004E1930" w:rsidRPr="004E1930">
        <w:t>CREA</w:t>
      </w:r>
      <w:r w:rsidR="004E1930">
        <w:t>TOR SHIPBUILDING d.o.o. Vranjic</w:t>
      </w:r>
      <w:r w:rsidR="007224A6">
        <w:t>.</w:t>
      </w:r>
      <w:r w:rsidR="00702A5E">
        <w:t xml:space="preserve"> U </w:t>
      </w:r>
      <w:r w:rsidR="00686F73">
        <w:t>zahtjevu</w:t>
      </w:r>
      <w:r w:rsidR="00702A5E">
        <w:t xml:space="preserve"> je navedeno</w:t>
      </w:r>
      <w:r>
        <w:t xml:space="preserve"> da dužnik </w:t>
      </w:r>
      <w:r w:rsidR="009C61B7">
        <w:t xml:space="preserve">na dan </w:t>
      </w:r>
      <w:r w:rsidR="004E1930">
        <w:t>02.10.2017</w:t>
      </w:r>
      <w:r w:rsidR="009D1EE0">
        <w:t xml:space="preserve">., u Očevidniku redoslijeda osnova za plaćanje, ima evidentirane neizvršene osnove za plaćanje u neprekinutom razdoblju od </w:t>
      </w:r>
      <w:r w:rsidR="004E1930">
        <w:t>120</w:t>
      </w:r>
      <w:r w:rsidR="005020FA">
        <w:t xml:space="preserve"> </w:t>
      </w:r>
      <w:r w:rsidR="009D1EE0">
        <w:t xml:space="preserve">dana, u ukupnom iznosu od </w:t>
      </w:r>
      <w:r w:rsidR="004E1930">
        <w:t>323.065,37</w:t>
      </w:r>
      <w:r w:rsidR="00174AE5">
        <w:t xml:space="preserve"> </w:t>
      </w:r>
      <w:r w:rsidR="009D1EE0">
        <w:t xml:space="preserve">kn, kao i da prema podacima koji su dostavljeni od Hrvatskog zavoda za mirovinsko osiguranje dužnik </w:t>
      </w:r>
      <w:r w:rsidR="00A25433">
        <w:t xml:space="preserve">nema </w:t>
      </w:r>
      <w:r w:rsidR="009D1EE0">
        <w:t>zaposlen</w:t>
      </w:r>
      <w:r w:rsidR="00A25433">
        <w:t>ih</w:t>
      </w:r>
      <w:r w:rsidR="007224A6">
        <w:t>.</w:t>
      </w:r>
      <w:r>
        <w:t xml:space="preserve"> </w:t>
      </w:r>
    </w:p>
    <w:p w:rsidRDefault="00686F73" w:rsidP="00FA098F" w:rsidR="00686F73">
      <w:pPr>
        <w:ind w:firstLine="709"/>
        <w:jc w:val="both"/>
      </w:pPr>
    </w:p>
    <w:p w:rsidRDefault="00686F73" w:rsidP="00FA098F" w:rsidR="00686F73">
      <w:pPr>
        <w:ind w:firstLine="709"/>
        <w:jc w:val="both"/>
      </w:pPr>
      <w:r>
        <w:t xml:space="preserve">S obzirom da se u konkretnom slučaju bile ispunjene pretpostavke za provedbu skraćenog stečajnog postupka, ovaj sud je </w:t>
      </w:r>
      <w:r w:rsidR="004E1930">
        <w:t>13. listopada 2017</w:t>
      </w:r>
      <w:r>
        <w:t xml:space="preserve">., a sukladno odredbama čl. 430. SZ-a, objavio oglas na mrežnoj stranici e-Oglasna ploča sudova. </w:t>
      </w:r>
    </w:p>
    <w:p w:rsidRDefault="00686F73" w:rsidP="00FA098F" w:rsidR="00686F73">
      <w:pPr>
        <w:ind w:firstLine="709"/>
        <w:jc w:val="both"/>
      </w:pPr>
    </w:p>
    <w:p w:rsidRDefault="00686F73" w:rsidP="00FA098F" w:rsidR="00686F73">
      <w:pPr>
        <w:ind w:firstLine="709"/>
        <w:jc w:val="both"/>
      </w:pPr>
      <w:r>
        <w:t>Postupajući po tom oglasu vjerovnik Republika Hrvatska, Ministarstvo financija pravovremeno je podnijela prijedlog za otvaranje stečajnog postupka nad dužnikom, a radi čega je ovaj sud rješenjem pod posl. br</w:t>
      </w:r>
      <w:r w:rsidR="005020FA">
        <w:t xml:space="preserve">. </w:t>
      </w:r>
      <w:r w:rsidR="004E1930">
        <w:t>12</w:t>
      </w:r>
      <w:r w:rsidR="005020FA">
        <w:t>. St-</w:t>
      </w:r>
      <w:r w:rsidR="004E1930">
        <w:t>963</w:t>
      </w:r>
      <w:r w:rsidR="005020FA">
        <w:t>/201</w:t>
      </w:r>
      <w:r w:rsidR="004E1930">
        <w:t>7</w:t>
      </w:r>
      <w:r w:rsidR="005020FA">
        <w:t xml:space="preserve"> od </w:t>
      </w:r>
      <w:r w:rsidR="004E1930">
        <w:t>05.12</w:t>
      </w:r>
      <w:r w:rsidR="005020FA">
        <w:t>.2017</w:t>
      </w:r>
      <w:r w:rsidR="00540268">
        <w:t xml:space="preserve">. </w:t>
      </w:r>
      <w:r>
        <w:t xml:space="preserve">obustavio skraćeni stečajni postupak nad dužnikom </w:t>
      </w:r>
      <w:r w:rsidR="0089133E">
        <w:t>te je po pravomoćnosti tog rješenja predmet zaveden pod novi posl. br. St-</w:t>
      </w:r>
      <w:r w:rsidR="004E1930">
        <w:t>75/2018</w:t>
      </w:r>
      <w:r w:rsidR="0089133E">
        <w:t xml:space="preserve">. </w:t>
      </w:r>
      <w:r w:rsidR="00BB13E4">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4E1930">
        <w:t>75/2018</w:t>
      </w:r>
      <w:r w:rsidRPr="007224A6">
        <w:t xml:space="preserve"> od</w:t>
      </w:r>
      <w:r w:rsidR="00C36428">
        <w:t xml:space="preserve"> </w:t>
      </w:r>
      <w:r w:rsidR="004E1930">
        <w:t>2</w:t>
      </w:r>
      <w:r w:rsidR="0044772F">
        <w:t>6</w:t>
      </w:r>
      <w:r w:rsidR="004E1930">
        <w:t>.07</w:t>
      </w:r>
      <w:r w:rsidR="00A25433">
        <w:t>.2018</w:t>
      </w:r>
      <w:r w:rsidR="00C64C7E">
        <w:t>.</w:t>
      </w:r>
      <w:r>
        <w:t xml:space="preserve"> pokrenut je prethodni postupak radi utvrđivanja pretpostavki za otvaranje stečajnog postupka nad dužnikom.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89133E" w:rsidR="00FA098F">
      <w:pPr>
        <w:ind w:firstLine="708"/>
        <w:jc w:val="both"/>
      </w:pPr>
      <w:r>
        <w:t xml:space="preserve">Kako iz utvrđenih činjenica u </w:t>
      </w:r>
      <w:r w:rsidR="00702A5E">
        <w:t xml:space="preserve">ovom </w:t>
      </w:r>
      <w:r w:rsidR="0089133E">
        <w:t xml:space="preserve">predmetu proizlazi da </w:t>
      </w:r>
      <w:r w:rsidR="004E1930" w:rsidRPr="004E1930">
        <w:rPr>
          <w:szCs w:val="24"/>
        </w:rPr>
        <w:t>Alen Cvitanić</w:t>
      </w:r>
      <w:r w:rsidR="00A25433">
        <w:t xml:space="preserve">, </w:t>
      </w:r>
      <w:r>
        <w:t>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 posljedično če</w:t>
      </w:r>
      <w:r w:rsidR="00C64C7E">
        <w:t>mu</w:t>
      </w:r>
      <w:r>
        <w:t xml:space="preserve"> je</w:t>
      </w:r>
      <w:r w:rsidR="0089133E">
        <w:t xml:space="preserve"> zahtjev za provedbu skraćenog stečajnog postupka, po službenoj dužnosti, </w:t>
      </w:r>
      <w:r>
        <w:t>p</w:t>
      </w:r>
      <w:r w:rsidR="0089133E">
        <w:t>odnijela Financijska agencija</w:t>
      </w:r>
      <w:r>
        <w:t xml:space="preserve"> koja je</w:t>
      </w:r>
      <w:r w:rsidR="0089133E">
        <w:t>, kao i vjerovnik Republika Hrvatska,</w:t>
      </w:r>
      <w:r>
        <w:t xml:space="preserve"> na </w:t>
      </w:r>
      <w:r>
        <w:lastRenderedPageBreak/>
        <w:t>temelju čl. 114. st. 3. SZ-a oslobođena plaćanja predujma,</w:t>
      </w:r>
      <w:r w:rsidR="0089133E">
        <w:t xml:space="preserve"> </w:t>
      </w:r>
      <w:r>
        <w:t xml:space="preserve">to je stoga ovaj sud pozvao </w:t>
      </w:r>
      <w:r w:rsidR="004E1930">
        <w:rPr>
          <w:szCs w:val="24"/>
        </w:rPr>
        <w:t>Alena Cvitanića</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44772F">
        <w:t>26</w:t>
      </w:r>
      <w:r w:rsidR="004E1930">
        <w:t xml:space="preserve">. srpnja </w:t>
      </w:r>
      <w:r>
        <w:t>201</w:t>
      </w:r>
      <w:r w:rsidR="0089133E">
        <w:t>8</w:t>
      </w:r>
      <w:r>
        <w:t>.</w:t>
      </w:r>
    </w:p>
    <w:p w:rsidRDefault="00FA098F" w:rsidP="00FA098F" w:rsidR="00FA098F">
      <w:pPr>
        <w:ind w:firstLine="708"/>
        <w:jc w:val="both"/>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89133E" w:rsidP="00FA098F" w:rsidR="0089133E">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4D141C" w:rsidR="00BE4098">
      <w:pPr>
        <w:jc w:val="both"/>
        <w:rPr>
          <w:szCs w:val="24"/>
        </w:rPr>
      </w:pPr>
      <w:r>
        <w:t>-</w:t>
      </w:r>
      <w:r w:rsidR="00FA098F">
        <w:t xml:space="preserve"> </w:t>
      </w:r>
      <w:r w:rsidR="009C61B7">
        <w:t xml:space="preserve">z.z. dužnika </w:t>
      </w:r>
      <w:r w:rsidR="004E1930" w:rsidRPr="004E1930">
        <w:rPr>
          <w:szCs w:val="24"/>
        </w:rPr>
        <w:t>Alen Cvitanić iz Splita, Put Radoševca 38</w:t>
      </w:r>
    </w:p>
    <w:p w:rsidRDefault="009002A7" w:rsidP="004D141C" w:rsidR="00FA098F">
      <w:pPr>
        <w:jc w:val="both"/>
      </w:pPr>
      <w:r>
        <w:t xml:space="preserve">- </w:t>
      </w:r>
      <w:r w:rsidR="00FA098F">
        <w:t xml:space="preserve">mrežna stranica e-Oglasna ploča sudova </w:t>
      </w:r>
    </w:p>
    <w:p w:rsidRDefault="009002A7" w:rsidP="00BB13E4" w:rsidR="0001635B" w:rsidRPr="00C82BA1">
      <w:pPr>
        <w:jc w:val="both"/>
      </w:pPr>
      <w:r>
        <w:t xml:space="preserve">- </w:t>
      </w:r>
      <w:r w:rsidR="00FA098F">
        <w:t>u spis</w:t>
      </w: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295671">
          <w:rPr>
            <w:noProof/>
          </w:rPr>
          <w:t>3</w:t>
        </w:r>
        <w:r>
          <w:fldChar w:fldCharType="end"/>
        </w:r>
      </w:sdtContent>
    </w:sdt>
    <w:r>
      <w:t>-</w:t>
    </w:r>
    <w:r>
      <w:tab/>
      <w:t xml:space="preserve">   12. St-</w:t>
    </w:r>
    <w:r w:rsidR="004E1930">
      <w:t>75/2018</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0F7185"/>
    <w:rsid w:val="00144158"/>
    <w:rsid w:val="00174AE5"/>
    <w:rsid w:val="00175A7F"/>
    <w:rsid w:val="00191535"/>
    <w:rsid w:val="00207F2D"/>
    <w:rsid w:val="00215237"/>
    <w:rsid w:val="00254B18"/>
    <w:rsid w:val="0028268A"/>
    <w:rsid w:val="00295671"/>
    <w:rsid w:val="002A70CF"/>
    <w:rsid w:val="002F41E7"/>
    <w:rsid w:val="003145D9"/>
    <w:rsid w:val="003A2582"/>
    <w:rsid w:val="0044772F"/>
    <w:rsid w:val="004745EB"/>
    <w:rsid w:val="004922BA"/>
    <w:rsid w:val="004A10BF"/>
    <w:rsid w:val="004D141C"/>
    <w:rsid w:val="004E1930"/>
    <w:rsid w:val="005020FA"/>
    <w:rsid w:val="00540268"/>
    <w:rsid w:val="005A224A"/>
    <w:rsid w:val="006462C4"/>
    <w:rsid w:val="00686F73"/>
    <w:rsid w:val="006F4A44"/>
    <w:rsid w:val="00702A5E"/>
    <w:rsid w:val="007224A6"/>
    <w:rsid w:val="007352B1"/>
    <w:rsid w:val="007371B7"/>
    <w:rsid w:val="00757C72"/>
    <w:rsid w:val="0089133E"/>
    <w:rsid w:val="008E4A02"/>
    <w:rsid w:val="009002A7"/>
    <w:rsid w:val="00954ABC"/>
    <w:rsid w:val="009C61B7"/>
    <w:rsid w:val="009D1EE0"/>
    <w:rsid w:val="009F4E01"/>
    <w:rsid w:val="00A14B7B"/>
    <w:rsid w:val="00A160C7"/>
    <w:rsid w:val="00A25433"/>
    <w:rsid w:val="00A42CE8"/>
    <w:rsid w:val="00A65088"/>
    <w:rsid w:val="00A86E8D"/>
    <w:rsid w:val="00A9627C"/>
    <w:rsid w:val="00B5273D"/>
    <w:rsid w:val="00BB13E4"/>
    <w:rsid w:val="00BE4098"/>
    <w:rsid w:val="00BE546C"/>
    <w:rsid w:val="00C21DEF"/>
    <w:rsid w:val="00C36428"/>
    <w:rsid w:val="00C64C7E"/>
    <w:rsid w:val="00C82BA1"/>
    <w:rsid w:val="00CD4305"/>
    <w:rsid w:val="00CD43BF"/>
    <w:rsid w:val="00DA2019"/>
    <w:rsid w:val="00DD581D"/>
    <w:rsid w:val="00E46216"/>
    <w:rsid w:val="00E475F1"/>
    <w:rsid w:val="00ED1CCE"/>
    <w:rsid w:val="00ED4C11"/>
    <w:rsid w:val="00EF2801"/>
    <w:rsid w:val="00FA098F"/>
    <w:rsid w:val="00FB10C6"/>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295671"/>
    <w:rPr>
      <w:color w:val="808080"/>
      <w:bdr w:space="0" w:sz="0" w:color="auto" w:val="none"/>
      <w:shd w:fill="auto" w:color="auto" w:val="clear"/>
    </w:rPr>
  </w:style>
  <w:style w:customStyle="true" w:styleId="eSPISCCParagraphDefaultFont" w:type="character">
    <w:name w:val="eSPIS_CC_Paragraph Default Font"/>
    <w:basedOn w:val="Zadanifontodlomka"/>
    <w:rsid w:val="0029567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95671"/>
    <w:rPr>
      <w:bdr w:space="0" w:sz="0" w:color="auto" w:val="none"/>
      <w:shd w:fill="FFFFCC" w:color="auto" w:val="clear"/>
      <w:lang w:val="hr-HR"/>
    </w:rPr>
  </w:style>
  <w:style w:customStyle="true" w:styleId="PozadinaSvijetloCrvena" w:type="character">
    <w:name w:val="Pozadina_SvijetloCrvena"/>
    <w:basedOn w:val="eSPISCCParagraphDefaultFont"/>
    <w:rsid w:val="0029567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9567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295671"/>
    <w:rPr>
      <w:color w:val="808080"/>
      <w:bdr w:color="auto" w:space="0" w:sz="0" w:val="none"/>
      <w:shd w:color="auto" w:fill="auto" w:val="clear"/>
    </w:rPr>
  </w:style>
  <w:style w:customStyle="1" w:styleId="eSPISCCParagraphDefaultFont" w:type="character">
    <w:name w:val="eSPIS_CC_Paragraph Default Font"/>
    <w:basedOn w:val="Zadanifontodlomka"/>
    <w:rsid w:val="0029567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95671"/>
    <w:rPr>
      <w:bdr w:color="auto" w:space="0" w:sz="0" w:val="none"/>
      <w:shd w:color="auto" w:fill="FFFFCC" w:val="clear"/>
      <w:lang w:val="hr-HR"/>
    </w:rPr>
  </w:style>
  <w:style w:customStyle="1" w:styleId="PozadinaSvijetloCrvena" w:type="character">
    <w:name w:val="Pozadina_SvijetloCrvena"/>
    <w:basedOn w:val="eSPISCCParagraphDefaultFont"/>
    <w:rsid w:val="0029567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9567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srpnja 2018.</izvorni_sadrzaj>
    <derivirana_varijabla naziv="DomainObject.DatumDonosenjaOdluke_1">26.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izvorni_sadrzaj>
    <derivirana_varijabla naziv="DomainObject.Predmet.Broj_1">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2018.</izvorni_sadrzaj>
    <derivirana_varijabla naziv="DomainObject.Predmet.DatumOsnivanja_1">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St-75/2018</izvorni_sadrzaj>
    <derivirana_varijabla naziv="DomainObject.Predmet.OznakaBroj_1">St-75/2018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CREATOR SHIPBUILDING društvo s ograničenom odgovornošću, za brodogradnju i usluge</izvorni_sadrzaj>
    <derivirana_varijabla naziv="DomainObject.Predmet.ProtustrankaFormated_1">  CREATOR SHIPBUILDING društvo s ograničenom odgovornošću, za brodogradnju i usluge</derivirana_varijabla>
  </DomainObject.Predmet.ProtustrankaFormated>
  <DomainObject.Predmet.ProtustrankaFormatedOIB>
    <izvorni_sadrzaj>  CREATOR SHIPBUILDING društvo s ograničenom odgovornošću, za brodogradnju i usluge, OIB 56414525652</izvorni_sadrzaj>
    <derivirana_varijabla naziv="DomainObject.Predmet.ProtustrankaFormatedOIB_1">  CREATOR SHIPBUILDING društvo s ograničenom odgovornošću, za brodogradnju i usluge, OIB 56414525652</derivirana_varijabla>
  </DomainObject.Predmet.ProtustrankaFormatedOIB>
  <DomainObject.Predmet.ProtustrankaFormatedWithAdress>
    <izvorni_sadrzaj> CREATOR SHIPBUILDING društvo s ograničenom odgovornošću, za brodogradnju i usluge, Krešimirova ulica 147, 21210 Vranjic</izvorni_sadrzaj>
    <derivirana_varijabla naziv="DomainObject.Predmet.ProtustrankaFormatedWithAdress_1"> CREATOR SHIPBUILDING društvo s ograničenom odgovornošću, za brodogradnju i usluge, Krešimirova ulica 147, 21210 Vranjic</derivirana_varijabla>
  </DomainObject.Predmet.ProtustrankaFormatedWithAdress>
  <DomainObject.Predmet.ProtustrankaFormatedWithAdressOIB>
    <izvorni_sadrzaj> CREATOR SHIPBUILDING društvo s ograničenom odgovornošću, za brodogradnju i usluge, OIB 56414525652, Krešimirova ulica 147, 21210 Vranjic</izvorni_sadrzaj>
    <derivirana_varijabla naziv="DomainObject.Predmet.ProtustrankaFormatedWithAdressOIB_1"> CREATOR SHIPBUILDING društvo s ograničenom odgovornošću, za brodogradnju i usluge, OIB 56414525652, Krešimirova ulica 147, 21210 Vranjic</derivirana_varijabla>
  </DomainObject.Predmet.ProtustrankaFormatedWithAdressOIB>
  <DomainObject.Predmet.ProtustrankaWithAdress>
    <izvorni_sadrzaj>CREATOR SHIPBUILDING društvo s ograničenom odgovornošću, za brodogradnju i usluge Krešimirova ulica 147, 21210 Vranjic</izvorni_sadrzaj>
    <derivirana_varijabla naziv="DomainObject.Predmet.ProtustrankaWithAdress_1">CREATOR SHIPBUILDING društvo s ograničenom odgovornošću, za brodogradnju i usluge Krešimirova ulica 147, 21210 Vranjic</derivirana_varijabla>
  </DomainObject.Predmet.ProtustrankaWithAdress>
  <DomainObject.Predmet.ProtustrankaWithAdressOIB>
    <izvorni_sadrzaj>CREATOR SHIPBUILDING društvo s ograničenom odgovornošću, za brodogradnju i usluge, OIB 56414525652, Krešimirova ulica 147, 21210 Vranjic</izvorni_sadrzaj>
    <derivirana_varijabla naziv="DomainObject.Predmet.ProtustrankaWithAdressOIB_1">CREATOR SHIPBUILDING društvo s ograničenom odgovornošću, za brodogradnju i usluge, OIB 56414525652, Krešimirova ulica 147, 21210 Vranjic</derivirana_varijabla>
  </DomainObject.Predmet.ProtustrankaWithAdressOIB>
  <DomainObject.Predmet.ProtustrankaNazivFormated>
    <izvorni_sadrzaj>CREATOR SHIPBUILDING društvo s ograničenom odgovornošću, za brodogradnju i usluge</izvorni_sadrzaj>
    <derivirana_varijabla naziv="DomainObject.Predmet.ProtustrankaNazivFormated_1">CREATOR SHIPBUILDING društvo s ograničenom odgovornošću, za brodogradnju i usluge</derivirana_varijabla>
  </DomainObject.Predmet.ProtustrankaNazivFormated>
  <DomainObject.Predmet.ProtustrankaNazivFormatedOIB>
    <izvorni_sadrzaj>CREATOR SHIPBUILDING društvo s ograničenom odgovornošću, za brodogradnju i usluge, OIB 56414525652</izvorni_sadrzaj>
    <derivirana_varijabla naziv="DomainObject.Predmet.ProtustrankaNazivFormatedOIB_1">CREATOR SHIPBUILDING društvo s ograničenom odgovornošću, za brodogradnju i usluge, OIB 56414525652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CREATOR SHIPBUILDING društvo s ograničenom odgovornošću, za brodogradnju i usluge</item>
    </izvorni_sadrzaj>
    <derivirana_varijabla naziv="DomainObject.Predmet.ProtuStrankaListFormated_1">
      <item>CREATOR SHIPBUILDING društvo s ograničenom odgovornošću, za brodogradnju i usluge</item>
    </derivirana_varijabla>
  </DomainObject.Predmet.ProtuStrankaListFormated>
  <DomainObject.Predmet.ProtuStrankaListFormatedOIB>
    <izvorni_sadrzaj>
      <item>CREATOR SHIPBUILDING društvo s ograničenom odgovornošću, za brodogradnju i usluge, OIB 56414525652</item>
    </izvorni_sadrzaj>
    <derivirana_varijabla naziv="DomainObject.Predmet.ProtuStrankaListFormatedOIB_1">
      <item>CREATOR SHIPBUILDING društvo s ograničenom odgovornošću, za brodogradnju i usluge, OIB 56414525652</item>
    </derivirana_varijabla>
  </DomainObject.Predmet.ProtuStrankaListFormatedOIB>
  <DomainObject.Predmet.ProtuStrankaListFormatedWithAdress>
    <izvorni_sadrzaj>
      <item>CREATOR SHIPBUILDING društvo s ograničenom odgovornošću, za brodogradnju i usluge, Krešimirova ulica 147, 21210 Vranjic</item>
    </izvorni_sadrzaj>
    <derivirana_varijabla naziv="DomainObject.Predmet.ProtuStrankaListFormatedWithAdress_1">
      <item>CREATOR SHIPBUILDING društvo s ograničenom odgovornošću, za brodogradnju i usluge, Krešimirova ulica 147, 21210 Vranjic</item>
    </derivirana_varijabla>
  </DomainObject.Predmet.ProtuStrankaListFormatedWithAdress>
  <DomainObject.Predmet.ProtuStrankaListFormatedWithAdressOIB>
    <izvorni_sadrzaj>
      <item>CREATOR SHIPBUILDING društvo s ograničenom odgovornošću, za brodogradnju i usluge, OIB 56414525652, Krešimirova ulica 147, 21210 Vranjic</item>
    </izvorni_sadrzaj>
    <derivirana_varijabla naziv="DomainObject.Predmet.ProtuStrankaListFormatedWithAdressOIB_1">
      <item>CREATOR SHIPBUILDING društvo s ograničenom odgovornošću, za brodogradnju i usluge, OIB 56414525652, Krešimirova ulica 147, 21210 Vranjic</item>
    </derivirana_varijabla>
  </DomainObject.Predmet.ProtuStrankaListFormatedWithAdressOIB>
  <DomainObject.Predmet.ProtuStrankaListNazivFormated>
    <izvorni_sadrzaj>
      <item>CREATOR SHIPBUILDING društvo s ograničenom odgovornošću, za brodogradnju i usluge</item>
    </izvorni_sadrzaj>
    <derivirana_varijabla naziv="DomainObject.Predmet.ProtuStrankaListNazivFormated_1">
      <item>CREATOR SHIPBUILDING društvo s ograničenom odgovornošću, za brodogradnju i usluge</item>
    </derivirana_varijabla>
  </DomainObject.Predmet.ProtuStrankaListNazivFormated>
  <DomainObject.Predmet.ProtuStrankaListNazivFormatedOIB>
    <izvorni_sadrzaj>
      <item>CREATOR SHIPBUILDING društvo s ograničenom odgovornošću, za brodogradnju i usluge, OIB 56414525652</item>
    </izvorni_sadrzaj>
    <derivirana_varijabla naziv="DomainObject.Predmet.ProtuStrankaListNazivFormatedOIB_1">
      <item>CREATOR SHIPBUILDING društvo s ograničenom odgovornošću, za brodogradnju i usluge, OIB 56414525652</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2018.</izvorni_sadrzaj>
    <derivirana_varijabla naziv="DomainObject.Datum_1">26. srpnja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CREATOR SHIPBUILDING društvo s ograničenom odgovornošću, za brodogradnju i usluge</izvorni_sadrzaj>
    <derivirana_varijabla naziv="DomainObject.Predmet.ProtustrankaIDrugi_1">CREATOR SHIPBUILDING društvo s ograničenom odgovornošću, za brodogradnju i usluge</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CREATOR SHIPBUILDING društvo s ograničenom odgovornošću, za brodogradnju i usluge, OIB 56414525652, Krešimirova ulica 147, 21210 Vranjic</izvorni_sadrzaj>
    <derivirana_varijabla naziv="DomainObject.Predmet.ProtustrankaIDrugiAdressOIB_1">CREATOR SHIPBUILDING društvo s ograničenom odgovornošću, za brodogradnju i usluge, OIB 56414525652, Krešimirova ulica 147, 21210 Vranjic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CREATOR SHIPBUILDING društvo s ograničenom odgovornošću, za brodogradnju i usluge</item>
      <item>RH, Ministarstvo financija</item>
      <item>Županijsko državno odvjetništvo</item>
    </izvorni_sadrzaj>
    <derivirana_varijabla naziv="DomainObject.Predmet.SudioniciListNaziv_1">
      <item>CREATOR SHIPBUILDING društvo s ograničenom odgovornošću, za brodogradnju i usluge</item>
      <item>RH, Ministarstvo financija</item>
      <item>Županijsko državno odvjetništvo</item>
    </derivirana_varijabla>
  </DomainObject.Predmet.SudioniciListNaziv>
  <DomainObject.Predmet.SudioniciListAdressOIB>
    <izvorni_sadrzaj>
      <item>CREATOR SHIPBUILDING društvo s ograničenom odgovornošću, za brodogradnju i usluge, OIB 56414525652, Krešimirova ulica 147,21210 Vranjic</item>
      <item>RH, Ministarstvo financija, OIB 18683136487</item>
      <item>Županijsko državno odvjetništvo, OIB 70793241859, Gundulićeva 29a,21000 Split</item>
    </izvorni_sadrzaj>
    <derivirana_varijabla naziv="DomainObject.Predmet.SudioniciListAdressOIB_1">
      <item>CREATOR SHIPBUILDING društvo s ograničenom odgovornošću, za brodogradnju i usluge, OIB 56414525652, Krešimirova ulica 147,21210 Vranjic</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56414525652</item>
      <item>, OIB 18683136487</item>
      <item>, OIB 70793241859</item>
    </izvorni_sadrzaj>
    <derivirana_varijabla naziv="DomainObject.Predmet.SudioniciListNazivOIB_1">
      <item>, OIB 56414525652</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1095</properties:Words>
  <properties:Characters>5971</properties:Characters>
  <properties:Lines>129</properties:Lines>
  <properties:Paragraphs>31</properties:Paragraphs>
  <properties:TotalTime>132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2017-07-26T10:24:00Z</dcterms:created>
  <dc:creator>Paško Bačić</dc:creator>
  <cp:lastModifiedBy>Paško Bačić</cp:lastModifiedBy>
  <cp:lastPrinted>2018-07-26T06:29:00Z</cp:lastPrinted>
  <dcterms:modified xmlns:xsi="http://www.w3.org/2001/XMLSchema-instance" xsi:type="dcterms:W3CDTF">2018-07-26T06:29:00Z</dcterms:modified>
  <cp:revision>27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(2-poziv na plaćanje predujma 1000 kn-ŽDO Split.docx)</vt:lpwstr>
  </prop:property>
  <prop:property name="CC_coloring" pid="4" fmtid="{D5CDD505-2E9C-101B-9397-08002B2CF9AE}">
    <vt:bool>false</vt:bool>
  </prop:property>
  <prop:property name="BrojStranica" pid="5" fmtid="{D5CDD505-2E9C-101B-9397-08002B2CF9AE}">
    <vt:i4>3</vt:i4>
  </prop:property>
</prop:Properties>
</file>