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3eb9" w14:paraId="cbe3eb9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BF7F3F">
        <w:t>706</w:t>
      </w:r>
      <w:r w:rsidR="003002A3">
        <w:t>2</w:t>
      </w:r>
      <w:r w:rsidR="008A486F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931A0">
        <w:t>”</w:t>
      </w:r>
      <w:r w:rsidR="00BF7F3F">
        <w:t xml:space="preserve"> broj 71/15, dalje: SZ), dana 15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002A3" w:rsidR="003F73E6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3002A3">
        <w:t xml:space="preserve"> </w:t>
      </w:r>
      <w:r w:rsidR="00BF7F3F">
        <w:t>UDRUGA "KEMAL MONTENO", Primorska ulica 7a</w:t>
      </w:r>
      <w:r w:rsidR="00E9606E">
        <w:t>,</w:t>
      </w:r>
      <w:r w:rsidR="007858EA">
        <w:t xml:space="preserve"> Zagreb</w:t>
      </w:r>
      <w:r w:rsidR="00004CEE">
        <w:t>,</w:t>
      </w:r>
      <w:r w:rsidR="008A486F">
        <w:t xml:space="preserve"> OIB:</w:t>
      </w:r>
      <w:r w:rsidR="008D64CD">
        <w:t xml:space="preserve"> </w:t>
      </w:r>
      <w:r w:rsidR="00BF7F3F">
        <w:t>41201214599</w:t>
      </w:r>
      <w:r w:rsidR="008D64CD">
        <w:t>.</w:t>
      </w:r>
    </w:p>
    <w:p w:rsidRDefault="00004CEE" w:rsidP="00004CEE" w:rsidR="00004CEE">
      <w:pPr>
        <w:ind w:hanging="705" w:left="705"/>
      </w:pPr>
    </w:p>
    <w:p w:rsidRDefault="00361F1A" w:rsidP="00A13D9F" w:rsidR="00361F1A">
      <w:pPr>
        <w:jc w:val="both"/>
      </w:pPr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BF7F3F">
        <w:t>nova za plaćanje je 13.780,41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FC1133">
        <w:t>15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D16C11" w:rsidP="00D16C11" w:rsidR="00D16C11">
      <w:pPr>
        <w:ind w:firstLine="708" w:left="6372"/>
      </w:pPr>
      <w:r>
        <w:t xml:space="preserve">       </w:t>
      </w:r>
      <w:r w:rsidR="004C7950">
        <w:t>Ivan Bešlić</w:t>
      </w:r>
      <w:r>
        <w:t>, v.r.</w:t>
      </w:r>
    </w:p>
    <w:p w:rsidRDefault="00D16C11" w:rsidP="00720C69" w:rsidR="00D16C11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>ost otpravka-ovlašteni službenik</w:t>
      </w:r>
    </w:p>
    <w:p w:rsidRDefault="00D16C11" w:rsidP="00720C69" w:rsidR="00D16C11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767CAE" w:rsidP="005D5E0B" w:rsidR="00767CAE">
      <w:pPr>
        <w:jc w:val="right"/>
      </w:pPr>
    </w:p>
    <w:sectPr w:rsidSect="001D2443" w:rsid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76F" w:rsidR="006B176F">
      <w:r>
        <w:separator/>
      </w:r>
    </w:p>
  </w:endnote>
  <w:endnote w:id="0" w:type="continuationSeparator">
    <w:p w:rsidRDefault="006B176F" w:rsidR="006B1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76F" w:rsidR="006B176F">
      <w:r>
        <w:separator/>
      </w:r>
    </w:p>
  </w:footnote>
  <w:footnote w:id="0" w:type="continuationSeparator">
    <w:p w:rsidRDefault="006B176F" w:rsidR="006B1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60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4CEE"/>
    <w:rsid w:val="00006E2C"/>
    <w:rsid w:val="00007717"/>
    <w:rsid w:val="000159BD"/>
    <w:rsid w:val="00016140"/>
    <w:rsid w:val="00016F2E"/>
    <w:rsid w:val="0002156E"/>
    <w:rsid w:val="00024785"/>
    <w:rsid w:val="00033FCA"/>
    <w:rsid w:val="00034B12"/>
    <w:rsid w:val="000370B8"/>
    <w:rsid w:val="000410F6"/>
    <w:rsid w:val="0004219E"/>
    <w:rsid w:val="0004323E"/>
    <w:rsid w:val="000460B4"/>
    <w:rsid w:val="00047070"/>
    <w:rsid w:val="00052561"/>
    <w:rsid w:val="00055347"/>
    <w:rsid w:val="00072CCC"/>
    <w:rsid w:val="00073B24"/>
    <w:rsid w:val="00075FBA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1F9A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156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2C09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2A3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3F33"/>
    <w:rsid w:val="00335B21"/>
    <w:rsid w:val="00355DEB"/>
    <w:rsid w:val="003577FE"/>
    <w:rsid w:val="00361F1A"/>
    <w:rsid w:val="003662D7"/>
    <w:rsid w:val="003674B4"/>
    <w:rsid w:val="00372586"/>
    <w:rsid w:val="003742E3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469E"/>
    <w:rsid w:val="003D504D"/>
    <w:rsid w:val="003E0EB9"/>
    <w:rsid w:val="003E42D3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19C2"/>
    <w:rsid w:val="00455532"/>
    <w:rsid w:val="00456C17"/>
    <w:rsid w:val="00460B0B"/>
    <w:rsid w:val="0046505F"/>
    <w:rsid w:val="00473E07"/>
    <w:rsid w:val="00481DD4"/>
    <w:rsid w:val="00491AB1"/>
    <w:rsid w:val="004931A0"/>
    <w:rsid w:val="004A0F64"/>
    <w:rsid w:val="004B33CC"/>
    <w:rsid w:val="004B406D"/>
    <w:rsid w:val="004B6774"/>
    <w:rsid w:val="004C265E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0E5A"/>
    <w:rsid w:val="0052382B"/>
    <w:rsid w:val="0052662C"/>
    <w:rsid w:val="005334D9"/>
    <w:rsid w:val="00533F6D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71F92"/>
    <w:rsid w:val="00576D1B"/>
    <w:rsid w:val="00580810"/>
    <w:rsid w:val="00582750"/>
    <w:rsid w:val="005834BC"/>
    <w:rsid w:val="00584A76"/>
    <w:rsid w:val="00585C0E"/>
    <w:rsid w:val="00586359"/>
    <w:rsid w:val="00587148"/>
    <w:rsid w:val="0059603F"/>
    <w:rsid w:val="00596B42"/>
    <w:rsid w:val="005A2044"/>
    <w:rsid w:val="005A5412"/>
    <w:rsid w:val="005B40D2"/>
    <w:rsid w:val="005B4B8A"/>
    <w:rsid w:val="005C4768"/>
    <w:rsid w:val="005C57B4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48F8"/>
    <w:rsid w:val="006367EE"/>
    <w:rsid w:val="006472B7"/>
    <w:rsid w:val="00662531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176F"/>
    <w:rsid w:val="006B2B1D"/>
    <w:rsid w:val="006B337A"/>
    <w:rsid w:val="006B41C9"/>
    <w:rsid w:val="006C0093"/>
    <w:rsid w:val="006C116B"/>
    <w:rsid w:val="006C7BAA"/>
    <w:rsid w:val="006D087E"/>
    <w:rsid w:val="006D32DE"/>
    <w:rsid w:val="006D53E5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62C"/>
    <w:rsid w:val="00755E35"/>
    <w:rsid w:val="0075602E"/>
    <w:rsid w:val="00761DE4"/>
    <w:rsid w:val="0076394A"/>
    <w:rsid w:val="00764BCD"/>
    <w:rsid w:val="007675B1"/>
    <w:rsid w:val="00767CAE"/>
    <w:rsid w:val="007743B9"/>
    <w:rsid w:val="00774FBB"/>
    <w:rsid w:val="007759BD"/>
    <w:rsid w:val="00783B71"/>
    <w:rsid w:val="007844CF"/>
    <w:rsid w:val="007851A9"/>
    <w:rsid w:val="007858EA"/>
    <w:rsid w:val="00787E90"/>
    <w:rsid w:val="00793916"/>
    <w:rsid w:val="00795849"/>
    <w:rsid w:val="0079658C"/>
    <w:rsid w:val="007976A6"/>
    <w:rsid w:val="007A245F"/>
    <w:rsid w:val="007A74D4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2BD8"/>
    <w:rsid w:val="00826AF9"/>
    <w:rsid w:val="00833419"/>
    <w:rsid w:val="00834D87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299"/>
    <w:rsid w:val="008A2F8D"/>
    <w:rsid w:val="008A486F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4CD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56D1"/>
    <w:rsid w:val="00926858"/>
    <w:rsid w:val="00926B2C"/>
    <w:rsid w:val="00930916"/>
    <w:rsid w:val="009343D4"/>
    <w:rsid w:val="00937EE4"/>
    <w:rsid w:val="0094178A"/>
    <w:rsid w:val="00941E7C"/>
    <w:rsid w:val="009420E7"/>
    <w:rsid w:val="009439CA"/>
    <w:rsid w:val="009442DF"/>
    <w:rsid w:val="009446AA"/>
    <w:rsid w:val="00946586"/>
    <w:rsid w:val="00951852"/>
    <w:rsid w:val="00980C45"/>
    <w:rsid w:val="00982653"/>
    <w:rsid w:val="009852F9"/>
    <w:rsid w:val="009912A0"/>
    <w:rsid w:val="009923FA"/>
    <w:rsid w:val="009A4595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2AB2"/>
    <w:rsid w:val="00A13D9F"/>
    <w:rsid w:val="00A16D86"/>
    <w:rsid w:val="00A16E68"/>
    <w:rsid w:val="00A21501"/>
    <w:rsid w:val="00A34D29"/>
    <w:rsid w:val="00A369F0"/>
    <w:rsid w:val="00A4106F"/>
    <w:rsid w:val="00A44E9E"/>
    <w:rsid w:val="00A458FA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9758C"/>
    <w:rsid w:val="00AA086E"/>
    <w:rsid w:val="00AA0DC9"/>
    <w:rsid w:val="00AA59EC"/>
    <w:rsid w:val="00AB2F39"/>
    <w:rsid w:val="00AB395A"/>
    <w:rsid w:val="00AB4B19"/>
    <w:rsid w:val="00AB6423"/>
    <w:rsid w:val="00AC0A6E"/>
    <w:rsid w:val="00AC2EFA"/>
    <w:rsid w:val="00AC3F36"/>
    <w:rsid w:val="00AC6467"/>
    <w:rsid w:val="00AD0125"/>
    <w:rsid w:val="00AD260B"/>
    <w:rsid w:val="00AD5D70"/>
    <w:rsid w:val="00AD7D43"/>
    <w:rsid w:val="00AE4B0E"/>
    <w:rsid w:val="00AF3B57"/>
    <w:rsid w:val="00AF57F1"/>
    <w:rsid w:val="00AF78F7"/>
    <w:rsid w:val="00B009F8"/>
    <w:rsid w:val="00B00A10"/>
    <w:rsid w:val="00B00BD2"/>
    <w:rsid w:val="00B03A75"/>
    <w:rsid w:val="00B04FE7"/>
    <w:rsid w:val="00B07A8F"/>
    <w:rsid w:val="00B12B97"/>
    <w:rsid w:val="00B2354D"/>
    <w:rsid w:val="00B24A5F"/>
    <w:rsid w:val="00B24BC5"/>
    <w:rsid w:val="00B2747E"/>
    <w:rsid w:val="00B27ED0"/>
    <w:rsid w:val="00B27FBD"/>
    <w:rsid w:val="00B415CA"/>
    <w:rsid w:val="00B4270B"/>
    <w:rsid w:val="00B42F73"/>
    <w:rsid w:val="00B43959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21FA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002"/>
    <w:rsid w:val="00BD0A38"/>
    <w:rsid w:val="00BD55B6"/>
    <w:rsid w:val="00BF1811"/>
    <w:rsid w:val="00BF421F"/>
    <w:rsid w:val="00BF7ABA"/>
    <w:rsid w:val="00BF7F3F"/>
    <w:rsid w:val="00C048FE"/>
    <w:rsid w:val="00C058C9"/>
    <w:rsid w:val="00C05A72"/>
    <w:rsid w:val="00C06CBF"/>
    <w:rsid w:val="00C104AD"/>
    <w:rsid w:val="00C11D14"/>
    <w:rsid w:val="00C125FD"/>
    <w:rsid w:val="00C12DF9"/>
    <w:rsid w:val="00C16A84"/>
    <w:rsid w:val="00C22123"/>
    <w:rsid w:val="00C3140E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1C11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16C11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6488E"/>
    <w:rsid w:val="00D71DE8"/>
    <w:rsid w:val="00D7303D"/>
    <w:rsid w:val="00D8098B"/>
    <w:rsid w:val="00D8300C"/>
    <w:rsid w:val="00D8424D"/>
    <w:rsid w:val="00D84B99"/>
    <w:rsid w:val="00D85343"/>
    <w:rsid w:val="00D868BB"/>
    <w:rsid w:val="00D873F2"/>
    <w:rsid w:val="00D87721"/>
    <w:rsid w:val="00D90EB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B62"/>
    <w:rsid w:val="00E04F68"/>
    <w:rsid w:val="00E075B6"/>
    <w:rsid w:val="00E10169"/>
    <w:rsid w:val="00E12C47"/>
    <w:rsid w:val="00E15D8D"/>
    <w:rsid w:val="00E2104F"/>
    <w:rsid w:val="00E2193D"/>
    <w:rsid w:val="00E25F85"/>
    <w:rsid w:val="00E26953"/>
    <w:rsid w:val="00E314B3"/>
    <w:rsid w:val="00E32F8B"/>
    <w:rsid w:val="00E41AA3"/>
    <w:rsid w:val="00E41B12"/>
    <w:rsid w:val="00E42AA5"/>
    <w:rsid w:val="00E62298"/>
    <w:rsid w:val="00E63731"/>
    <w:rsid w:val="00E672F6"/>
    <w:rsid w:val="00E749A5"/>
    <w:rsid w:val="00E86A79"/>
    <w:rsid w:val="00E87751"/>
    <w:rsid w:val="00E878CD"/>
    <w:rsid w:val="00E90C3B"/>
    <w:rsid w:val="00E91F99"/>
    <w:rsid w:val="00E9606E"/>
    <w:rsid w:val="00EA1A2B"/>
    <w:rsid w:val="00EA433E"/>
    <w:rsid w:val="00EA6846"/>
    <w:rsid w:val="00EB0A04"/>
    <w:rsid w:val="00EC1840"/>
    <w:rsid w:val="00EC4799"/>
    <w:rsid w:val="00ED07A6"/>
    <w:rsid w:val="00ED169C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25195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B68"/>
    <w:rsid w:val="00F75D82"/>
    <w:rsid w:val="00F76E39"/>
    <w:rsid w:val="00F772D5"/>
    <w:rsid w:val="00F841C0"/>
    <w:rsid w:val="00F923D3"/>
    <w:rsid w:val="00F92794"/>
    <w:rsid w:val="00FA0073"/>
    <w:rsid w:val="00FA0C62"/>
    <w:rsid w:val="00FA16B8"/>
    <w:rsid w:val="00FA1D8E"/>
    <w:rsid w:val="00FA20A0"/>
    <w:rsid w:val="00FA22DF"/>
    <w:rsid w:val="00FA234C"/>
    <w:rsid w:val="00FA3AC0"/>
    <w:rsid w:val="00FA3CF3"/>
    <w:rsid w:val="00FB23D8"/>
    <w:rsid w:val="00FB2F7D"/>
    <w:rsid w:val="00FC1133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7062</izvorni_sadrzaj>
    <derivirana_varijabla naziv="DomainObject.Predmet.Broj_1">7062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St-7062/2016</izvorni_sadrzaj>
    <derivirana_varijabla naziv="DomainObject.Predmet.OznakaBroj_1">St-7062/2016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''KEMAL MONTENO''</izvorni_sadrzaj>
    <derivirana_varijabla naziv="DomainObject.Predmet.ProtustrankaFormated_1">  UDRUGA ''KEMAL MONTENO''</derivirana_varijabla>
  </DomainObject.Predmet.ProtustrankaFormated>
  <DomainObject.Predmet.ProtustrankaFormatedOIB>
    <izvorni_sadrzaj>  UDRUGA ''KEMAL MONTENO'', OIB 41201214599</izvorni_sadrzaj>
    <derivirana_varijabla naziv="DomainObject.Predmet.ProtustrankaFormatedOIB_1">  UDRUGA ''KEMAL MONTENO'', OIB 41201214599</derivirana_varijabla>
  </DomainObject.Predmet.ProtustrankaFormatedOIB>
  <DomainObject.Predmet.ProtustrankaFormatedWithAdress>
    <izvorni_sadrzaj> UDRUGA ''KEMAL MONTENO'', Primorska ulica 7a, 10000 Zagreb</izvorni_sadrzaj>
    <derivirana_varijabla naziv="DomainObject.Predmet.ProtustrankaFormatedWithAdress_1"> UDRUGA ''KEMAL MONTENO'', Primorska ulica 7a, 10000 Zagreb</derivirana_varijabla>
  </DomainObject.Predmet.ProtustrankaFormatedWithAdress>
  <DomainObject.Predmet.ProtustrankaFormatedWithAdressOIB>
    <izvorni_sadrzaj> UDRUGA ''KEMAL MONTENO'', OIB 41201214599, Primorska ulica 7a, 10000 Zagreb</izvorni_sadrzaj>
    <derivirana_varijabla naziv="DomainObject.Predmet.ProtustrankaFormatedWithAdressOIB_1"> UDRUGA ''KEMAL MONTENO'', OIB 41201214599, Primorska ulica 7a, 10000 Zagreb</derivirana_varijabla>
  </DomainObject.Predmet.ProtustrankaFormatedWithAdressOIB>
  <DomainObject.Predmet.ProtustrankaWithAdress>
    <izvorni_sadrzaj>UDRUGA ''KEMAL MONTENO'' Primorska ulica 7a, 10000 Zagreb</izvorni_sadrzaj>
    <derivirana_varijabla naziv="DomainObject.Predmet.ProtustrankaWithAdress_1">UDRUGA ''KEMAL MONTENO'' Primorska ulica 7a, 10000 Zagreb</derivirana_varijabla>
  </DomainObject.Predmet.ProtustrankaWithAdress>
  <DomainObject.Predmet.ProtustrankaWithAdressOIB>
    <izvorni_sadrzaj>UDRUGA ''KEMAL MONTENO'', OIB 41201214599, Primorska ulica 7a, 10000 Zagreb</izvorni_sadrzaj>
    <derivirana_varijabla naziv="DomainObject.Predmet.ProtustrankaWithAdressOIB_1">UDRUGA ''KEMAL MONTENO'', OIB 41201214599, Primorska ulica 7a, 10000 Zagreb</derivirana_varijabla>
  </DomainObject.Predmet.ProtustrankaWithAdressOIB>
  <DomainObject.Predmet.ProtustrankaNazivFormated>
    <izvorni_sadrzaj>UDRUGA ''KEMAL MONTENO''</izvorni_sadrzaj>
    <derivirana_varijabla naziv="DomainObject.Predmet.ProtustrankaNazivFormated_1">UDRUGA ''KEMAL MONTENO''</derivirana_varijabla>
  </DomainObject.Predmet.ProtustrankaNazivFormated>
  <DomainObject.Predmet.ProtustrankaNazivFormatedOIB>
    <izvorni_sadrzaj>UDRUGA ''KEMAL MONTENO'', OIB 41201214599</izvorni_sadrzaj>
    <derivirana_varijabla naziv="DomainObject.Predmet.ProtustrankaNazivFormatedOIB_1">UDRUGA ''KEMAL MONTENO'', OIB 41201214599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''KEMAL MONTENO''</item>
    </izvorni_sadrzaj>
    <derivirana_varijabla naziv="DomainObject.Predmet.ProtuStrankaListFormated_1">
      <item>UDRUGA ''KEMAL MONTENO''</item>
    </derivirana_varijabla>
  </DomainObject.Predmet.ProtuStrankaListFormated>
  <DomainObject.Predmet.ProtuStrankaListFormatedOIB>
    <izvorni_sadrzaj>
      <item>UDRUGA ''KEMAL MONTENO'', OIB 41201214599</item>
    </izvorni_sadrzaj>
    <derivirana_varijabla naziv="DomainObject.Predmet.ProtuStrankaListFormatedOIB_1">
      <item>UDRUGA ''KEMAL MONTENO'', OIB 41201214599</item>
    </derivirana_varijabla>
  </DomainObject.Predmet.ProtuStrankaListFormatedOIB>
  <DomainObject.Predmet.ProtuStrankaListFormatedWithAdress>
    <izvorni_sadrzaj>
      <item>UDRUGA ''KEMAL MONTENO'', Primorska ulica 7a, 10000 Zagreb</item>
    </izvorni_sadrzaj>
    <derivirana_varijabla naziv="DomainObject.Predmet.ProtuStrankaListFormatedWithAdress_1">
      <item>UDRUGA ''KEMAL MONTENO'', Primorska ulica 7a, 10000 Zagreb</item>
    </derivirana_varijabla>
  </DomainObject.Predmet.ProtuStrankaListFormatedWithAdress>
  <DomainObject.Predmet.ProtuStrankaListFormatedWithAdressOIB>
    <izvorni_sadrzaj>
      <item>UDRUGA ''KEMAL MONTENO'', OIB 41201214599, Primorska ulica 7a, 10000 Zagreb</item>
    </izvorni_sadrzaj>
    <derivirana_varijabla naziv="DomainObject.Predmet.ProtuStrankaListFormatedWithAdressOIB_1">
      <item>UDRUGA ''KEMAL MONTENO'', OIB 41201214599, Primorska ulica 7a, 10000 Zagreb</item>
    </derivirana_varijabla>
  </DomainObject.Predmet.ProtuStrankaListFormatedWithAdressOIB>
  <DomainObject.Predmet.ProtuStrankaListNazivFormated>
    <izvorni_sadrzaj>
      <item>UDRUGA ''KEMAL MONTENO''</item>
    </izvorni_sadrzaj>
    <derivirana_varijabla naziv="DomainObject.Predmet.ProtuStrankaListNazivFormated_1">
      <item>UDRUGA ''KEMAL MONTENO''</item>
    </derivirana_varijabla>
  </DomainObject.Predmet.ProtuStrankaListNazivFormated>
  <DomainObject.Predmet.ProtuStrankaListNazivFormatedOIB>
    <izvorni_sadrzaj>
      <item>UDRUGA ''KEMAL MONTENO'', OIB 41201214599</item>
    </izvorni_sadrzaj>
    <derivirana_varijabla naziv="DomainObject.Predmet.ProtuStrankaListNazivFormatedOIB_1">
      <item>UDRUGA ''KEMAL MONTENO'', OIB 41201214599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''KEMAL MONTENO''</izvorni_sadrzaj>
    <derivirana_varijabla naziv="DomainObject.Predmet.ProtustrankaIDrugi_1">UDRUGA ''KEMAL MONTENO''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''KEMAL MONTENO'', OIB 41201214599, Primorska ulica 7a, 10000 Zagreb</izvorni_sadrzaj>
    <derivirana_varijabla naziv="DomainObject.Predmet.ProtustrankaIDrugiAdressOIB_1">UDRUGA ''KEMAL MONTENO'', OIB 41201214599, Primorska ulica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''KEMAL MONTENO''</item>
    </izvorni_sadrzaj>
    <derivirana_varijabla naziv="DomainObject.Predmet.SudioniciListNaziv_1">
      <item>FINA Regionalni centar Zagreb</item>
      <item>UDRUGA ''KEMAL MONTENO''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''KEMAL MONTENO'', OIB 41201214599, Primorska ulica 7a,10000 Zagreb</item>
    </izvorni_sadrzaj>
    <derivirana_varijabla naziv="DomainObject.Predmet.SudioniciListAdressOIB_1">
      <item>FINA Regionalni centar Zagreb, OIB 85821130368, Trg svibanjskih žrtava 1995. br. 1,10000 Zagreb</item>
      <item>UDRUGA ''KEMAL MONTENO'', OIB 41201214599, Primorska ulica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41201214599</item>
    </izvorni_sadrzaj>
    <derivirana_varijabla naziv="DomainObject.Predmet.SudioniciListNazivOIB_1">
      <item>, OIB 85821130368</item>
      <item>, OIB 41201214599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0690D7-BD60-4009-B25A-5B4DE774C6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1340</properties:Characters>
  <properties:Lines>43</properties:Lines>
  <properties:Paragraphs>18</properties:Paragraphs>
  <properties:TotalTime>257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2017-03-15T10:28:00Z</cp:lastPrinted>
  <dcterms:modified xmlns:xsi="http://www.w3.org/2001/XMLSchema-instance" xsi:type="dcterms:W3CDTF">2017-03-15T10:28:00Z</dcterms:modified>
  <cp:revision>88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