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4638" w14:paraId="07d4638" w:rsidRDefault="00101F25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>
        <w:rPr>
          <w:rFonts w:cs="Times New Roman"/>
          <w:noProof/>
          <w:szCs w:val="24"/>
          <w:lang w:eastAsia="hr-HR"/>
        </w:rPr>
        <w:t xml:space="preserve">       </w:t>
      </w:r>
      <w:r w:rsidR="00B64F31" w:rsidRPr="00B64F31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133B"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941BEB">
        <w:rPr>
          <w:rFonts w:cs="Times New Roman"/>
          <w:szCs w:val="24"/>
        </w:rPr>
        <w:t>90. St-1929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941BEB">
        <w:rPr>
          <w:rFonts w:cs="Times New Roman"/>
          <w:szCs w:val="24"/>
        </w:rPr>
        <w:t xml:space="preserve">08. veljače 2016. </w:t>
      </w:r>
      <w:r w:rsidRPr="00D7239E">
        <w:rPr>
          <w:rFonts w:cs="Times New Roman"/>
          <w:szCs w:val="24"/>
        </w:rPr>
        <w:t>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           Za dužnika </w:t>
      </w:r>
      <w:r w:rsidR="00941BEB">
        <w:rPr>
          <w:rFonts w:cs="Times New Roman"/>
          <w:szCs w:val="24"/>
        </w:rPr>
        <w:t xml:space="preserve"> </w:t>
      </w:r>
      <w:r w:rsidR="001F77C0">
        <w:t>AEROKLUB KRAPINA, Krapina, Magistratska 2, OIB: 88226293157.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         Iznos duga evidentiran na temelju neizvršenih</w:t>
      </w:r>
      <w:r w:rsidR="00941BEB">
        <w:rPr>
          <w:rFonts w:cs="Times New Roman"/>
          <w:szCs w:val="24"/>
        </w:rPr>
        <w:t xml:space="preserve"> osnova za plaćanje je 30.822,65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941BEB" w:rsidP="008F133B" w:rsidR="008F133B" w:rsidRPr="00D7239E">
      <w:pP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Zagreb, 08. veljače </w:t>
      </w:r>
      <w:r w:rsidR="008F133B"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941BEB" w:rsidP="00941BEB" w:rsidR="00941BEB">
      <w:pPr>
        <w:spacing w:after="0"/>
        <w:rPr>
          <w:rFonts w:cs="Times New Roman"/>
          <w:szCs w:val="24"/>
        </w:rPr>
      </w:pPr>
    </w:p>
    <w:p w:rsidRDefault="008F133B" w:rsidP="00941BE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4F0CF9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01F25"/>
    <w:rsid w:val="001F77C0"/>
    <w:rsid w:val="002910D1"/>
    <w:rsid w:val="003331AD"/>
    <w:rsid w:val="0039584E"/>
    <w:rsid w:val="00442FFA"/>
    <w:rsid w:val="004F0CF9"/>
    <w:rsid w:val="005B6FA0"/>
    <w:rsid w:val="00856A9B"/>
    <w:rsid w:val="008F133B"/>
    <w:rsid w:val="00941BEB"/>
    <w:rsid w:val="00960515"/>
    <w:rsid w:val="00AD2B42"/>
    <w:rsid w:val="00B64F31"/>
    <w:rsid w:val="00CE38A9"/>
    <w:rsid w:val="00D1720C"/>
    <w:rsid w:val="00D7239E"/>
    <w:rsid w:val="00E7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FA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6FA0"/>
    <w:rPr>
      <w:rFonts w:cs="Times New Roman"/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6FA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6FA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FA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6FA0"/>
    <w:rPr>
      <w:rFonts w:cs="Times New Roman"/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6FA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6FA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1929</izvorni_sadrzaj>
    <derivirana_varijabla naziv="DomainObject.Predmet.Broj_1">1929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St-1929/2015</izvorni_sadrzaj>
    <derivirana_varijabla naziv="DomainObject.Predmet.OznakaBroj_1">St-1929/2015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AEROKLUB KRAPINA zastupanog po punomoćniku BRANKO FRLJUŽEC; STJEPAN-ŽELJKO FEKONJA; ZDRAVKO PRESEČKI</izvorni_sadrzaj>
    <derivirana_varijabla naziv="DomainObject.Predmet.ProtustrankaFormated_1">  AEROKLUB KRAPINA zastupanog po punomoćniku BRANKO FRLJUŽEC; STJEPAN-ŽELJKO FEKONJA; ZDRAVKO PRESEČKI</derivirana_varijabla>
  </DomainObject.Predmet.ProtustrankaFormated>
  <DomainObject.Predmet.ProtustrankaFormatedOIB>
    <izvorni_sadrzaj>  AEROKLUB KRAPINA, OIB 88226293157 zastupanog po punomoćniku BRANKO FRLJUŽEC; STJEPAN-ŽELJKO FEKONJA; ZDRAVKO PRESEČKI</izvorni_sadrzaj>
    <derivirana_varijabla naziv="DomainObject.Predmet.ProtustrankaFormatedOIB_1">  AEROKLUB KRAPINA, OIB 88226293157 zastupanog po punomoćniku BRANKO FRLJUŽEC; STJEPAN-ŽELJKO FEKONJA; ZDRAVKO PRESEČKI</derivirana_varijabla>
  </DomainObject.Predmet.ProtustrankaFormatedOIB>
  <DomainObject.Predmet.ProtustrankaFormatedWithAdress>
    <izvorni_sadrzaj> AEROKLUB KRAPINA, MAGISTRATSKA 2, 49000 Krapina zastupanog po punomoćniku BRANKO FRLJUŽEC; STJEPAN-ŽELJKO FEKONJA; ZDRAVKO PRESEČKI</izvorni_sadrzaj>
    <derivirana_varijabla naziv="DomainObject.Predmet.ProtustrankaFormatedWithAdress_1"> AEROKLUB KRAPINA, MAGISTRATSKA 2, 49000 Krapina zastupanog po punomoćniku BRANKO FRLJUŽEC; STJEPAN-ŽELJKO FEKONJA; ZDRAVKO PRESEČKI</derivirana_varijabla>
  </DomainObject.Predmet.ProtustrankaFormatedWithAdress>
  <DomainObject.Predmet.ProtustrankaFormatedWithAdressOIB>
    <izvorni_sadrzaj> AEROKLUB KRAPINA, OIB 88226293157, MAGISTRATSKA 2, 49000 Krapina zastupanog po punomoćniku BRANKO FRLJUŽEC; STJEPAN-ŽELJKO FEKONJA; ZDRAVKO PRESEČKI</izvorni_sadrzaj>
    <derivirana_varijabla naziv="DomainObject.Predmet.ProtustrankaFormatedWithAdressOIB_1"> AEROKLUB KRAPINA, OIB 88226293157, MAGISTRATSKA 2, 49000 Krapina zastupanog po punomoćniku BRANKO FRLJUŽEC; STJEPAN-ŽELJKO FEKONJA; ZDRAVKO PRESEČKI</derivirana_varijabla>
  </DomainObject.Predmet.ProtustrankaFormatedWithAdressOIB>
  <DomainObject.Predmet.ProtustrankaWithAdress>
    <izvorni_sadrzaj>AEROKLUB KRAPINA MAGISTRATSKA 2, 49000 Krapina</izvorni_sadrzaj>
    <derivirana_varijabla naziv="DomainObject.Predmet.ProtustrankaWithAdress_1">AEROKLUB KRAPINA MAGISTRATSKA 2, 49000 Krapina</derivirana_varijabla>
  </DomainObject.Predmet.ProtustrankaWithAdress>
  <DomainObject.Predmet.ProtustrankaWithAdressOIB>
    <izvorni_sadrzaj>AEROKLUB KRAPINA, OIB 88226293157, MAGISTRATSKA 2, 49000 Krapina</izvorni_sadrzaj>
    <derivirana_varijabla naziv="DomainObject.Predmet.ProtustrankaWithAdressOIB_1">AEROKLUB KRAPINA, OIB 88226293157, MAGISTRATSKA 2, 49000 Krapina</derivirana_varijabla>
  </DomainObject.Predmet.ProtustrankaWithAdressOIB>
  <DomainObject.Predmet.ProtustrankaNazivFormated>
    <izvorni_sadrzaj>AEROKLUB KRAPINA</izvorni_sadrzaj>
    <derivirana_varijabla naziv="DomainObject.Predmet.ProtustrankaNazivFormated_1">AEROKLUB KRAPINA</derivirana_varijabla>
  </DomainObject.Predmet.ProtustrankaNazivFormated>
  <DomainObject.Predmet.ProtustrankaNazivFormatedOIB>
    <izvorni_sadrzaj>AEROKLUB KRAPINA, OIB 88226293157</izvorni_sadrzaj>
    <derivirana_varijabla naziv="DomainObject.Predmet.ProtustrankaNazivFormatedOIB_1">AEROKLUB KRAPINA, OIB 88226293157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AEROKLUB KRAPINA zastupanog po punomoćniku BRANKO FRLJUŽEC; STJEPAN-ŽELJKO FEKONJA; ZDRAVKO PRESEČKI</item>
    </izvorni_sadrzaj>
    <derivirana_varijabla naziv="DomainObject.Predmet.ProtuStrankaListFormated_1">
      <item>AEROKLUB KRAPINA zastupanog po punomoćniku BRANKO FRLJUŽEC; STJEPAN-ŽELJKO FEKONJA; ZDRAVKO PRESEČKI</item>
    </derivirana_varijabla>
  </DomainObject.Predmet.ProtuStrankaListFormated>
  <DomainObject.Predmet.ProtuStrankaListFormatedOIB>
    <izvorni_sadrzaj>
      <item>AEROKLUB KRAPINA, OIB 88226293157 zastupanog po punomoćniku BRANKO FRLJUŽEC; STJEPAN-ŽELJKO FEKONJA; ZDRAVKO PRESEČKI</item>
    </izvorni_sadrzaj>
    <derivirana_varijabla naziv="DomainObject.Predmet.ProtuStrankaListFormatedOIB_1">
      <item>AEROKLUB KRAPINA, OIB 88226293157 zastupanog po punomoćniku BRANKO FRLJUŽEC; STJEPAN-ŽELJKO FEKONJA; ZDRAVKO PRESEČKI</item>
    </derivirana_varijabla>
  </DomainObject.Predmet.ProtuStrankaListFormatedOIB>
  <DomainObject.Predmet.ProtuStrankaListFormatedWithAdress>
    <izvorni_sadrzaj>
      <item>AEROKLUB KRAPINA, MAGISTRATSKA 2, 49000 Krapina zastupanog po punomoćniku BRANKO FRLJUŽEC; STJEPAN-ŽELJKO FEKONJA; ZDRAVKO PRESEČKI</item>
    </izvorni_sadrzaj>
    <derivirana_varijabla naziv="DomainObject.Predmet.ProtuStrankaListFormatedWithAdress_1">
      <item>AEROKLUB KRAPINA, MAGISTRATSKA 2, 49000 Krapina zastupanog po punomoćniku BRANKO FRLJUŽEC; STJEPAN-ŽELJKO FEKONJA; ZDRAVKO PRESEČKI</item>
    </derivirana_varijabla>
  </DomainObject.Predmet.ProtuStrankaListFormatedWithAdress>
  <DomainObject.Predmet.ProtuStrankaListFormatedWithAdressOIB>
    <izvorni_sadrzaj>
      <item>AEROKLUB KRAPINA, OIB 88226293157, MAGISTRATSKA 2, 49000 Krapina zastupanog po punomoćniku BRANKO FRLJUŽEC; STJEPAN-ŽELJKO FEKONJA; ZDRAVKO PRESEČKI</item>
    </izvorni_sadrzaj>
    <derivirana_varijabla naziv="DomainObject.Predmet.ProtuStrankaListFormatedWithAdressOIB_1">
      <item>AEROKLUB KRAPINA, OIB 88226293157, MAGISTRATSKA 2, 49000 Krapina zastupanog po punomoćniku BRANKO FRLJUŽEC; STJEPAN-ŽELJKO FEKONJA; ZDRAVKO PRESEČKI</item>
    </derivirana_varijabla>
  </DomainObject.Predmet.ProtuStrankaListFormatedWithAdressOIB>
  <DomainObject.Predmet.ProtuStrankaListNazivFormated>
    <izvorni_sadrzaj>
      <item>AEROKLUB KRAPINA</item>
    </izvorni_sadrzaj>
    <derivirana_varijabla naziv="DomainObject.Predmet.ProtuStrankaListNazivFormated_1">
      <item>AEROKLUB KRAPINA</item>
    </derivirana_varijabla>
  </DomainObject.Predmet.ProtuStrankaListNazivFormated>
  <DomainObject.Predmet.ProtuStrankaListNazivFormatedOIB>
    <izvorni_sadrzaj>
      <item>AEROKLUB KRAPINA, OIB 88226293157</item>
    </izvorni_sadrzaj>
    <derivirana_varijabla naziv="DomainObject.Predmet.ProtuStrankaListNazivFormatedOIB_1">
      <item>AEROKLUB KRAPINA, OIB 88226293157</item>
    </derivirana_varijabla>
  </DomainObject.Predmet.ProtuStrankaListNazivFormatedOIB>
  <DomainObject.Predmet.OstaliListFormated>
    <izvorni_sadrzaj>
      <item>BRANKO FRLJUŽEC punomoćnik sudionika u postupku AEROKLUB KRAPINA</item>
      <item>STJEPAN-ŽELJKO FEKONJA punomoćnik sudionika u postupku AEROKLUB KRAPINA</item>
      <item>ZDRAVKO PRESEČKI punomoćnik sudionika u postupku AEROKLUB KRAPINA</item>
    </izvorni_sadrzaj>
    <derivirana_varijabla naziv="DomainObject.Predmet.OstaliListFormated_1">
      <item>BRANKO FRLJUŽEC punomoćnik sudionika u postupku AEROKLUB KRAPINA</item>
      <item>STJEPAN-ŽELJKO FEKONJA punomoćnik sudionika u postupku AEROKLUB KRAPINA</item>
      <item>ZDRAVKO PRESEČKI punomoćnik sudionika u postupku AEROKLUB KRAPINA</item>
    </derivirana_varijabla>
  </DomainObject.Predmet.OstaliListFormated>
  <DomainObject.Predmet.OstaliListFormatedOIB>
    <izvorni_sadrzaj>
      <item>BRANKO FRLJUŽEC, OIB 88226293157 punomoćnik sudionika u postupku AEROKLUB KRAPINA</item>
      <item>STJEPAN-ŽELJKO FEKONJA, OIB 88226293157 punomoćnik sudionika u postupku AEROKLUB KRAPINA</item>
      <item>ZDRAVKO PRESEČKI, OIB 88226293157 punomoćnik sudionika u postupku AEROKLUB KRAPINA</item>
    </izvorni_sadrzaj>
    <derivirana_varijabla naziv="DomainObject.Predmet.OstaliListFormatedOIB_1">
      <item>BRANKO FRLJUŽEC, OIB 88226293157 punomoćnik sudionika u postupku AEROKLUB KRAPINA</item>
      <item>STJEPAN-ŽELJKO FEKONJA, OIB 88226293157 punomoćnik sudionika u postupku AEROKLUB KRAPINA</item>
      <item>ZDRAVKO PRESEČKI, OIB 88226293157 punomoćnik sudionika u postupku AEROKLUB KRAPINA</item>
    </derivirana_varijabla>
  </DomainObject.Predmet.OstaliListFormatedOIB>
  <DomainObject.Predmet.OstaliListFormatedWithAdress>
    <izvorni_sadrzaj>
      <item>BRANKO FRLJUŽEC, Magistratska 2, 49000 Krapina punomoćnik sudionika u postupku AEROKLUB KRAPINA</item>
      <item>STJEPAN-ŽELJKO FEKONJA, Magistratska 2, 49000 Krapina punomoćnik sudionika u postupku AEROKLUB KRAPINA</item>
      <item>ZDRAVKO PRESEČKI, Magistratska 2, 49000 Krapina punomoćnik sudionika u postupku AEROKLUB KRAPINA</item>
    </izvorni_sadrzaj>
    <derivirana_varijabla naziv="DomainObject.Predmet.OstaliListFormatedWithAdress_1">
      <item>BRANKO FRLJUŽEC, Magistratska 2, 49000 Krapina punomoćnik sudionika u postupku AEROKLUB KRAPINA</item>
      <item>STJEPAN-ŽELJKO FEKONJA, Magistratska 2, 49000 Krapina punomoćnik sudionika u postupku AEROKLUB KRAPINA</item>
      <item>ZDRAVKO PRESEČKI, Magistratska 2, 49000 Krapina punomoćnik sudionika u postupku AEROKLUB KRAPINA</item>
    </derivirana_varijabla>
  </DomainObject.Predmet.OstaliListFormatedWithAdress>
  <DomainObject.Predmet.OstaliListFormatedWithAdressOIB>
    <izvorni_sadrzaj>
      <item>BRANKO FRLJUŽEC, OIB 88226293157, Magistratska 2, 49000 Krapina punomoćnik sudionika u postupku AEROKLUB KRAPINA</item>
      <item>STJEPAN-ŽELJKO FEKONJA, OIB 88226293157, Magistratska 2, 49000 Krapina punomoćnik sudionika u postupku AEROKLUB KRAPINA</item>
      <item>ZDRAVKO PRESEČKI, OIB 88226293157, Magistratska 2, 49000 Krapina punomoćnik sudionika u postupku AEROKLUB KRAPINA</item>
    </izvorni_sadrzaj>
    <derivirana_varijabla naziv="DomainObject.Predmet.OstaliListFormatedWithAdressOIB_1">
      <item>BRANKO FRLJUŽEC, OIB 88226293157, Magistratska 2, 49000 Krapina punomoćnik sudionika u postupku AEROKLUB KRAPINA</item>
      <item>STJEPAN-ŽELJKO FEKONJA, OIB 88226293157, Magistratska 2, 49000 Krapina punomoćnik sudionika u postupku AEROKLUB KRAPINA</item>
      <item>ZDRAVKO PRESEČKI, OIB 88226293157, Magistratska 2, 49000 Krapina punomoćnik sudionika u postupku AEROKLUB KRAPINA</item>
    </derivirana_varijabla>
  </DomainObject.Predmet.OstaliListFormatedWithAdressOIB>
  <DomainObject.Predmet.OstaliListNazivFormated>
    <izvorni_sadrzaj>
      <item>BRANKO FRLJUŽEC</item>
      <item>STJEPAN-ŽELJKO FEKONJA</item>
      <item>ZDRAVKO PRESEČKI</item>
    </izvorni_sadrzaj>
    <derivirana_varijabla naziv="DomainObject.Predmet.OstaliListNazivFormated_1">
      <item>BRANKO FRLJUŽEC</item>
      <item>STJEPAN-ŽELJKO FEKONJA</item>
      <item>ZDRAVKO PRESEČKI</item>
    </derivirana_varijabla>
  </DomainObject.Predmet.OstaliListNazivFormated>
  <DomainObject.Predmet.OstaliListNazivFormatedOIB>
    <izvorni_sadrzaj>
      <item>BRANKO FRLJUŽEC, OIB 88226293157</item>
      <item>STJEPAN-ŽELJKO FEKONJA, OIB 88226293157</item>
      <item>ZDRAVKO PRESEČKI, OIB 88226293157</item>
    </izvorni_sadrzaj>
    <derivirana_varijabla naziv="DomainObject.Predmet.OstaliListNazivFormatedOIB_1">
      <item>BRANKO FRLJUŽEC, OIB 88226293157</item>
      <item>STJEPAN-ŽELJKO FEKONJA, OIB 88226293157</item>
      <item>ZDRAVKO PRESEČKI, OIB 88226293157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AEROKLUB KRAPINA</izvorni_sadrzaj>
    <derivirana_varijabla naziv="DomainObject.Predmet.ProtustrankaIDrugi_1">AEROKLUB KRAPINA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AEROKLUB KRAPINA, OIB 88226293157, MAGISTRATSKA 2, 49000 Krapina</izvorni_sadrzaj>
    <derivirana_varijabla naziv="DomainObject.Predmet.ProtustrankaIDrugiAdressOIB_1">AEROKLUB KRAPINA, OIB 88226293157, MAGISTRATSKA 2,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AEROKLUB KRAPINA</item>
      <item>BRANKO FRLJUŽEC</item>
      <item>STJEPAN-ŽELJKO FEKONJA</item>
      <item>ZDRAVKO PRESEČKI</item>
    </izvorni_sadrzaj>
    <derivirana_varijabla naziv="DomainObject.Predmet.SudioniciListNaziv_1">
      <item>FINA Regionalni centar Zagreb</item>
      <item>AEROKLUB KRAPINA</item>
      <item>BRANKO FRLJUŽEC</item>
      <item>STJEPAN-ŽELJKO FEKONJA</item>
      <item>ZDRAVKO PRESEČKI</item>
    </derivirana_varijabla>
  </DomainObject.Predmet.SudioniciListNaziv>
  <DomainObject.Predmet.SudioniciListAdressOIB>
    <izvorni_sadrzaj>
      <item>FINA Regionalni centar Zagreb, OIB 85821130368, Trg svibanjskih žrtava 1995. 1,10000 Zagreb</item>
      <item>AEROKLUB KRAPINA, OIB 88226293157, MAGISTRATSKA 2,49000 Krapina</item>
      <item>BRANKO FRLJUŽEC, OIB 88226293157, Magistratska 2,49000 Krapina</item>
      <item>STJEPAN-ŽELJKO FEKONJA, OIB 88226293157, Magistratska 2,49000 Krapina</item>
      <item>ZDRAVKO PRESEČKI, OIB 88226293157, Magistratska 2,49000 Krapina</item>
    </izvorni_sadrzaj>
    <derivirana_varijabla naziv="DomainObject.Predmet.SudioniciListAdressOIB_1">
      <item>FINA Regionalni centar Zagreb, OIB 85821130368, Trg svibanjskih žrtava 1995. 1,10000 Zagreb</item>
      <item>AEROKLUB KRAPINA, OIB 88226293157, MAGISTRATSKA 2,49000 Krapina</item>
      <item>BRANKO FRLJUŽEC, OIB 88226293157, Magistratska 2,49000 Krapina</item>
      <item>STJEPAN-ŽELJKO FEKONJA, OIB 88226293157, Magistratska 2,49000 Krapina</item>
      <item>ZDRAVKO PRESEČKI, OIB 88226293157, Magistratska 2,49000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88226293157</item>
      <item>, OIB 88226293157</item>
      <item>, OIB 88226293157</item>
      <item>, OIB 88226293157</item>
    </izvorni_sadrzaj>
    <derivirana_varijabla naziv="DomainObject.Predmet.SudioniciListNazivOIB_1">
      <item>, OIB 85821130368</item>
      <item>, OIB 88226293157</item>
      <item>, OIB 88226293157</item>
      <item>, OIB 88226293157</item>
      <item>, OIB 88226293157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1302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2016-02-08T12:26:00Z</dcterms:created>
  <dc:creator>Sandra Rotar Vogrin</dc:creator>
  <cp:lastModifiedBy>Zlatka Plivelić</cp:lastModifiedBy>
  <dcterms:modified xmlns:xsi="http://www.w3.org/2001/XMLSchema-instance" xsi:type="dcterms:W3CDTF">2016-02-08T13:14:00Z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