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162c" w14:paraId="9c1162c" w:rsidRDefault="00866BE8" w:rsidP="005D7BF8" w:rsidR="00866BE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BE8" w:rsidP="005D7BF8" w:rsidR="00866BE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66BE8" w:rsidP="005D7BF8" w:rsidR="00866BE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66BE8" w:rsidP="005D7BF8" w:rsidR="00866BE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3D3880">
        <w:t xml:space="preserve"> OIB 88785964957,</w:t>
      </w:r>
      <w:r w:rsidR="00A83E5B" w:rsidRPr="00A83E5B">
        <w:t xml:space="preserve">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</w:t>
      </w:r>
      <w:r w:rsidR="003D3880">
        <w:t>Narodne novine broj</w:t>
      </w:r>
      <w:r w:rsidR="00F531E0">
        <w:t xml:space="preserve"> 25/12, 112/12 i 93/14), </w:t>
      </w:r>
      <w:r w:rsidR="00A83E5B" w:rsidRPr="00A83E5B">
        <w:t xml:space="preserve">dana </w:t>
      </w:r>
      <w:r w:rsidR="00E3449D">
        <w:t>18. travnja</w:t>
      </w:r>
      <w:r w:rsidR="003D3880">
        <w:t xml:space="preserve"> 2017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2E2374" w:rsidR="002E237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2E2374" w:rsidP="002E2374" w:rsidR="002E2374">
      <w:pPr>
        <w:jc w:val="center"/>
        <w:rPr>
          <w:b/>
          <w:bCs/>
        </w:rPr>
      </w:pPr>
    </w:p>
    <w:p w:rsidRDefault="007664ED" w:rsidP="002E2374" w:rsidR="00692014" w:rsidRPr="002E2374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E3449D">
        <w:t>Buje - Buie</w:t>
      </w:r>
      <w:r w:rsidR="00793697">
        <w:t xml:space="preserve">, </w:t>
      </w:r>
    </w:p>
    <w:p w:rsidRDefault="003D3880" w:rsidP="002E2374" w:rsidR="00110F8C">
      <w:pPr>
        <w:numPr>
          <w:ilvl w:val="0"/>
          <w:numId w:val="4"/>
        </w:numPr>
        <w:ind w:hanging="11" w:left="1134"/>
        <w:jc w:val="both"/>
        <w:rPr>
          <w:szCs w:val="20"/>
        </w:rPr>
      </w:pPr>
      <w:r>
        <w:rPr>
          <w:szCs w:val="20"/>
        </w:rPr>
        <w:t xml:space="preserve">k.č.br. </w:t>
      </w:r>
      <w:r w:rsidR="00E3449D">
        <w:rPr>
          <w:szCs w:val="20"/>
        </w:rPr>
        <w:t>1423</w:t>
      </w:r>
      <w:r>
        <w:rPr>
          <w:szCs w:val="20"/>
        </w:rPr>
        <w:t xml:space="preserve">, </w:t>
      </w:r>
      <w:r w:rsidR="00E3449D">
        <w:rPr>
          <w:szCs w:val="20"/>
        </w:rPr>
        <w:t>oranica</w:t>
      </w:r>
      <w:r>
        <w:rPr>
          <w:szCs w:val="20"/>
        </w:rPr>
        <w:t xml:space="preserve">, površine </w:t>
      </w:r>
      <w:r w:rsidR="00E3449D">
        <w:rPr>
          <w:szCs w:val="20"/>
        </w:rPr>
        <w:t xml:space="preserve">849 </w:t>
      </w:r>
      <w:r>
        <w:rPr>
          <w:szCs w:val="20"/>
        </w:rPr>
        <w:t>m2, upisane u zk.ul.</w:t>
      </w:r>
      <w:r w:rsidR="00E3449D">
        <w:rPr>
          <w:szCs w:val="20"/>
        </w:rPr>
        <w:t>3072</w:t>
      </w:r>
      <w:r>
        <w:rPr>
          <w:szCs w:val="20"/>
        </w:rPr>
        <w:t>, k.o.</w:t>
      </w:r>
      <w:r w:rsidR="00E3449D">
        <w:rPr>
          <w:szCs w:val="20"/>
        </w:rPr>
        <w:t xml:space="preserve"> Novigrad</w:t>
      </w:r>
      <w:r>
        <w:rPr>
          <w:szCs w:val="20"/>
        </w:rPr>
        <w:t xml:space="preserve">, </w:t>
      </w:r>
    </w:p>
    <w:p w:rsidRDefault="003D3880" w:rsidP="002E2374" w:rsidR="003D3880">
      <w:pPr>
        <w:numPr>
          <w:ilvl w:val="0"/>
          <w:numId w:val="4"/>
        </w:numPr>
        <w:ind w:hanging="11" w:left="1134"/>
        <w:jc w:val="both"/>
        <w:rPr>
          <w:szCs w:val="20"/>
        </w:rPr>
      </w:pPr>
      <w:r>
        <w:rPr>
          <w:szCs w:val="20"/>
        </w:rPr>
        <w:t xml:space="preserve">k.č.br. </w:t>
      </w:r>
      <w:r w:rsidR="00E3449D">
        <w:rPr>
          <w:szCs w:val="20"/>
        </w:rPr>
        <w:t>1425/2</w:t>
      </w:r>
      <w:r>
        <w:rPr>
          <w:szCs w:val="20"/>
        </w:rPr>
        <w:t xml:space="preserve">, šuma, površine </w:t>
      </w:r>
      <w:r w:rsidR="00E3449D">
        <w:rPr>
          <w:szCs w:val="20"/>
        </w:rPr>
        <w:t>1293</w:t>
      </w:r>
      <w:r>
        <w:rPr>
          <w:szCs w:val="20"/>
        </w:rPr>
        <w:t xml:space="preserve"> m2, upisane u zk.ul.</w:t>
      </w:r>
      <w:r w:rsidR="00E3449D">
        <w:rPr>
          <w:szCs w:val="20"/>
        </w:rPr>
        <w:t>3072</w:t>
      </w:r>
      <w:r>
        <w:rPr>
          <w:szCs w:val="20"/>
        </w:rPr>
        <w:t>, k.o.</w:t>
      </w:r>
      <w:r w:rsidR="00E3449D">
        <w:rPr>
          <w:szCs w:val="20"/>
        </w:rPr>
        <w:t xml:space="preserve"> Novigrad</w:t>
      </w:r>
      <w:r>
        <w:rPr>
          <w:szCs w:val="20"/>
        </w:rPr>
        <w:t>,</w:t>
      </w:r>
    </w:p>
    <w:p w:rsidRDefault="00B26B4A" w:rsidP="002E2374" w:rsidR="003D3880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B26B4A">
        <w:rPr>
          <w:szCs w:val="20"/>
        </w:rPr>
        <w:t>69. etaža, 50/3738, s kojim je povezano pravo vlasništva u suvlasništvu cijele nekretnine posebnog dijela zgrade: posebni dio PP 2.3.A- poslovni prostor u prizemlju, površine A 50,16 m2, sagrađen na k.č.br.2785/2, upisana u zk.ul. 5344, poduložak 69, k.o. Umag</w:t>
      </w:r>
      <w:r>
        <w:rPr>
          <w:szCs w:val="20"/>
        </w:rPr>
        <w:t xml:space="preserve">; </w:t>
      </w:r>
    </w:p>
    <w:p w:rsidRDefault="00B26B4A" w:rsidP="00B26B4A" w:rsidR="00B26B4A">
      <w:pPr>
        <w:numPr>
          <w:ilvl w:val="0"/>
          <w:numId w:val="4"/>
        </w:numPr>
        <w:ind w:hanging="11" w:left="1134"/>
        <w:jc w:val="both"/>
        <w:rPr>
          <w:szCs w:val="20"/>
        </w:rPr>
      </w:pPr>
      <w:r>
        <w:rPr>
          <w:szCs w:val="20"/>
        </w:rPr>
        <w:t>70.</w:t>
      </w:r>
      <w:r w:rsidRPr="00B26B4A">
        <w:rPr>
          <w:szCs w:val="20"/>
        </w:rPr>
        <w:t xml:space="preserve"> etaža, 61/3738, s kojim je povezano pravo vlasništva u suvlasništvu cijele nekretnine posebnog dijela zgrade: posebni dio PP 2.3.B- poslovni prostor u prizemlju, površine A 60,64 m2, sagrađen na k.č.br.2785/2, upisana u zk.ul. 5344, poduložak 70, k.o. Umag</w:t>
      </w:r>
      <w:r>
        <w:rPr>
          <w:szCs w:val="20"/>
        </w:rPr>
        <w:t xml:space="preserve">; </w:t>
      </w:r>
    </w:p>
    <w:p w:rsidRDefault="00B26B4A" w:rsidP="00B26B4A" w:rsidR="00B26B4A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B26B4A">
        <w:rPr>
          <w:szCs w:val="20"/>
        </w:rPr>
        <w:t>84. etaža, 13/3738, s kojim je povezano pravo vlasništva u suvlasništvu cijele nekretnine posebnog dijela zgrade: posebni dio P10 – parkirno mjesto u podrumu, površine A13,28, sagrađen na k.č.br.2785/2, upisana u zk.ul. 5344, poduložak 84, k.o. Umag</w:t>
      </w:r>
    </w:p>
    <w:p w:rsidRDefault="00B26B4A" w:rsidP="00110F8C" w:rsidR="007664ED" w:rsidRPr="00110F8C">
      <w:pPr>
        <w:ind w:left="720"/>
        <w:jc w:val="both"/>
        <w:rPr>
          <w:rFonts w:hAnsi="Bookman Old Style" w:ascii="Bookman Old Style"/>
          <w:sz w:val="20"/>
          <w:szCs w:val="20"/>
        </w:rPr>
      </w:pPr>
      <w:r>
        <w:t xml:space="preserve">       </w:t>
      </w:r>
      <w:r w:rsidR="002E2374">
        <w:t>z</w:t>
      </w:r>
      <w:r w:rsidR="007664ED">
        <w:t>a dan</w:t>
      </w:r>
    </w:p>
    <w:p w:rsidRDefault="00B26B4A" w:rsidP="007664ED" w:rsidR="007664ED">
      <w:pPr>
        <w:jc w:val="center"/>
        <w:rPr>
          <w:b/>
        </w:rPr>
      </w:pPr>
      <w:r>
        <w:rPr>
          <w:b/>
        </w:rPr>
        <w:t>07. lipnja</w:t>
      </w:r>
      <w:r w:rsidR="003D3880">
        <w:rPr>
          <w:b/>
        </w:rPr>
        <w:t xml:space="preserve"> 2017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716E35">
        <w:rPr>
          <w:b/>
        </w:rPr>
        <w:t>0: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1F5EA6" w:rsidP="00B2039A" w:rsidR="00503631">
      <w:pPr>
        <w:pStyle w:val="Odlomakpopisa"/>
        <w:ind w:left="426"/>
        <w:jc w:val="both"/>
      </w:pPr>
      <w:r>
        <w:t xml:space="preserve">          </w:t>
      </w:r>
      <w:r w:rsidR="003D3880">
        <w:t>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B2039A">
        <w:t xml:space="preserve">k </w:t>
      </w:r>
      <w:r w:rsidR="00B26B4A">
        <w:t>RAIFFEISENBANK AUSTRIA d.d. Zagreb, Petrinjska 59</w:t>
      </w:r>
      <w:r w:rsidR="00716E35">
        <w:t>.</w:t>
      </w:r>
      <w:r w:rsidR="00503631">
        <w:t xml:space="preserve">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2E2374" w:rsidR="007664ED">
      <w:pPr>
        <w:pStyle w:val="Odlomakpopisa"/>
        <w:numPr>
          <w:ilvl w:val="0"/>
          <w:numId w:val="5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E3449D">
        <w:t>18. travnja</w:t>
      </w:r>
      <w:r w:rsidR="003D3880">
        <w:t xml:space="preserve"> 2017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4D0DB4" w:rsidR="00110F8C">
      <w:pPr>
        <w:ind w:firstLine="708" w:left="1416"/>
        <w:jc w:val="right"/>
      </w:pPr>
      <w:r w:rsidRPr="00FF34F0">
        <w:t xml:space="preserve">                                                               </w:t>
      </w:r>
      <w:r w:rsidR="00FC6BF5">
        <w:t xml:space="preserve">    </w:t>
      </w:r>
      <w:r w:rsidR="00FF34F0">
        <w:t xml:space="preserve">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4D0DB4" w:rsidP="004D0DB4" w:rsidR="004D0DB4">
      <w:pPr>
        <w:ind w:firstLine="708" w:left="1416"/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4D0DB4" w:rsidP="007664ED" w:rsidR="004D0DB4">
      <w:pPr>
        <w:jc w:val="both"/>
        <w:rPr>
          <w:szCs w:val="20"/>
        </w:rPr>
      </w:pPr>
    </w:p>
    <w:p w:rsidRDefault="004D0DB4" w:rsidP="007664ED" w:rsidR="004D0DB4" w:rsidRPr="00F531E0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503631" w:rsidR="00260023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60023">
        <w:rPr>
          <w:sz w:val="20"/>
          <w:szCs w:val="20"/>
        </w:rPr>
        <w:t>razlučni vjerovni</w:t>
      </w:r>
      <w:r w:rsidR="00260023" w:rsidRPr="00260023">
        <w:rPr>
          <w:sz w:val="20"/>
          <w:szCs w:val="20"/>
        </w:rPr>
        <w:t>k</w:t>
      </w:r>
      <w:r w:rsidR="003D3880">
        <w:rPr>
          <w:sz w:val="20"/>
          <w:szCs w:val="20"/>
        </w:rPr>
        <w:t xml:space="preserve"> </w:t>
      </w:r>
      <w:r w:rsidR="00B26B4A" w:rsidRPr="00B26B4A">
        <w:rPr>
          <w:sz w:val="20"/>
        </w:rPr>
        <w:t xml:space="preserve">RAIFFEISENBANK AUSTRIA d.d. Zagreb, Petrinjska 59 </w:t>
      </w:r>
      <w:r w:rsidR="00B26B4A" w:rsidRPr="00B26B4A">
        <w:rPr>
          <w:sz w:val="16"/>
          <w:szCs w:val="20"/>
        </w:rPr>
        <w:t xml:space="preserve"> </w:t>
      </w:r>
    </w:p>
    <w:p w:rsidRDefault="003D3880" w:rsidP="00B2039A" w:rsidR="007664ED" w:rsidRPr="003D388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3D3880">
        <w:rPr>
          <w:sz w:val="20"/>
          <w:szCs w:val="20"/>
        </w:rPr>
        <w:t>e</w:t>
      </w:r>
      <w:r w:rsidR="007664ED" w:rsidRPr="003D3880">
        <w:rPr>
          <w:sz w:val="20"/>
          <w:szCs w:val="20"/>
        </w:rPr>
        <w:t>-</w:t>
      </w:r>
      <w:r w:rsidR="00033286" w:rsidRPr="003D3880">
        <w:rPr>
          <w:sz w:val="20"/>
          <w:szCs w:val="20"/>
        </w:rPr>
        <w:t>O</w:t>
      </w:r>
      <w:r w:rsidR="007664ED" w:rsidRPr="003D388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U Rijeci,</w:t>
      </w:r>
      <w:r w:rsidR="003D3880">
        <w:rPr>
          <w:sz w:val="20"/>
          <w:szCs w:val="20"/>
        </w:rPr>
        <w:t xml:space="preserve"> </w:t>
      </w:r>
      <w:r w:rsidR="00B26B4A">
        <w:rPr>
          <w:sz w:val="20"/>
          <w:szCs w:val="20"/>
        </w:rPr>
        <w:t>18.04.</w:t>
      </w:r>
      <w:r w:rsidR="003D3880">
        <w:rPr>
          <w:sz w:val="20"/>
          <w:szCs w:val="20"/>
        </w:rPr>
        <w:t>2017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B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E3449D">
      <w:t>480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A07FCC"/>
    <w:multiLevelType w:val="hybridMultilevel"/>
    <w:tmpl w:val="1BAAAB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DD42FFA"/>
    <w:multiLevelType w:val="hybridMultilevel"/>
    <w:tmpl w:val="065063FC"/>
    <w:lvl w:tplc="212619A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12590A"/>
    <w:multiLevelType w:val="hybridMultilevel"/>
    <w:tmpl w:val="31B2C2EE"/>
    <w:lvl w:tplc="49B87A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0F8C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0023"/>
    <w:rsid w:val="002654ED"/>
    <w:rsid w:val="002E2374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3D3880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0DB4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16E35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612A1"/>
    <w:rsid w:val="00866BE8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2039A"/>
    <w:rsid w:val="00B26B4A"/>
    <w:rsid w:val="00B36744"/>
    <w:rsid w:val="00B467BE"/>
    <w:rsid w:val="00B56769"/>
    <w:rsid w:val="00B7054C"/>
    <w:rsid w:val="00B73C3F"/>
    <w:rsid w:val="00B75FE5"/>
    <w:rsid w:val="00BA024F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B773F"/>
    <w:rsid w:val="00CC2B7D"/>
    <w:rsid w:val="00CC5824"/>
    <w:rsid w:val="00CD11BF"/>
    <w:rsid w:val="00CE36F4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32EB6"/>
    <w:rsid w:val="00E3449D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BF5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66BE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66BE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2041</properties:Characters>
  <properties:Lines>61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2017-04-18T11:38:00Z</dcterms:created>
  <dc:creator>dcmelik</dc:creator>
  <cp:lastModifiedBy>Jasna Radulović</cp:lastModifiedBy>
  <cp:lastPrinted>2017-04-18T11:47:00Z</cp:lastPrinted>
  <dcterms:modified xmlns:xsi="http://www.w3.org/2001/XMLSchema-instance" xsi:type="dcterms:W3CDTF">2017-04-18T11:48:00Z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