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b4cbc" w14:paraId="a9b4cbc" w:rsidRDefault="003D37E8" w:rsidP="003D37E8" w:rsidR="003D37E8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3D37E8" w:rsidP="003D37E8" w:rsidR="003D37E8">
      <w:pPr>
        <w:spacing w:after="0"/>
        <w:jc w:val="both"/>
      </w:pPr>
      <w:r>
        <w:t xml:space="preserve">       REPUBLIKA HRVATSKA</w:t>
      </w:r>
    </w:p>
    <w:p w:rsidRDefault="003D37E8" w:rsidP="003D37E8" w:rsidR="003D37E8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3D37E8" w:rsidP="003D37E8" w:rsidR="003D37E8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3D37E8" w:rsidP="003D37E8" w:rsidR="003D37E8">
      <w:pPr>
        <w:spacing w:after="0"/>
        <w:rPr>
          <w:bCs/>
        </w:rPr>
      </w:pPr>
    </w:p>
    <w:p w:rsidRDefault="003D37E8" w:rsidP="003D37E8" w:rsidR="003D37E8">
      <w:pPr>
        <w:spacing w:after="0"/>
        <w:rPr>
          <w:b/>
        </w:rPr>
      </w:pPr>
      <w:r>
        <w:rPr>
          <w:b/>
        </w:rPr>
        <w:t xml:space="preserve">                   </w:t>
      </w:r>
    </w:p>
    <w:p w:rsidRDefault="003D37E8" w:rsidP="003D37E8" w:rsidR="003D37E8">
      <w:pPr>
        <w:spacing w:after="0"/>
        <w:ind w:left="5664"/>
      </w:pPr>
      <w:r>
        <w:t>Poslovni broj: 3 St-551/15-11</w:t>
      </w:r>
    </w:p>
    <w:p w:rsidRDefault="003D37E8" w:rsidP="003D37E8" w:rsidR="003D37E8">
      <w:pPr>
        <w:spacing w:after="0"/>
        <w:ind w:left="5664"/>
      </w:pPr>
    </w:p>
    <w:p w:rsidRDefault="003D37E8" w:rsidP="003D37E8" w:rsidR="003D37E8">
      <w:pPr>
        <w:spacing w:after="0"/>
        <w:ind w:left="5664"/>
      </w:pPr>
    </w:p>
    <w:p w:rsidRDefault="003D37E8" w:rsidP="003D37E8" w:rsidR="003D37E8">
      <w:pPr>
        <w:spacing w:after="0"/>
        <w:ind w:left="5664"/>
      </w:pPr>
    </w:p>
    <w:p w:rsidRDefault="003D37E8" w:rsidP="003D37E8" w:rsidR="003D37E8">
      <w:pPr>
        <w:spacing w:after="0"/>
        <w:jc w:val="center"/>
      </w:pPr>
      <w:r>
        <w:t>R E P U B L I K A   H R V A T S K A</w:t>
      </w:r>
    </w:p>
    <w:p w:rsidRDefault="003D37E8" w:rsidP="003D37E8" w:rsidR="003D37E8">
      <w:pPr>
        <w:spacing w:after="0"/>
        <w:rPr>
          <w:b/>
        </w:rPr>
      </w:pPr>
    </w:p>
    <w:p w:rsidRDefault="003D37E8" w:rsidP="003D37E8" w:rsidR="003D37E8">
      <w:pPr>
        <w:spacing w:after="0"/>
        <w:jc w:val="center"/>
      </w:pPr>
      <w:r>
        <w:t>R J E Š E N J E</w:t>
      </w:r>
    </w:p>
    <w:p w:rsidRDefault="003D37E8" w:rsidP="003D37E8" w:rsidR="003D37E8">
      <w:pPr>
        <w:spacing w:after="0"/>
        <w:jc w:val="center"/>
      </w:pPr>
    </w:p>
    <w:p w:rsidRDefault="003D37E8" w:rsidP="003D37E8" w:rsidR="003D37E8">
      <w:pPr>
        <w:spacing w:after="0"/>
        <w:jc w:val="center"/>
      </w:pPr>
    </w:p>
    <w:p w:rsidRDefault="003D37E8" w:rsidP="003D37E8" w:rsidR="003D37E8">
      <w:pPr>
        <w:spacing w:after="0"/>
        <w:ind w:firstLine="708"/>
        <w:jc w:val="both"/>
      </w:pPr>
      <w:r>
        <w:t xml:space="preserve">TRGOVAČKI SUD U VARAŽDINU po sucu toga suda Jasni Lekić, kao stečajnom sucu, u stečajnom predmetu u povodu prijedloga predlagatelja FINANCIJSKA AGENCIJA Regionalni centar Zagreb, Podružnica Varaždin, A. Cesarca 2, protiv dužnika BAU-MET društvo s ograničenom odgovornošću za gradnju i montažu, skraćena tvrtka BAU-MET d.o.o. Prelog, Glavna 29, MBS: 070124185, OIB: 97238771078, radi otvaranja stečajnog postupka nad dužnikom, dana 04. ožujka 2016. godine, </w:t>
      </w:r>
    </w:p>
    <w:p w:rsidRDefault="003D37E8" w:rsidP="003D37E8" w:rsidR="003D37E8">
      <w:pPr>
        <w:spacing w:after="0"/>
        <w:jc w:val="both"/>
      </w:pPr>
    </w:p>
    <w:p w:rsidRDefault="003D37E8" w:rsidP="003D37E8" w:rsidR="003D37E8">
      <w:pPr>
        <w:spacing w:after="0"/>
        <w:jc w:val="both"/>
      </w:pPr>
    </w:p>
    <w:p w:rsidRDefault="003D37E8" w:rsidP="003D37E8" w:rsidR="003D37E8">
      <w:pPr>
        <w:spacing w:after="0"/>
        <w:jc w:val="center"/>
      </w:pPr>
      <w:r>
        <w:t xml:space="preserve">r i j e š i o    j e </w:t>
      </w:r>
    </w:p>
    <w:p w:rsidRDefault="003D37E8" w:rsidP="003D37E8" w:rsidR="003D37E8">
      <w:pPr>
        <w:spacing w:after="0"/>
        <w:jc w:val="center"/>
      </w:pPr>
    </w:p>
    <w:p w:rsidRDefault="003D37E8" w:rsidP="003D37E8" w:rsidR="003D37E8">
      <w:pPr>
        <w:spacing w:after="0"/>
      </w:pPr>
    </w:p>
    <w:p w:rsidRDefault="003D37E8" w:rsidP="003D37E8" w:rsidR="003D37E8">
      <w:pPr>
        <w:numPr>
          <w:ilvl w:val="0"/>
          <w:numId w:val="47"/>
        </w:numPr>
        <w:spacing w:after="0"/>
        <w:jc w:val="both"/>
      </w:pPr>
      <w:r>
        <w:t>Pozivaju se vjerovnici stečajnog dužnika BAU-MET d.o.o. Prelog, Glavna 29, MBS: 070124185, OIB: 97238771078, da u roku od 15 dana od dana objave oglasa na e-Oglasnoj ploči na žiro-račun ovog suda prema IBAN konstrukciji broj: HR4023900011300002754 (u elektroničkom nalogu za plaćanje), ili HR40 2390 0011 3000 0275 4 (u nalogu za plaćanje na papirnatom obrascu) uplate iznos od 10.000,00 kn na ime predujmljivanja troškova prethodnog i otvorenog stečajnog postupka, jer je utvrđeno da imovina društva koja bi ušla u stečajnu masu nije dovoljna ni za namirenje troškova toga postupka.</w:t>
      </w:r>
    </w:p>
    <w:p w:rsidRDefault="003D37E8" w:rsidP="003D37E8" w:rsidR="003D37E8">
      <w:pPr>
        <w:spacing w:after="0"/>
        <w:jc w:val="both"/>
      </w:pPr>
    </w:p>
    <w:p w:rsidRDefault="003D37E8" w:rsidP="003D37E8" w:rsidR="003D37E8">
      <w:pPr>
        <w:numPr>
          <w:ilvl w:val="0"/>
          <w:numId w:val="47"/>
        </w:numPr>
        <w:spacing w:after="0"/>
        <w:jc w:val="both"/>
      </w:pPr>
      <w:r>
        <w:t>Ukoliko vjerovnici u zadanom roku ne uplate iznos predujma naveden u točki 1. ovog rješenja, stečajni sudac će donijeti odluku o otvaranju i zaključenju stečajnog postupka.</w:t>
      </w:r>
    </w:p>
    <w:p w:rsidRDefault="003D37E8" w:rsidP="003D37E8" w:rsidR="003D37E8">
      <w:pPr>
        <w:spacing w:after="0"/>
        <w:jc w:val="both"/>
      </w:pPr>
    </w:p>
    <w:p w:rsidRDefault="003D37E8" w:rsidP="003D37E8" w:rsidR="003D37E8">
      <w:pPr>
        <w:spacing w:after="0"/>
        <w:jc w:val="center"/>
      </w:pPr>
      <w:r>
        <w:t>Obrazloženje</w:t>
      </w:r>
    </w:p>
    <w:p w:rsidRDefault="003D37E8" w:rsidP="003D37E8" w:rsidR="003D37E8">
      <w:pPr>
        <w:spacing w:after="0"/>
        <w:jc w:val="center"/>
      </w:pPr>
    </w:p>
    <w:p w:rsidRDefault="003D37E8" w:rsidP="003D37E8" w:rsidR="003D37E8">
      <w:pPr>
        <w:spacing w:after="0"/>
        <w:jc w:val="center"/>
      </w:pPr>
    </w:p>
    <w:p w:rsidRDefault="003D37E8" w:rsidP="003D37E8" w:rsidR="003D37E8">
      <w:pPr>
        <w:spacing w:after="0"/>
        <w:jc w:val="both"/>
      </w:pPr>
      <w:r>
        <w:tab/>
        <w:t xml:space="preserve">Budući je tijekom prethodnog postupka utvrđeno da imovina dužnika koja bi ušla u stečajnu masu nije dovoljna ni za namirenje troškova toga postupka, stečajni sudac je donio </w:t>
      </w:r>
      <w:r>
        <w:lastRenderedPageBreak/>
        <w:t xml:space="preserve">rješenje kojim poziva vjerovnike da predujme dostatan iznos novca za pokriće troškova postupka. </w:t>
      </w:r>
    </w:p>
    <w:p w:rsidRDefault="003D37E8" w:rsidP="003D37E8" w:rsidR="003D37E8">
      <w:pPr>
        <w:spacing w:after="0"/>
        <w:jc w:val="both"/>
      </w:pPr>
      <w:r>
        <w:tab/>
        <w:t xml:space="preserve">Ukoliko vjerovnici ne plate predujam, stečajni sudac će donijeti rješenje o otvaranju i zaključenju stečajnog postupka. </w:t>
      </w:r>
    </w:p>
    <w:p w:rsidRDefault="003D37E8" w:rsidP="003D37E8" w:rsidR="003D37E8">
      <w:pPr>
        <w:spacing w:after="0"/>
        <w:jc w:val="both"/>
      </w:pPr>
    </w:p>
    <w:p w:rsidRDefault="003D37E8" w:rsidP="003D37E8" w:rsidR="003D37E8">
      <w:pPr>
        <w:spacing w:after="0"/>
        <w:jc w:val="both"/>
      </w:pPr>
    </w:p>
    <w:p w:rsidRDefault="003D37E8" w:rsidP="003D37E8" w:rsidR="003D37E8">
      <w:pPr>
        <w:spacing w:after="0"/>
        <w:jc w:val="both"/>
      </w:pPr>
    </w:p>
    <w:p w:rsidRDefault="003D37E8" w:rsidP="003D37E8" w:rsidR="003D37E8">
      <w:pPr>
        <w:spacing w:after="0"/>
        <w:jc w:val="center"/>
      </w:pPr>
      <w:r>
        <w:t>U Varaždinu, 04. ožujka 2016. godine</w:t>
      </w:r>
    </w:p>
    <w:p w:rsidRDefault="003D37E8" w:rsidP="003D37E8" w:rsidR="003D37E8">
      <w:pPr>
        <w:spacing w:after="0"/>
        <w:jc w:val="center"/>
      </w:pPr>
    </w:p>
    <w:p w:rsidRDefault="003D37E8" w:rsidP="003D37E8" w:rsidR="003D37E8">
      <w:pPr>
        <w:spacing w:after="0"/>
        <w:jc w:val="center"/>
      </w:pPr>
    </w:p>
    <w:p w:rsidRDefault="003D37E8" w:rsidP="003D37E8" w:rsidR="003D37E8">
      <w:pPr>
        <w:spacing w:after="0"/>
        <w:jc w:val="both"/>
      </w:pPr>
      <w:r>
        <w:t xml:space="preserve">                                                                                                       STEČAJNI SUDAC:</w:t>
      </w:r>
    </w:p>
    <w:p w:rsidRDefault="003D37E8" w:rsidP="003D37E8" w:rsidR="003D37E8">
      <w:pPr>
        <w:spacing w:after="0"/>
        <w:jc w:val="both"/>
      </w:pPr>
    </w:p>
    <w:p w:rsidRDefault="003D37E8" w:rsidP="003D37E8" w:rsidR="003D37E8">
      <w:pPr>
        <w:spacing w:after="0"/>
        <w:jc w:val="both"/>
      </w:pPr>
      <w:r>
        <w:t xml:space="preserve">                                                                                                              Jasna Lekić</w:t>
      </w:r>
    </w:p>
    <w:p w:rsidRDefault="003D37E8" w:rsidP="003D37E8" w:rsidR="003D37E8">
      <w:pPr>
        <w:spacing w:after="0"/>
        <w:jc w:val="both"/>
      </w:pPr>
    </w:p>
    <w:p w:rsidRDefault="003D37E8" w:rsidP="003D37E8" w:rsidR="003D37E8">
      <w:pPr>
        <w:spacing w:after="0"/>
        <w:jc w:val="both"/>
      </w:pPr>
    </w:p>
    <w:p w:rsidRDefault="003D37E8" w:rsidP="003D37E8" w:rsidR="003D37E8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3D37E8" w:rsidP="003D37E8" w:rsidR="003D37E8">
      <w:pPr>
        <w:spacing w:after="0"/>
        <w:jc w:val="both"/>
      </w:pPr>
    </w:p>
    <w:p w:rsidRDefault="003D37E8" w:rsidP="003D37E8" w:rsidR="003D37E8">
      <w:pPr>
        <w:spacing w:after="0"/>
        <w:jc w:val="both"/>
      </w:pPr>
    </w:p>
    <w:p w:rsidRDefault="003D37E8" w:rsidP="003D37E8" w:rsidR="003D37E8">
      <w:pPr>
        <w:spacing w:after="0"/>
        <w:jc w:val="both"/>
      </w:pPr>
    </w:p>
    <w:p w:rsidRDefault="003D37E8" w:rsidP="003D37E8" w:rsidR="003D37E8">
      <w:pPr>
        <w:spacing w:after="0"/>
        <w:jc w:val="both"/>
      </w:pPr>
      <w:r>
        <w:t>UPUTA O PRAVNOM LIJEKU:</w:t>
      </w:r>
    </w:p>
    <w:p w:rsidRDefault="003D37E8" w:rsidP="003D37E8" w:rsidR="003D37E8">
      <w:pPr>
        <w:spacing w:after="0"/>
        <w:jc w:val="both"/>
      </w:pPr>
    </w:p>
    <w:p w:rsidRDefault="003D37E8" w:rsidP="003D37E8" w:rsidR="003D37E8">
      <w:pPr>
        <w:spacing w:after="0"/>
        <w:jc w:val="both"/>
      </w:pPr>
      <w:r>
        <w:t xml:space="preserve">Protiv ovog rješenja posebna žalba nije dopuštena. </w:t>
      </w:r>
    </w:p>
    <w:p w:rsidRDefault="003D37E8" w:rsidP="003D37E8" w:rsidR="003D37E8">
      <w:pPr>
        <w:spacing w:after="0"/>
        <w:jc w:val="both"/>
      </w:pPr>
    </w:p>
    <w:p w:rsidRDefault="003D37E8" w:rsidP="003D37E8" w:rsidR="003D37E8">
      <w:pPr>
        <w:spacing w:after="0"/>
        <w:jc w:val="both"/>
      </w:pPr>
    </w:p>
    <w:p w:rsidRDefault="003D37E8" w:rsidP="003D37E8" w:rsidR="003D37E8">
      <w:pPr>
        <w:spacing w:after="0"/>
        <w:jc w:val="both"/>
      </w:pPr>
    </w:p>
    <w:p w:rsidRDefault="003D37E8" w:rsidP="003D37E8" w:rsidR="003D37E8">
      <w:pPr>
        <w:spacing w:after="0"/>
        <w:jc w:val="both"/>
      </w:pPr>
    </w:p>
    <w:p w:rsidRDefault="003D37E8" w:rsidP="003D37E8" w:rsidR="003D37E8">
      <w:pPr>
        <w:spacing w:after="0"/>
        <w:jc w:val="both"/>
      </w:pPr>
      <w:r>
        <w:t>DNA: 1. Dužnik BAU-MET d.o.o. Prelog, Glavna 29, 40323 Prelog</w:t>
      </w:r>
    </w:p>
    <w:p w:rsidRDefault="003D37E8" w:rsidP="003D37E8" w:rsidR="003D37E8">
      <w:pPr>
        <w:spacing w:after="0"/>
        <w:jc w:val="both"/>
      </w:pPr>
      <w:r>
        <w:t xml:space="preserve">           2. E-oglasna ploča ovog suda </w:t>
      </w:r>
    </w:p>
    <w:p w:rsidRDefault="00AE649C" w:rsidP="003D37E8" w:rsidR="00AE649C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930E36" w:rsidP="003D37E8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3D37E8" w:rsidR="00AE649C" w:rsidRPr="00B76F3C">
      <w:pPr>
        <w:pStyle w:val="SudSjedite"/>
      </w:pPr>
      <w:r>
        <w:tab/>
      </w:r>
    </w:p>
    <w:p w:rsidRDefault="00CB0EA4" w:rsidP="003D37E8" w:rsidR="00CB0EA4">
      <w:pPr>
        <w:pStyle w:val="Naslovdokumenta"/>
        <w:spacing w:after="0"/>
      </w:pPr>
    </w:p>
    <w:p w:rsidRDefault="0071688E" w:rsidP="003D37E8" w:rsidR="0071688E">
      <w:pPr>
        <w:pStyle w:val="Poetniodjeljak"/>
        <w:spacing w:after="0"/>
      </w:pPr>
    </w:p>
    <w:p w:rsidRDefault="00A21F0D" w:rsidP="003D37E8" w:rsidR="00A21F0D">
      <w:pPr>
        <w:pStyle w:val="NormaleSPIS"/>
        <w:spacing w:after="0"/>
        <w:rPr>
          <w:noProof/>
        </w:rPr>
      </w:pPr>
    </w:p>
    <w:p w:rsidRDefault="00DA0242" w:rsidP="003D37E8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0E36" w:rsidP="00537B78" w:rsidR="00930E36">
      <w:r>
        <w:separator/>
      </w:r>
    </w:p>
  </w:endnote>
  <w:endnote w:id="0" w:type="continuationSeparator">
    <w:p w:rsidRDefault="00930E36" w:rsidP="00537B78" w:rsidR="00930E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0E36" w:rsidP="00537B78" w:rsidR="00930E36">
      <w:r>
        <w:separator/>
      </w:r>
    </w:p>
  </w:footnote>
  <w:footnote w:id="0" w:type="continuationSeparator">
    <w:p w:rsidRDefault="00930E36" w:rsidP="00537B78" w:rsidR="00930E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37E8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E36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A77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047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St-551/2015-11</izvorni_sadrzaj>
    <derivirana_varijabla naziv="DomainObject.Oznaka_1">St-551/2015-11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</izvorni_sadrzaj>
    <derivirana_varijabla naziv="DomainObject.Predmet.Broj_1">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otvaranjem st. postupka</izvorni_sadrzaj>
    <derivirana_varijabla naziv="DomainObject.Predmet.Opis_1">prijedlog za otvaranjem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St-551/2015</izvorni_sadrzaj>
    <derivirana_varijabla naziv="DomainObject.Predmet.OznakaBroj_1">St-551/2015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BAU-MET društvo s ograničenom odgovornošću za gradnju i montažu</izvorni_sadrzaj>
    <derivirana_varijabla naziv="DomainObject.Predmet.ProtustrankaFormated_1">  BAU-MET društvo s ograničenom odgovornošću za gradnju i montažu</derivirana_varijabla>
  </DomainObject.Predmet.ProtustrankaFormated>
  <DomainObject.Predmet.ProtustrankaFormatedOIB>
    <izvorni_sadrzaj>  BAU-MET društvo s ograničenom odgovornošću za gradnju i montažu, OIB 97238771078</izvorni_sadrzaj>
    <derivirana_varijabla naziv="DomainObject.Predmet.ProtustrankaFormatedOIB_1">  BAU-MET društvo s ograničenom odgovornošću za gradnju i montažu, OIB 97238771078</derivirana_varijabla>
  </DomainObject.Predmet.ProtustrankaFormatedOIB>
  <DomainObject.Predmet.ProtustrankaFormatedWithAdress>
    <izvorni_sadrzaj> BAU-MET društvo s ograničenom odgovornošću za gradnju i montažu, Glavna 29, 40323 Prelog</izvorni_sadrzaj>
    <derivirana_varijabla naziv="DomainObject.Predmet.ProtustrankaFormatedWithAdress_1"> BAU-MET društvo s ograničenom odgovornošću za gradnju i montažu, Glavna 29, 40323 Prelog</derivirana_varijabla>
  </DomainObject.Predmet.ProtustrankaFormatedWithAdress>
  <DomainObject.Predmet.ProtustrankaFormatedWithAdressOIB>
    <izvorni_sadrzaj> BAU-MET društvo s ograničenom odgovornošću za gradnju i montažu, OIB 97238771078, Glavna 29, 40323 Prelog</izvorni_sadrzaj>
    <derivirana_varijabla naziv="DomainObject.Predmet.ProtustrankaFormatedWithAdressOIB_1"> BAU-MET društvo s ograničenom odgovornošću za gradnju i montažu, OIB 97238771078, Glavna 29, 40323 Prelog</derivirana_varijabla>
  </DomainObject.Predmet.ProtustrankaFormatedWithAdressOIB>
  <DomainObject.Predmet.ProtustrankaWithAdress>
    <izvorni_sadrzaj>BAU-MET društvo s ograničenom odgovornošću za gradnju i montažu Glavna 29, 40323 Prelog</izvorni_sadrzaj>
    <derivirana_varijabla naziv="DomainObject.Predmet.ProtustrankaWithAdress_1">BAU-MET društvo s ograničenom odgovornošću za gradnju i montažu Glavna 29, 40323 Prelog</derivirana_varijabla>
  </DomainObject.Predmet.ProtustrankaWithAdress>
  <DomainObject.Predmet.ProtustrankaWithAdressOIB>
    <izvorni_sadrzaj>BAU-MET društvo s ograničenom odgovornošću za gradnju i montažu, OIB 97238771078, Glavna 29, 40323 Prelog</izvorni_sadrzaj>
    <derivirana_varijabla naziv="DomainObject.Predmet.ProtustrankaWithAdressOIB_1">BAU-MET društvo s ograničenom odgovornošću za gradnju i montažu, OIB 97238771078, Glavna 29, 40323 Prelog</derivirana_varijabla>
  </DomainObject.Predmet.ProtustrankaWithAdressOIB>
  <DomainObject.Predmet.ProtustrankaNazivFormated>
    <izvorni_sadrzaj>BAU-MET društvo s ograničenom odgovornošću za gradnju i montažu</izvorni_sadrzaj>
    <derivirana_varijabla naziv="DomainObject.Predmet.ProtustrankaNazivFormated_1">BAU-MET društvo s ograničenom odgovornošću za gradnju i montažu</derivirana_varijabla>
  </DomainObject.Predmet.ProtustrankaNazivFormated>
  <DomainObject.Predmet.ProtustrankaNazivFormatedOIB>
    <izvorni_sadrzaj>BAU-MET društvo s ograničenom odgovornošću za gradnju i montažu, OIB 97238771078</izvorni_sadrzaj>
    <derivirana_varijabla naziv="DomainObject.Predmet.ProtustrankaNazivFormatedOIB_1">BAU-MET društvo s ograničenom odgovornošću za gradnju i montažu, OIB 97238771078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12803.38</izvorni_sadrzaj>
    <derivirana_varijabla naziv="DomainObject.Predmet.TrenutnaVrijednost_1">12803.38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BAU-MET društvo s ograničenom odgovornošću za gradnju i montažu</item>
    </izvorni_sadrzaj>
    <derivirana_varijabla naziv="DomainObject.Predmet.ProtuStrankaListFormated_1">
      <item>BAU-MET društvo s ograničenom odgovornošću za gradnju i montažu</item>
    </derivirana_varijabla>
  </DomainObject.Predmet.ProtuStrankaListFormated>
  <DomainObject.Predmet.ProtuStrankaListFormatedOIB>
    <izvorni_sadrzaj>
      <item>BAU-MET društvo s ograničenom odgovornošću za gradnju i montažu, OIB 97238771078</item>
    </izvorni_sadrzaj>
    <derivirana_varijabla naziv="DomainObject.Predmet.ProtuStrankaListFormatedOIB_1">
      <item>BAU-MET društvo s ograničenom odgovornošću za gradnju i montažu, OIB 97238771078</item>
    </derivirana_varijabla>
  </DomainObject.Predmet.ProtuStrankaListFormatedOIB>
  <DomainObject.Predmet.ProtuStrankaListFormatedWithAdress>
    <izvorni_sadrzaj>
      <item>BAU-MET društvo s ograničenom odgovornošću za gradnju i montažu, Glavna 29, 40323 Prelog</item>
    </izvorni_sadrzaj>
    <derivirana_varijabla naziv="DomainObject.Predmet.ProtuStrankaListFormatedWithAdress_1">
      <item>BAU-MET društvo s ograničenom odgovornošću za gradnju i montažu, Glavna 29, 40323 Prelog</item>
    </derivirana_varijabla>
  </DomainObject.Predmet.ProtuStrankaListFormatedWithAdress>
  <DomainObject.Predmet.ProtuStrankaListFormatedWithAdressOIB>
    <izvorni_sadrzaj>
      <item>BAU-MET društvo s ograničenom odgovornošću za gradnju i montažu, OIB 97238771078, Glavna 29, 40323 Prelog</item>
    </izvorni_sadrzaj>
    <derivirana_varijabla naziv="DomainObject.Predmet.ProtuStrankaListFormatedWithAdressOIB_1">
      <item>BAU-MET društvo s ograničenom odgovornošću za gradnju i montažu, OIB 97238771078, Glavna 29, 40323 Prelog</item>
    </derivirana_varijabla>
  </DomainObject.Predmet.ProtuStrankaListFormatedWithAdressOIB>
  <DomainObject.Predmet.ProtuStrankaListNazivFormated>
    <izvorni_sadrzaj>
      <item>BAU-MET društvo s ograničenom odgovornošću za gradnju i montažu</item>
    </izvorni_sadrzaj>
    <derivirana_varijabla naziv="DomainObject.Predmet.ProtuStrankaListNazivFormated_1">
      <item>BAU-MET društvo s ograničenom odgovornošću za gradnju i montažu</item>
    </derivirana_varijabla>
  </DomainObject.Predmet.ProtuStrankaListNazivFormated>
  <DomainObject.Predmet.ProtuStrankaListNazivFormatedOIB>
    <izvorni_sadrzaj>
      <item>BAU-MET društvo s ograničenom odgovornošću za gradnju i montažu, OIB 97238771078</item>
    </izvorni_sadrzaj>
    <derivirana_varijabla naziv="DomainObject.Predmet.ProtuStrankaListNazivFormatedOIB_1">
      <item>BAU-MET društvo s ograničenom odgovornošću za gradnju i montažu, OIB 97238771078</item>
    </derivirana_varijabla>
  </DomainObject.Predmet.ProtuStrankaListNazivFormatedOIB>
  <DomainObject.Predmet.OstaliListFormated>
    <izvorni_sadrzaj>
      <item>e-Oglasna</item>
      <item>Sudski registar</item>
      <item>Policijska postaja Prelog</item>
      <item>Općinski sud u Čakovcu, Zemljišnoknjižni odjel u Prelogu</item>
    </izvorni_sadrzaj>
    <derivirana_varijabla naziv="DomainObject.Predmet.OstaliListFormated_1">
      <item>e-Oglasna</item>
      <item>Sudski registar</item>
      <item>Policijska postaja Prelog</item>
      <item>Općinski sud u Čakovcu, Zemljišnoknjižni odjel u Prelogu</item>
    </derivirana_varijabla>
  </DomainObject.Predmet.OstaliListFormated>
  <DomainObject.Predmet.OstaliListFormatedOIB>
    <izvorni_sadrzaj>
      <item>e-Oglasna</item>
      <item>Sudski registar</item>
      <item>Policijska postaja Prelog</item>
      <item>Općinski sud u Čakovcu, Zemljišnoknjižni odjel u Prelogu</item>
    </izvorni_sadrzaj>
    <derivirana_varijabla naziv="DomainObject.Predmet.OstaliListFormatedOIB_1">
      <item>e-Oglasna</item>
      <item>Sudski registar</item>
      <item>Policijska postaja Prelog</item>
      <item>Općinski sud u Čakovcu, Zemljišnoknjižni odjel u Prelogu</item>
    </derivirana_varijabla>
  </DomainObject.Predmet.OstaliListFormatedOIB>
  <DomainObject.Predmet.OstaliListFormatedWithAdress>
    <izvorni_sadrzaj>
      <item>e-Oglasna</item>
      <item>Sudski registar</item>
      <item>Policijska postaja Prelog</item>
      <item>Općinski sud u Čakovcu, Zemljišnoknjižni odjel u Prelogu</item>
    </izvorni_sadrzaj>
    <derivirana_varijabla naziv="DomainObject.Predmet.OstaliListFormatedWithAdress_1">
      <item>e-Oglasna</item>
      <item>Sudski registar</item>
      <item>Policijska postaja Prelog</item>
      <item>Općinski sud u Čakovcu, Zemljišnoknjižni odjel u Prelogu</item>
    </derivirana_varijabla>
  </DomainObject.Predmet.OstaliListFormatedWithAdress>
  <DomainObject.Predmet.OstaliListFormatedWithAdressOIB>
    <izvorni_sadrzaj>
      <item>e-Oglasna</item>
      <item>Sudski registar</item>
      <item>Policijska postaja Prelog</item>
      <item>Općinski sud u Čakovcu, Zemljišnoknjižni odjel u Prelogu</item>
    </izvorni_sadrzaj>
    <derivirana_varijabla naziv="DomainObject.Predmet.OstaliListFormatedWithAdressOIB_1">
      <item>e-Oglasna</item>
      <item>Sudski registar</item>
      <item>Policijska postaja Prelog</item>
      <item>Općinski sud u Čakovcu, Zemljišnoknjižni odjel u Prelogu</item>
    </derivirana_varijabla>
  </DomainObject.Predmet.OstaliListFormatedWithAdressOIB>
  <DomainObject.Predmet.OstaliListNazivFormated>
    <izvorni_sadrzaj>
      <item>e-Oglasna</item>
      <item>Sudski registar</item>
      <item>Policijska postaja Prelog</item>
      <item>Općinski sud u Čakovcu, Zemljišnoknjižni odjel u Prelogu</item>
    </izvorni_sadrzaj>
    <derivirana_varijabla naziv="DomainObject.Predmet.OstaliListNazivFormated_1">
      <item>e-Oglasna</item>
      <item>Sudski registar</item>
      <item>Policijska postaja Prelog</item>
      <item>Općinski sud u Čakovcu, Zemljišnoknjižni odjel u Prelogu</item>
    </derivirana_varijabla>
  </DomainObject.Predmet.OstaliListNazivFormated>
  <DomainObject.Predmet.OstaliListNazivFormatedOIB>
    <izvorni_sadrzaj>
      <item>e-Oglasna</item>
      <item>Sudski registar</item>
      <item>Policijska postaja Prelog</item>
      <item>Općinski sud u Čakovcu, Zemljišnoknjižni odjel u Prelogu</item>
    </izvorni_sadrzaj>
    <derivirana_varijabla naziv="DomainObject.Predmet.OstaliListNazivFormatedOIB_1">
      <item>e-Oglasna</item>
      <item>Sudski registar</item>
      <item>Policijska postaja Prelog</item>
      <item>Općinski sud u Čakovcu, Zemljišnoknjižni odjel u Prelogu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>St-551/2015-11</izvorni_sadrzaj>
    <derivirana_varijabla naziv="DomainObject.PoslovniBrojDokumenta_1">St-551/2015-11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BAU-MET društvo s ograničenom odgovornošću za gradnju i montažu</izvorni_sadrzaj>
    <derivirana_varijabla naziv="DomainObject.Predmet.ProtustrankaIDrugi_1">BAU-MET društvo s ograničenom odgovornošću za gradnju i montažu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BAU-MET društvo s ograničenom odgovornošću za gradnju i montažu, OIB 97238771078, Glavna 29, 40323 Prelog</izvorni_sadrzaj>
    <derivirana_varijabla naziv="DomainObject.Predmet.ProtustrankaIDrugiAdressOIB_1">BAU-MET društvo s ograničenom odgovornošću za gradnju i montažu, OIB 97238771078, Glavna 29,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BAU-MET društvo s ograničenom odgovornošću za gradnju i montažu</item>
      <item>e-Oglasna</item>
      <item>Sudski registar</item>
      <item>Policijska postaja Prelog</item>
      <item>Općinski sud u Čakovcu, Zemljišnoknjižni odjel u Prelogu</item>
    </izvorni_sadrzaj>
    <derivirana_varijabla naziv="DomainObject.Predmet.SudioniciListNaziv_1">
      <item>Financijska agencija</item>
      <item>BAU-MET društvo s ograničenom odgovornošću za gradnju i montažu</item>
      <item>e-Oglasna</item>
      <item>Sudski registar</item>
      <item>Policijska postaja Prelog</item>
      <item>Općinski sud u Čakovcu, Zemljišnoknjižni odjel u Prelogu</item>
    </derivirana_varijabla>
  </DomainObject.Predmet.SudioniciListNaziv>
  <DomainObject.Predmet.SudioniciListAdressOIB>
    <izvorni_sadrzaj>
      <item>Financijska agencija, OIB 85821130368, A.Cesarca 2,42000 Varaždin</item>
      <item>BAU-MET društvo s ograničenom odgovornošću za gradnju i montažu, OIB 97238771078, Glavna 29,40323 Prelog</item>
      <item>e-Oglasna</item>
      <item>Sudski registar</item>
      <item>Policijska postaja Prelog</item>
      <item>Općinski sud u Čakovcu, Zemljišnoknjižni odjel u Prelogu</item>
    </izvorni_sadrzaj>
    <derivirana_varijabla naziv="DomainObject.Predmet.SudioniciListAdressOIB_1">
      <item>Financijska agencija, OIB 85821130368, A.Cesarca 2,42000 Varaždin</item>
      <item>BAU-MET društvo s ograničenom odgovornošću za gradnju i montažu, OIB 97238771078, Glavna 29,40323 Prelog</item>
      <item>e-Oglasna</item>
      <item>Sudski registar</item>
      <item>Policijska postaja Prelog</item>
      <item>Općinski sud u Čakovcu, Zemljišnoknjižni odjel u Prelogu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386520-5136-47D8-9055-66074CD737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1686</properties:Characters>
  <properties:Lines>78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2016-03-04T07:29:00Z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St-551/2015-11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