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f88e" w14:paraId="31cf88e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8D4937" w:rsidRPr="008D4937">
        <w:t>BIRC ANTIQE j.d.o.o.</w:t>
      </w:r>
      <w:r w:rsidR="009745DD">
        <w:t xml:space="preserve">, </w:t>
      </w:r>
      <w:r w:rsidR="008D4937" w:rsidRPr="008D4937">
        <w:t>Vukovar</w:t>
      </w:r>
      <w:r w:rsidR="009745DD">
        <w:t xml:space="preserve">, </w:t>
      </w:r>
      <w:proofErr w:type="spellStart"/>
      <w:r w:rsidR="008D4937" w:rsidRPr="008D4937">
        <w:t>Dr.Franje</w:t>
      </w:r>
      <w:proofErr w:type="spellEnd"/>
      <w:r w:rsidR="008D4937" w:rsidRPr="008D4937">
        <w:t xml:space="preserve"> Tuđmana 8</w:t>
      </w:r>
      <w:r w:rsidR="009745DD">
        <w:t xml:space="preserve">, MBS: </w:t>
      </w:r>
      <w:r w:rsidR="008D4937" w:rsidRPr="008D4937">
        <w:t>030184212</w:t>
      </w:r>
      <w:r w:rsidR="009745DD">
        <w:t xml:space="preserve">, OIB: </w:t>
      </w:r>
      <w:r w:rsidR="008D4937" w:rsidRPr="008D4937">
        <w:t>66464653820</w:t>
      </w:r>
      <w:r w:rsidRPr="00B37760">
        <w:rPr>
          <w:color w:val="000000"/>
        </w:rPr>
        <w:t xml:space="preserve">, dana </w:t>
      </w:r>
      <w:r w:rsidR="008D4937">
        <w:rPr>
          <w:color w:val="000000"/>
        </w:rPr>
        <w:t>28</w:t>
      </w:r>
      <w:r w:rsidR="0023004B">
        <w:rPr>
          <w:color w:val="000000"/>
        </w:rPr>
        <w:t xml:space="preserve">. </w:t>
      </w:r>
      <w:r w:rsidR="00506C07">
        <w:rPr>
          <w:color w:val="000000"/>
        </w:rPr>
        <w:t>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>
      <w:pPr>
        <w:jc w:val="both"/>
      </w:pPr>
    </w:p>
    <w:p w:rsidRDefault="00976949" w:rsidP="0085221D" w:rsidR="0097694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F358B2" w:rsidRPr="008D4937">
        <w:t>BIRC ANTIQE j.d.o.o.</w:t>
      </w:r>
      <w:r w:rsidR="00F358B2">
        <w:t xml:space="preserve">, </w:t>
      </w:r>
      <w:r w:rsidR="00F358B2" w:rsidRPr="008D4937">
        <w:t>Vukovar</w:t>
      </w:r>
      <w:r w:rsidR="00F358B2">
        <w:t xml:space="preserve">, </w:t>
      </w:r>
      <w:proofErr w:type="spellStart"/>
      <w:r w:rsidR="00F358B2" w:rsidRPr="008D4937">
        <w:t>Dr.Franje</w:t>
      </w:r>
      <w:proofErr w:type="spellEnd"/>
      <w:r w:rsidR="00F358B2" w:rsidRPr="008D4937">
        <w:t xml:space="preserve"> Tuđmana 8</w:t>
      </w:r>
      <w:r w:rsidR="00F358B2">
        <w:t xml:space="preserve">, MBS: </w:t>
      </w:r>
      <w:r w:rsidR="00F358B2" w:rsidRPr="008D4937">
        <w:t>030184212</w:t>
      </w:r>
      <w:r w:rsidR="00F358B2">
        <w:t xml:space="preserve">, OIB: </w:t>
      </w:r>
      <w:r w:rsidR="00F358B2" w:rsidRPr="008D4937">
        <w:t>66464653820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0D6F69" w:rsidP="000D6F69" w:rsidR="000D6F69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Ivo </w:t>
      </w:r>
      <w:proofErr w:type="spellStart"/>
      <w:r>
        <w:t>Mijoč</w:t>
      </w:r>
      <w:proofErr w:type="spellEnd"/>
      <w:r>
        <w:t xml:space="preserve"> OIB: 15425129018 Osijek, Ulica Andrije Hebranga 73, 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0D6F69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0D6F69" w:rsidP="0085221D" w:rsidR="000D6F69">
      <w:pPr>
        <w:jc w:val="both"/>
      </w:pPr>
    </w:p>
    <w:p w:rsidRDefault="000D6F69" w:rsidP="0085221D" w:rsidR="000D6F69">
      <w:pPr>
        <w:jc w:val="both"/>
      </w:pPr>
      <w:r>
        <w:t xml:space="preserve">6. </w:t>
      </w:r>
      <w:r w:rsidR="0085221D" w:rsidRPr="00B37760"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r w:rsidR="00BB26AB" w:rsidRPr="008D4937">
        <w:t>BIRC ANTIQE j.d.o.o.</w:t>
      </w:r>
      <w:r w:rsidR="00BB26AB">
        <w:t xml:space="preserve">, </w:t>
      </w:r>
      <w:r w:rsidR="00BB26AB" w:rsidRPr="008D4937">
        <w:t>Vukovar</w:t>
      </w:r>
      <w:r w:rsidR="00BB26AB">
        <w:t xml:space="preserve">, </w:t>
      </w:r>
      <w:proofErr w:type="spellStart"/>
      <w:r w:rsidR="00BB26AB" w:rsidRPr="008D4937">
        <w:t>Dr.Franje</w:t>
      </w:r>
      <w:proofErr w:type="spellEnd"/>
      <w:r w:rsidR="00BB26AB" w:rsidRPr="008D4937">
        <w:t xml:space="preserve"> Tuđmana 8</w:t>
      </w:r>
      <w:r w:rsidR="00BB26AB">
        <w:t xml:space="preserve">, MBS: </w:t>
      </w:r>
      <w:r w:rsidR="00BB26AB" w:rsidRPr="008D4937">
        <w:t>030184212</w:t>
      </w:r>
      <w:r w:rsidR="00BB26AB">
        <w:t xml:space="preserve">, OIB: </w:t>
      </w:r>
      <w:r w:rsidR="00BB26AB" w:rsidRPr="008D4937">
        <w:t>66464653820</w:t>
      </w:r>
      <w:r w:rsidR="005D0309">
        <w:t>,</w:t>
      </w:r>
      <w:r w:rsidR="005A3D9C">
        <w:t xml:space="preserve"> za dan</w:t>
      </w:r>
    </w:p>
    <w:p w:rsidRDefault="000D6F69" w:rsidP="0085221D" w:rsidR="000D6F69">
      <w:pPr>
        <w:jc w:val="both"/>
      </w:pPr>
    </w:p>
    <w:p w:rsidRDefault="000D6F69" w:rsidP="0085221D" w:rsidR="000D6F69" w:rsidRPr="000D6F69">
      <w:pPr>
        <w:jc w:val="both"/>
      </w:pPr>
    </w:p>
    <w:p w:rsidRDefault="008A1D67" w:rsidP="00BB26AB" w:rsidR="0085221D" w:rsidRPr="00BB26AB">
      <w:pPr>
        <w:pStyle w:val="Odlomakpopisa"/>
        <w:numPr>
          <w:ilvl w:val="0"/>
          <w:numId w:val="18"/>
        </w:numPr>
        <w:jc w:val="center"/>
        <w:rPr>
          <w:b/>
        </w:rPr>
      </w:pPr>
      <w:r w:rsidRPr="00BB26AB">
        <w:rPr>
          <w:b/>
          <w:color w:val="000000"/>
        </w:rPr>
        <w:t>travnja</w:t>
      </w:r>
      <w:r w:rsidR="00ED6F97" w:rsidRPr="00BB26AB">
        <w:rPr>
          <w:b/>
          <w:color w:val="000000"/>
        </w:rPr>
        <w:t xml:space="preserve"> 201</w:t>
      </w:r>
      <w:r w:rsidR="00DB48D4" w:rsidRPr="00BB26AB">
        <w:rPr>
          <w:b/>
          <w:color w:val="000000"/>
        </w:rPr>
        <w:t>8</w:t>
      </w:r>
      <w:r w:rsidR="00ED6F97" w:rsidRPr="00BB26AB">
        <w:rPr>
          <w:b/>
          <w:color w:val="000000"/>
        </w:rPr>
        <w:t xml:space="preserve">. u </w:t>
      </w:r>
      <w:r w:rsidRPr="00BB26AB">
        <w:rPr>
          <w:b/>
          <w:color w:val="000000"/>
        </w:rPr>
        <w:t>9,</w:t>
      </w:r>
      <w:r w:rsidR="00BB26AB">
        <w:rPr>
          <w:b/>
          <w:color w:val="000000"/>
        </w:rPr>
        <w:t>4</w:t>
      </w:r>
      <w:r w:rsidRPr="00BB26AB">
        <w:rPr>
          <w:b/>
          <w:color w:val="000000"/>
        </w:rPr>
        <w:t>0</w:t>
      </w:r>
      <w:r w:rsidR="0085221D" w:rsidRPr="00BB26AB">
        <w:rPr>
          <w:b/>
          <w:color w:val="000000"/>
        </w:rPr>
        <w:t xml:space="preserve"> sati</w:t>
      </w:r>
    </w:p>
    <w:p w:rsidRDefault="00D05229" w:rsidP="00014B0E" w:rsidR="0085221D" w:rsidRPr="008A1D67">
      <w:pPr>
        <w:jc w:val="center"/>
        <w:rPr>
          <w:b/>
        </w:rPr>
      </w:pPr>
      <w:r>
        <w:rPr>
          <w:b/>
          <w:color w:val="000000"/>
        </w:rPr>
        <w:t xml:space="preserve">    </w:t>
      </w:r>
      <w:r w:rsidR="0085221D" w:rsidRPr="008A1D67">
        <w:rPr>
          <w:b/>
          <w:color w:val="000000"/>
        </w:rPr>
        <w:t>u prostorijama Trgovačkog suda u Osijeku,</w:t>
      </w:r>
    </w:p>
    <w:p w:rsidRDefault="00D05229" w:rsidP="00014B0E" w:rsidR="0085221D" w:rsidRPr="00EC2419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</w:t>
      </w:r>
      <w:r w:rsidR="0085221D" w:rsidRPr="008A1D67">
        <w:rPr>
          <w:b/>
          <w:color w:val="000000"/>
        </w:rPr>
        <w:t>Zagrebačka br. 2, soba broj 2</w:t>
      </w:r>
      <w:r w:rsidR="00ED6F97" w:rsidRPr="008A1D67">
        <w:rPr>
          <w:b/>
          <w:color w:val="000000"/>
        </w:rPr>
        <w:t>3</w:t>
      </w:r>
      <w:r w:rsidR="0085221D" w:rsidRPr="008A1D67">
        <w:rPr>
          <w:b/>
          <w:color w:val="000000"/>
        </w:rPr>
        <w:t>/I.</w:t>
      </w:r>
    </w:p>
    <w:p w:rsidRDefault="000D6F69" w:rsidP="0085221D" w:rsidR="000D6F69">
      <w:pPr>
        <w:jc w:val="both"/>
      </w:pPr>
    </w:p>
    <w:p w:rsidRDefault="000D6F69" w:rsidP="0085221D" w:rsidR="000D6F69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234EAF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1C7342">
        <w:t>16. veljače</w:t>
      </w:r>
      <w:r w:rsidR="00AA6BD3">
        <w:t xml:space="preserve"> 2018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</w:t>
      </w:r>
      <w:r w:rsidR="00A4310C" w:rsidRPr="00EA5CE5">
        <w:t>85821130368</w:t>
      </w:r>
      <w:r w:rsidRPr="00EA5CE5">
        <w:t xml:space="preserve"> klasa: 110-07/1</w:t>
      </w:r>
      <w:r w:rsidR="00AA6BD3" w:rsidRPr="00EA5CE5">
        <w:t>8</w:t>
      </w:r>
      <w:r w:rsidRPr="00EA5CE5">
        <w:t xml:space="preserve">-01/04 </w:t>
      </w:r>
      <w:proofErr w:type="spellStart"/>
      <w:r w:rsidRPr="00EA5CE5">
        <w:t>Ur</w:t>
      </w:r>
      <w:proofErr w:type="spellEnd"/>
      <w:r w:rsidRPr="00EA5CE5">
        <w:t>. broj 04-06-1</w:t>
      </w:r>
      <w:r w:rsidR="00AA6BD3" w:rsidRPr="00EA5CE5">
        <w:t>8</w:t>
      </w:r>
      <w:r w:rsidRPr="00EA5CE5">
        <w:t>-</w:t>
      </w:r>
      <w:r w:rsidR="001C7342">
        <w:t>776</w:t>
      </w:r>
      <w:r w:rsidRPr="00EA5CE5">
        <w:t xml:space="preserve"> od </w:t>
      </w:r>
      <w:r w:rsidR="001C7342">
        <w:t>15. veljače</w:t>
      </w:r>
      <w:r w:rsidR="00E55087">
        <w:t xml:space="preserve"> 2018</w:t>
      </w:r>
      <w:r w:rsidR="000B1FC5" w:rsidRPr="00EA5CE5">
        <w:t>.</w:t>
      </w:r>
      <w:r w:rsidRPr="00EA5CE5">
        <w:t xml:space="preserve"> godine, za otvaranje stečajnog postupka nad dužnikom </w:t>
      </w:r>
      <w:r w:rsidR="00AE7CDA">
        <w:t xml:space="preserve">BIRC ANTIQE j.d.o.o., Vukovar, </w:t>
      </w:r>
      <w:proofErr w:type="spellStart"/>
      <w:r w:rsidR="00AE7CDA">
        <w:t>Dr.Franje</w:t>
      </w:r>
      <w:proofErr w:type="spellEnd"/>
      <w:r w:rsidR="00AE7CDA">
        <w:t xml:space="preserve"> Tuđmana 8, MBS: 030184212, OIB: 66464653820</w:t>
      </w:r>
      <w:r w:rsidRPr="00EA5CE5"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 w:rsidRPr="00E55087">
        <w:t xml:space="preserve">U zahtjevu je navela da na dan </w:t>
      </w:r>
      <w:r w:rsidR="00AE7CDA">
        <w:t>14. veljače</w:t>
      </w:r>
      <w:r w:rsidR="00E55087" w:rsidRPr="00E55087">
        <w:t xml:space="preserve"> 2018.</w:t>
      </w:r>
      <w:r w:rsidR="00045111" w:rsidRPr="00E55087">
        <w:t xml:space="preserve"> </w:t>
      </w:r>
      <w:r w:rsidRPr="00E55087">
        <w:t>godine dužnik u Očevidniku</w:t>
      </w:r>
      <w:r>
        <w:t xml:space="preserve">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AE7CDA">
        <w:t>16.739,58</w:t>
      </w:r>
      <w:r>
        <w:t xml:space="preserve"> kn, u koji iznos je uračunata kamata i naknada FINE za provedbu ovrhe na novčanim sredstvima dužnika. Navodi da dužnik ima </w:t>
      </w:r>
      <w:r w:rsidR="00CB3220">
        <w:t>2</w:t>
      </w:r>
      <w:r>
        <w:t xml:space="preserve"> zaposlen</w:t>
      </w:r>
      <w:r w:rsidR="008F1A52">
        <w:t>a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CB59E8">
        <w:t>14. veljače</w:t>
      </w:r>
      <w:r w:rsidR="008F1A52">
        <w:t xml:space="preserve"> 2018. </w:t>
      </w:r>
      <w:r>
        <w:t xml:space="preserve">godine te u svom podnesku od </w:t>
      </w:r>
      <w:r w:rsidR="00CB59E8">
        <w:t xml:space="preserve">15. veljače </w:t>
      </w:r>
      <w:r w:rsidR="008F1A52">
        <w:t xml:space="preserve">2018. </w:t>
      </w:r>
      <w:r>
        <w:t xml:space="preserve">godine navodi da dužnik na dan </w:t>
      </w:r>
      <w:r w:rsidR="00563A35">
        <w:t xml:space="preserve">14. veljače </w:t>
      </w:r>
      <w:r w:rsidR="005B532B">
        <w:t>2018.</w:t>
      </w:r>
      <w:r w:rsidR="007E088B">
        <w:t xml:space="preserve"> </w:t>
      </w:r>
      <w:r>
        <w:t xml:space="preserve">godine u Jedinstvenom registru računa ima otvorene sljedeće račune i oročena novčana sredstva: </w:t>
      </w:r>
      <w:r w:rsidR="00563A35">
        <w:t>HR5223600001102592614 Zagrebačka banka d.d.</w:t>
      </w:r>
      <w:r w:rsidR="00DE3EF2">
        <w:rPr>
          <w:color w:val="000000"/>
        </w:rPr>
        <w:t>,</w:t>
      </w:r>
      <w:r w:rsidR="00E1624B">
        <w:rPr>
          <w:color w:val="000000"/>
        </w:rPr>
        <w:t xml:space="preserve"> </w:t>
      </w:r>
      <w:r w:rsidR="00E1624B">
        <w:t xml:space="preserve">te da na temelju čl. 112. st. 5. Stečajnog zakona dužnik na dan </w:t>
      </w:r>
      <w:r w:rsidR="003A44A6">
        <w:t xml:space="preserve">14. veljače </w:t>
      </w:r>
      <w:r w:rsidR="0049358B">
        <w:t xml:space="preserve">2018.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096FC4">
        <w:t xml:space="preserve">ima zaplijenjena novčana sredstva u iznosu od </w:t>
      </w:r>
      <w:r w:rsidR="00D64A4E">
        <w:t>1.225,00</w:t>
      </w:r>
      <w:r w:rsidR="00096FC4">
        <w:t xml:space="preserve"> kn.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2629E6">
        <w:t>28</w:t>
      </w:r>
      <w:r w:rsidR="001066A1">
        <w:t>. veljače</w:t>
      </w:r>
      <w:r w:rsidR="00CF5A9F">
        <w:t xml:space="preserve">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>
      <w:pPr>
        <w:jc w:val="both"/>
      </w:pPr>
    </w:p>
    <w:p w:rsidRDefault="00151867" w:rsidP="00732816" w:rsidR="00151867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B87273" w:rsidP="00B87273" w:rsidR="00B87273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 xml:space="preserve">. upravitelju </w:t>
      </w:r>
      <w:r w:rsidR="002F3A45">
        <w:t xml:space="preserve">Ivi </w:t>
      </w:r>
      <w:proofErr w:type="spellStart"/>
      <w:r w:rsidR="002F3A45">
        <w:t>Mijoč</w:t>
      </w:r>
      <w:proofErr w:type="spellEnd"/>
      <w:r w:rsidR="002F3A45">
        <w:t>, Osijek, Ulica Andrije Hebranga 73</w:t>
      </w:r>
    </w:p>
    <w:p w:rsidRDefault="00B87273" w:rsidP="00B87273" w:rsidR="009C66DA">
      <w:pPr>
        <w:jc w:val="both"/>
      </w:pPr>
      <w:r>
        <w:t>-dužniku</w:t>
      </w:r>
      <w:r w:rsidR="009C66DA">
        <w:t xml:space="preserve"> </w:t>
      </w:r>
      <w:r w:rsidR="009C66DA" w:rsidRPr="009C66DA">
        <w:t xml:space="preserve">BIRC ANTIQE j.d.o.o., Vukovar, </w:t>
      </w:r>
      <w:proofErr w:type="spellStart"/>
      <w:r w:rsidR="009C66DA" w:rsidRPr="009C66DA">
        <w:t>Dr.Franje</w:t>
      </w:r>
      <w:proofErr w:type="spellEnd"/>
      <w:r w:rsidR="009C66DA" w:rsidRPr="009C66DA">
        <w:t xml:space="preserve"> Tuđmana 8</w:t>
      </w:r>
    </w:p>
    <w:p w:rsidRDefault="00B87273" w:rsidP="00B87273" w:rsidR="00B87273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</w:t>
      </w:r>
      <w:r w:rsidR="009C66DA">
        <w:t xml:space="preserve"> </w:t>
      </w:r>
      <w:r w:rsidR="009C66DA" w:rsidRPr="009C66DA">
        <w:t xml:space="preserve">Igor Smolčić, Vukovar, dr. Antuna Bauera - </w:t>
      </w:r>
      <w:proofErr w:type="spellStart"/>
      <w:r w:rsidR="009C66DA" w:rsidRPr="009C66DA">
        <w:t>Paje</w:t>
      </w:r>
      <w:proofErr w:type="spellEnd"/>
      <w:r w:rsidR="009C66DA" w:rsidRPr="009C66DA">
        <w:t xml:space="preserve"> 3</w:t>
      </w:r>
    </w:p>
    <w:p w:rsidRDefault="00B87273" w:rsidP="00B87273" w:rsidR="00B87273">
      <w:pPr>
        <w:jc w:val="both"/>
      </w:pPr>
      <w:r>
        <w:t xml:space="preserve">-FINA </w:t>
      </w:r>
    </w:p>
    <w:p w:rsidRDefault="00B87273" w:rsidP="00B87273" w:rsidR="00B87273">
      <w:pPr>
        <w:jc w:val="both"/>
      </w:pPr>
      <w:r>
        <w:t>-Ministarstvu pravosuđa RH, Zagreb, Ulica Grada Vukovara 49, elektroničkom poštom</w:t>
      </w:r>
    </w:p>
    <w:p w:rsidRDefault="00B87273" w:rsidP="00B87273" w:rsidR="00B87273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B87273" w:rsidP="00B87273" w:rsidR="006D3C3F" w:rsidRPr="00B37760">
      <w:pPr>
        <w:jc w:val="both"/>
      </w:pPr>
      <w:r>
        <w:t>- R 25.4.2018 u 9,40h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259" w:rsidR="00A95259">
      <w:r>
        <w:separator/>
      </w:r>
    </w:p>
  </w:endnote>
  <w:endnote w:id="0" w:type="continuationSeparator">
    <w:p w:rsidRDefault="00A95259" w:rsidR="00A95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259" w:rsidR="00A95259">
      <w:r>
        <w:separator/>
      </w:r>
    </w:p>
  </w:footnote>
  <w:footnote w:id="0" w:type="continuationSeparator">
    <w:p w:rsidRDefault="00A95259" w:rsidR="00A952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65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51078" w:rsidR="00A5107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A51078">
      <w:t>7 St-154/18-4</w:t>
    </w:r>
  </w:p>
  <w:p w:rsidRDefault="00546D11" w:rsidP="00B10FAD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A51078">
      <w:t>154</w:t>
    </w:r>
    <w:r w:rsidR="00B10FAD">
      <w:t>/18-</w:t>
    </w:r>
    <w:r w:rsidR="00A51078">
      <w:t>4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6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9"/>
  </w:num>
  <w:num w:numId="14">
    <w:abstractNumId w:val="10"/>
  </w:num>
  <w:num w:numId="15">
    <w:abstractNumId w:val="14"/>
  </w:num>
  <w:num w:numId="16">
    <w:abstractNumId w:val="16"/>
  </w:num>
  <w:num w:numId="17">
    <w:abstractNumId w:val="11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505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2C5"/>
    <w:rsid w:val="000350A4"/>
    <w:rsid w:val="000409D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50D"/>
    <w:rsid w:val="00116CBA"/>
    <w:rsid w:val="001175E5"/>
    <w:rsid w:val="00117693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457D"/>
    <w:rsid w:val="001752DE"/>
    <w:rsid w:val="00175618"/>
    <w:rsid w:val="00176574"/>
    <w:rsid w:val="0017746A"/>
    <w:rsid w:val="00180434"/>
    <w:rsid w:val="0018135D"/>
    <w:rsid w:val="00181578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9E6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0AFB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5B05"/>
    <w:rsid w:val="004166D4"/>
    <w:rsid w:val="0041765F"/>
    <w:rsid w:val="00421F42"/>
    <w:rsid w:val="004252C3"/>
    <w:rsid w:val="0042546B"/>
    <w:rsid w:val="00426521"/>
    <w:rsid w:val="00426D7B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58B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3A35"/>
    <w:rsid w:val="00564271"/>
    <w:rsid w:val="00566E5A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74"/>
    <w:rsid w:val="00622A93"/>
    <w:rsid w:val="00622FA9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19DE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0830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65D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47C8B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4937"/>
    <w:rsid w:val="008D5F88"/>
    <w:rsid w:val="008E175A"/>
    <w:rsid w:val="008E27E6"/>
    <w:rsid w:val="008E2D4B"/>
    <w:rsid w:val="008E439F"/>
    <w:rsid w:val="008E6F1B"/>
    <w:rsid w:val="008F0E90"/>
    <w:rsid w:val="008F1A52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949"/>
    <w:rsid w:val="00976BC0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6DA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6E70"/>
    <w:rsid w:val="00A77F02"/>
    <w:rsid w:val="00A8049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25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5F48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220"/>
    <w:rsid w:val="00CB3876"/>
    <w:rsid w:val="00CB4BE0"/>
    <w:rsid w:val="00CB59E8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A4E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CE5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3ED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8B2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0ACC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19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419D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419D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9D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9D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19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419D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419D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9D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9D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St-154/2018-4</izvorni_sadrzaj>
    <derivirana_varijabla naziv="DomainObject.Oznaka_1">St-154/2018-4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St-154/2018</izvorni_sadrzaj>
    <derivirana_varijabla naziv="DomainObject.Predmet.OznakaBroj_1">St-154/2018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BIRC ANTIQE jednostavno društvo s ograničenom odgovornošću za trgovinu i usluge</izvorni_sadrzaj>
    <derivirana_varijabla naziv="DomainObject.Predmet.ProtustrankaFormated_1">  BIRC ANTIQE jednostavno društvo s ograničenom odgovornošću za trgovinu i usluge</derivirana_varijabla>
  </DomainObject.Predmet.ProtustrankaFormated>
  <DomainObject.Predmet.ProtustrankaFormatedOIB>
    <izvorni_sadrzaj>  BIRC ANTIQE jednostavno društvo s ograničenom odgovornošću za trgovinu i usluge, OIB 66464653820</izvorni_sadrzaj>
    <derivirana_varijabla naziv="DomainObject.Predmet.ProtustrankaFormatedOIB_1">  BIRC ANTIQE jednostavno društvo s ograničenom odgovornošću za trgovinu i usluge, OIB 66464653820</derivirana_varijabla>
  </DomainObject.Predmet.ProtustrankaFormatedOIB>
  <DomainObject.Predmet.ProtustrankaFormatedWithAdress>
    <izvorni_sadrzaj> BIRC ANTIQE jednostavno društvo s ograničenom odgovornošću za trgovinu i usluge, Dr.Franje Tuđmana 8, 32000 Vukovar</izvorni_sadrzaj>
    <derivirana_varijabla naziv="DomainObject.Predmet.ProtustrankaFormatedWithAdress_1"> BIRC ANTIQE jednostavno društvo s ograničenom odgovornošću za trgovinu i usluge, Dr.Franje Tuđmana 8, 32000 Vukovar</derivirana_varijabla>
  </DomainObject.Predmet.ProtustrankaFormatedWithAdress>
  <DomainObject.Predmet.ProtustrankaFormatedWithAdressOIB>
    <izvorni_sadrzaj> BIRC ANTIQE jednostavno društvo s ograničenom odgovornošću za trgovinu i usluge, OIB 66464653820, Dr.Franje Tuđmana 8, 32000 Vukovar</izvorni_sadrzaj>
    <derivirana_varijabla naziv="DomainObject.Predmet.ProtustrankaFormatedWithAdressOIB_1"> BIRC ANTIQE jednostavno društvo s ograničenom odgovornošću za trgovinu i usluge, OIB 66464653820, Dr.Franje Tuđmana 8, 32000 Vukovar</derivirana_varijabla>
  </DomainObject.Predmet.ProtustrankaFormatedWithAdressOIB>
  <DomainObject.Predmet.ProtustrankaWithAdress>
    <izvorni_sadrzaj>BIRC ANTIQE jednostavno društvo s ograničenom odgovornošću za trgovinu i usluge Dr.Franje Tuđmana 8, 32000 Vukovar</izvorni_sadrzaj>
    <derivirana_varijabla naziv="DomainObject.Predmet.ProtustrankaWithAdress_1">BIRC ANTIQE jednostavno društvo s ograničenom odgovornošću za trgovinu i usluge Dr.Franje Tuđmana 8, 32000 Vukovar</derivirana_varijabla>
  </DomainObject.Predmet.ProtustrankaWithAdress>
  <DomainObject.Predmet.ProtustrankaWithAdressOIB>
    <izvorni_sadrzaj>BIRC ANTIQE jednostavno društvo s ograničenom odgovornošću za trgovinu i usluge, OIB 66464653820, Dr.Franje Tuđmana 8, 32000 Vukovar</izvorni_sadrzaj>
    <derivirana_varijabla naziv="DomainObject.Predmet.ProtustrankaWithAdressOIB_1">BIRC ANTIQE jednostavno društvo s ograničenom odgovornošću za trgovinu i usluge, OIB 66464653820, Dr.Franje Tuđmana 8, 32000 Vukovar</derivirana_varijabla>
  </DomainObject.Predmet.ProtustrankaWithAdressOIB>
  <DomainObject.Predmet.ProtustrankaNazivFormated>
    <izvorni_sadrzaj>BIRC ANTIQE jednostavno društvo s ograničenom odgovornošću za trgovinu i usluge</izvorni_sadrzaj>
    <derivirana_varijabla naziv="DomainObject.Predmet.ProtustrankaNazivFormated_1">BIRC ANTIQE jednostavno društvo s ograničenom odgovornošću za trgovinu i usluge</derivirana_varijabla>
  </DomainObject.Predmet.ProtustrankaNazivFormated>
  <DomainObject.Predmet.ProtustrankaNazivFormatedOIB>
    <izvorni_sadrzaj>BIRC ANTIQE jednostavno društvo s ograničenom odgovornošću za trgovinu i usluge, OIB 66464653820</izvorni_sadrzaj>
    <derivirana_varijabla naziv="DomainObject.Predmet.ProtustrankaNazivFormatedOIB_1">BIRC ANTIQE jednostavno društvo s ograničenom odgovornošću za trgovinu i usluge, OIB 66464653820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BIRC ANTIQE jednostavno društvo s ograničenom odgovornošću za trgovinu i usluge</item>
    </izvorni_sadrzaj>
    <derivirana_varijabla naziv="DomainObject.Predmet.ProtuStrankaListFormated_1">
      <item>BIRC ANTIQE jednostavno društvo s ograničenom odgovornošću za trgovinu i usluge</item>
    </derivirana_varijabla>
  </DomainObject.Predmet.ProtuStrankaListFormated>
  <DomainObject.Predmet.ProtuStrankaListFormatedOIB>
    <izvorni_sadrzaj>
      <item>BIRC ANTIQE jednostavno društvo s ograničenom odgovornošću za trgovinu i usluge, OIB 66464653820</item>
    </izvorni_sadrzaj>
    <derivirana_varijabla naziv="DomainObject.Predmet.ProtuStrankaListFormatedOIB_1">
      <item>BIRC ANTIQE jednostavno društvo s ograničenom odgovornošću za trgovinu i usluge, OIB 66464653820</item>
    </derivirana_varijabla>
  </DomainObject.Predmet.ProtuStrankaListFormatedOIB>
  <DomainObject.Predmet.ProtuStrankaListFormatedWithAdress>
    <izvorni_sadrzaj>
      <item>BIRC ANTIQE jednostavno društvo s ograničenom odgovornošću za trgovinu i usluge, Dr.Franje Tuđmana 8, 32000 Vukovar</item>
    </izvorni_sadrzaj>
    <derivirana_varijabla naziv="DomainObject.Predmet.ProtuStrankaListFormatedWithAdress_1">
      <item>BIRC ANTIQE jednostavno društvo s ograničenom odgovornošću za trgovinu i usluge, Dr.Franje Tuđmana 8, 32000 Vukovar</item>
    </derivirana_varijabla>
  </DomainObject.Predmet.ProtuStrankaListFormatedWithAdress>
  <DomainObject.Predmet.ProtuStrankaListFormatedWithAdressOIB>
    <izvorni_sadrzaj>
      <item>BIRC ANTIQE jednostavno društvo s ograničenom odgovornošću za trgovinu i usluge, OIB 66464653820, Dr.Franje Tuđmana 8, 32000 Vukovar</item>
    </izvorni_sadrzaj>
    <derivirana_varijabla naziv="DomainObject.Predmet.ProtuStrankaListFormatedWithAdressOIB_1">
      <item>BIRC ANTIQE jednostavno društvo s ograničenom odgovornošću za trgovinu i usluge, OIB 66464653820, Dr.Franje Tuđmana 8, 32000 Vukovar</item>
    </derivirana_varijabla>
  </DomainObject.Predmet.ProtuStrankaListFormatedWithAdressOIB>
  <DomainObject.Predmet.ProtuStrankaListNazivFormated>
    <izvorni_sadrzaj>
      <item>BIRC ANTIQE jednostavno društvo s ograničenom odgovornošću za trgovinu i usluge</item>
    </izvorni_sadrzaj>
    <derivirana_varijabla naziv="DomainObject.Predmet.ProtuStrankaListNazivFormated_1">
      <item>BIRC ANTIQE jednostavno društvo s ograničenom odgovornošću za trgovinu i usluge</item>
    </derivirana_varijabla>
  </DomainObject.Predmet.ProtuStrankaListNazivFormated>
  <DomainObject.Predmet.ProtuStrankaListNazivFormatedOIB>
    <izvorni_sadrzaj>
      <item>BIRC ANTIQE jednostavno društvo s ograničenom odgovornošću za trgovinu i usluge, OIB 66464653820</item>
    </izvorni_sadrzaj>
    <derivirana_varijabla naziv="DomainObject.Predmet.ProtuStrankaListNazivFormatedOIB_1">
      <item>BIRC ANTIQE jednostavno društvo s ograničenom odgovornošću za trgovinu i usluge, OIB 66464653820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St-154/2018-4</izvorni_sadrzaj>
    <derivirana_varijabla naziv="DomainObject.PoslovniBrojDokumenta_1">St-154/2018-4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BIRC ANTIQE jednostavno društvo s ograničenom odgovornošću za trgovinu i usluge</izvorni_sadrzaj>
    <derivirana_varijabla naziv="DomainObject.Predmet.ProtustrankaIDrugi_1">BIRC ANTIQE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BIRC ANTIQE jednostavno društvo s ograničenom odgovornošću za trgovinu i usluge, OIB 66464653820, Dr.Franje Tuđmana 8, 32000 Vukovar</izvorni_sadrzaj>
    <derivirana_varijabla naziv="DomainObject.Predmet.ProtustrankaIDrugiAdressOIB_1">BIRC ANTIQE jednostavno društvo s ograničenom odgovornošću za trgovinu i usluge, OIB 66464653820, Dr.Franje Tuđmana 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BIRC ANTIQE jednostavno društvo s ograničenom odgovornošću za trgovinu i usluge</item>
    </izvorni_sadrzaj>
    <derivirana_varijabla naziv="DomainObject.Predmet.SudioniciListNaziv_1">
      <item>FINA RC OSIJEK</item>
      <item>BIRC ANTIQE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BIRC ANTIQE jednostavno društvo s ograničenom odgovornošću za trgovinu i usluge, OIB 66464653820, Dr.Franje Tuđmana 8,32000 Vukovar</item>
    </izvorni_sadrzaj>
    <derivirana_varijabla naziv="DomainObject.Predmet.SudioniciListAdressOIB_1">
      <item>FINA RC OSIJEK, OIB 85821130368</item>
      <item>BIRC ANTIQE jednostavno društvo s ograničenom odgovornošću za trgovinu i usluge, OIB 66464653820, Dr.Franje Tuđmana 8,32000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66464653820</item>
    </izvorni_sadrzaj>
    <derivirana_varijabla naziv="DomainObject.Predmet.SudioniciListNazivOIB_1">
      <item>, OIB 85821130368</item>
      <item>, OIB 66464653820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05ED5F-6FD4-4580-B181-61B8749A83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701</properties:Words>
  <properties:Characters>3895</properties:Characters>
  <properties:Lines>106</properties:Lines>
  <properties:Paragraphs>35</properties:Paragraphs>
  <properties:TotalTime>862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2018-02-28T13:44:00Z</cp:lastPrinted>
  <dcterms:modified xmlns:xsi="http://www.w3.org/2001/XMLSchema-instance" xsi:type="dcterms:W3CDTF">2018-02-28T13:46:00Z</dcterms:modified>
  <cp:revision>837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St-154/2018-4 / Odluka - Rješenje - pokretanje prethodnog postupka radi utvrđivanja uvjeta za otvaranje stečajnog postupka (154-18 RJ.docx)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