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31221" w14:paraId="4131221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824E27">
        <w:t>3247</w:t>
      </w:r>
      <w:r w:rsidR="002F1438">
        <w:t>/1</w:t>
      </w:r>
      <w:r w:rsidR="006748D1">
        <w:t>6</w:t>
      </w:r>
      <w:r w:rsidR="000A7F45">
        <w:t>-</w:t>
      </w:r>
      <w:r w:rsidR="00DF7FB2">
        <w:t>12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3E1E06">
        <w:t>EKO-FORM d.o.o., Zagreb, Ivanićgradska 22, OIB 60950387649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A62E60">
        <w:t>6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radi </w:t>
      </w:r>
      <w:r w:rsidR="00A43160">
        <w:t>očitovanja o prijedlogu</w:t>
      </w:r>
      <w:r w:rsidR="00A62E60">
        <w:t xml:space="preserve"> za otvaranje stečajnog postupka </w:t>
      </w:r>
      <w:r>
        <w:t xml:space="preserve">određeno za dan </w:t>
      </w:r>
      <w:r w:rsidR="00A62E60">
        <w:t>2</w:t>
      </w:r>
      <w:r w:rsidR="00990B04">
        <w:t>2</w:t>
      </w:r>
      <w:r w:rsidR="00B1009F">
        <w:t>. rujna</w:t>
      </w:r>
      <w:r>
        <w:t xml:space="preserve"> 2017. godine</w:t>
      </w:r>
      <w:r w:rsidR="002F1438">
        <w:t xml:space="preserve"> u </w:t>
      </w:r>
      <w:r w:rsidR="00990B04">
        <w:t>9</w:t>
      </w:r>
      <w:r w:rsidR="002F1438">
        <w:t>,</w:t>
      </w:r>
      <w:r w:rsidR="003E1E06">
        <w:t>3</w:t>
      </w:r>
      <w:r w:rsidR="00F2467C">
        <w:t>0</w:t>
      </w:r>
      <w:r w:rsidR="002F1438">
        <w:t xml:space="preserve">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A62E60">
        <w:t>6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9C506D" w:rsidR="00582442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9C506D">
        <w:t>,v.r.</w:t>
      </w:r>
    </w:p>
    <w:p w:rsidRDefault="009C506D" w:rsidP="009C506D" w:rsidR="009C506D">
      <w:pPr>
        <w:jc w:val="right"/>
      </w:pPr>
    </w:p>
    <w:p w:rsidRDefault="009C506D" w:rsidP="009C506D" w:rsidR="009C506D">
      <w:pPr>
        <w:jc w:val="right"/>
      </w:pPr>
      <w:r>
        <w:t>Za točnost otpravka-</w:t>
      </w:r>
    </w:p>
    <w:p w:rsidRDefault="009C506D" w:rsidP="009C506D" w:rsidR="009C506D">
      <w:pPr>
        <w:jc w:val="right"/>
      </w:pPr>
      <w:r>
        <w:t>ovlašteni službenik:</w:t>
      </w:r>
    </w:p>
    <w:p w:rsidRDefault="009C506D" w:rsidP="009C506D" w:rsidR="009C506D" w:rsidRPr="0053264E">
      <w:pPr>
        <w:jc w:val="right"/>
      </w:pPr>
      <w:r>
        <w:t>Marina Markić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85757B" w:rsidP="006D154A" w:rsidR="006D154A">
      <w:r>
        <w:t xml:space="preserve">1. </w:t>
      </w:r>
      <w:r w:rsidR="006D154A">
        <w:t>dužnik EKO-FORM d.o.o., Zagreb po punomoćniku</w:t>
      </w:r>
    </w:p>
    <w:p w:rsidRDefault="006D154A" w:rsidP="006D154A" w:rsidR="006D154A">
      <w:r>
        <w:t>2. zakonski zastupnik dužnika Đurđica Vrban</w:t>
      </w:r>
    </w:p>
    <w:p w:rsidRDefault="006D154A" w:rsidP="006D154A" w:rsidR="006D154A">
      <w:r>
        <w:t xml:space="preserve">3. Zagrebačka banka d.d. </w:t>
      </w:r>
    </w:p>
    <w:p w:rsidRDefault="001B632C" w:rsidP="006D154A" w:rsidR="001B632C">
      <w:r>
        <w:t>4. Mrežna stranica e-Oglasna ploča suda</w:t>
      </w:r>
    </w:p>
    <w:p w:rsidRDefault="0085757B" w:rsidP="001B632C" w:rsidR="0085757B" w:rsidRPr="0053264E">
      <w:pPr>
        <w:pStyle w:val="Odlomakpopisa"/>
        <w:ind w:left="0"/>
      </w:pPr>
    </w:p>
    <w:sectPr w:rsidSect="00DF1B94" w:rsidR="0085757B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11C0" w:rsidR="00D211C0">
      <w:r>
        <w:separator/>
      </w:r>
    </w:p>
  </w:endnote>
  <w:endnote w:id="0" w:type="continuationSeparator">
    <w:p w:rsidRDefault="00D211C0" w:rsidR="00D211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11C0" w:rsidR="00D211C0">
      <w:r>
        <w:separator/>
      </w:r>
    </w:p>
  </w:footnote>
  <w:footnote w:id="0" w:type="continuationSeparator">
    <w:p w:rsidRDefault="00D211C0" w:rsidR="00D211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2A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1067B"/>
    <w:rsid w:val="000229C0"/>
    <w:rsid w:val="00040A0F"/>
    <w:rsid w:val="0007268C"/>
    <w:rsid w:val="00080434"/>
    <w:rsid w:val="000858AE"/>
    <w:rsid w:val="00086591"/>
    <w:rsid w:val="000908DE"/>
    <w:rsid w:val="000926C6"/>
    <w:rsid w:val="000A7F45"/>
    <w:rsid w:val="000B4426"/>
    <w:rsid w:val="000C106C"/>
    <w:rsid w:val="000E7C58"/>
    <w:rsid w:val="000F0A0A"/>
    <w:rsid w:val="000F0EF4"/>
    <w:rsid w:val="000F381B"/>
    <w:rsid w:val="00114FF9"/>
    <w:rsid w:val="00157F70"/>
    <w:rsid w:val="0017084D"/>
    <w:rsid w:val="001740AB"/>
    <w:rsid w:val="001775C9"/>
    <w:rsid w:val="0019063D"/>
    <w:rsid w:val="00196C52"/>
    <w:rsid w:val="001B2892"/>
    <w:rsid w:val="001B583E"/>
    <w:rsid w:val="001B632C"/>
    <w:rsid w:val="001B7108"/>
    <w:rsid w:val="001C0D70"/>
    <w:rsid w:val="001C2045"/>
    <w:rsid w:val="001C559F"/>
    <w:rsid w:val="001D6CA2"/>
    <w:rsid w:val="001F05D9"/>
    <w:rsid w:val="001F6F1D"/>
    <w:rsid w:val="00206D22"/>
    <w:rsid w:val="00217CDB"/>
    <w:rsid w:val="00217EEF"/>
    <w:rsid w:val="00226C25"/>
    <w:rsid w:val="00235528"/>
    <w:rsid w:val="002454B3"/>
    <w:rsid w:val="002645BF"/>
    <w:rsid w:val="00267B7C"/>
    <w:rsid w:val="00270AC9"/>
    <w:rsid w:val="0027227B"/>
    <w:rsid w:val="0027745F"/>
    <w:rsid w:val="00277F8E"/>
    <w:rsid w:val="00281680"/>
    <w:rsid w:val="0028644D"/>
    <w:rsid w:val="00295F32"/>
    <w:rsid w:val="002A6827"/>
    <w:rsid w:val="002A7404"/>
    <w:rsid w:val="002B3E1D"/>
    <w:rsid w:val="002D16B2"/>
    <w:rsid w:val="002D49A0"/>
    <w:rsid w:val="002E1321"/>
    <w:rsid w:val="002F1438"/>
    <w:rsid w:val="003126C7"/>
    <w:rsid w:val="00315775"/>
    <w:rsid w:val="003231FE"/>
    <w:rsid w:val="003364EA"/>
    <w:rsid w:val="00337C24"/>
    <w:rsid w:val="00343119"/>
    <w:rsid w:val="00361012"/>
    <w:rsid w:val="003746BE"/>
    <w:rsid w:val="00375F51"/>
    <w:rsid w:val="00391C11"/>
    <w:rsid w:val="003B5F93"/>
    <w:rsid w:val="003E059C"/>
    <w:rsid w:val="003E1E06"/>
    <w:rsid w:val="003E66D2"/>
    <w:rsid w:val="003F4A53"/>
    <w:rsid w:val="003F5110"/>
    <w:rsid w:val="00415D25"/>
    <w:rsid w:val="0042648C"/>
    <w:rsid w:val="00432ACD"/>
    <w:rsid w:val="004565E0"/>
    <w:rsid w:val="00482F92"/>
    <w:rsid w:val="00492DEC"/>
    <w:rsid w:val="004B0A0A"/>
    <w:rsid w:val="004B111F"/>
    <w:rsid w:val="004B4514"/>
    <w:rsid w:val="004B6701"/>
    <w:rsid w:val="004C5B48"/>
    <w:rsid w:val="004D27C4"/>
    <w:rsid w:val="004E4C54"/>
    <w:rsid w:val="00511E4A"/>
    <w:rsid w:val="00513F73"/>
    <w:rsid w:val="00523BA1"/>
    <w:rsid w:val="00530CAD"/>
    <w:rsid w:val="0053264E"/>
    <w:rsid w:val="00535AD3"/>
    <w:rsid w:val="00582442"/>
    <w:rsid w:val="00586283"/>
    <w:rsid w:val="0059752C"/>
    <w:rsid w:val="005A0F14"/>
    <w:rsid w:val="005C0539"/>
    <w:rsid w:val="005D4B5D"/>
    <w:rsid w:val="005E1585"/>
    <w:rsid w:val="005E2748"/>
    <w:rsid w:val="00610C21"/>
    <w:rsid w:val="00613A29"/>
    <w:rsid w:val="00620028"/>
    <w:rsid w:val="00644641"/>
    <w:rsid w:val="00660D4D"/>
    <w:rsid w:val="00660EF1"/>
    <w:rsid w:val="00667243"/>
    <w:rsid w:val="0067351F"/>
    <w:rsid w:val="006748D1"/>
    <w:rsid w:val="006823C5"/>
    <w:rsid w:val="00683588"/>
    <w:rsid w:val="006B621F"/>
    <w:rsid w:val="006C455F"/>
    <w:rsid w:val="006C719B"/>
    <w:rsid w:val="006D154A"/>
    <w:rsid w:val="00701C98"/>
    <w:rsid w:val="007108AA"/>
    <w:rsid w:val="007239C4"/>
    <w:rsid w:val="00723F71"/>
    <w:rsid w:val="00725019"/>
    <w:rsid w:val="00741F56"/>
    <w:rsid w:val="007429CF"/>
    <w:rsid w:val="00745BD4"/>
    <w:rsid w:val="00756733"/>
    <w:rsid w:val="00757A14"/>
    <w:rsid w:val="007668DE"/>
    <w:rsid w:val="0076740E"/>
    <w:rsid w:val="00775FB2"/>
    <w:rsid w:val="007878E8"/>
    <w:rsid w:val="007B051E"/>
    <w:rsid w:val="007B0A02"/>
    <w:rsid w:val="007B1DD3"/>
    <w:rsid w:val="007D5D16"/>
    <w:rsid w:val="007E040C"/>
    <w:rsid w:val="00811FD6"/>
    <w:rsid w:val="00824E27"/>
    <w:rsid w:val="00825A07"/>
    <w:rsid w:val="00846323"/>
    <w:rsid w:val="00851346"/>
    <w:rsid w:val="0085532B"/>
    <w:rsid w:val="0085757B"/>
    <w:rsid w:val="008611CF"/>
    <w:rsid w:val="00874E6C"/>
    <w:rsid w:val="008839E2"/>
    <w:rsid w:val="00891042"/>
    <w:rsid w:val="008944C9"/>
    <w:rsid w:val="008C33DF"/>
    <w:rsid w:val="008D1BBD"/>
    <w:rsid w:val="008D3D0F"/>
    <w:rsid w:val="008F5D23"/>
    <w:rsid w:val="008F6A2B"/>
    <w:rsid w:val="00906253"/>
    <w:rsid w:val="00921031"/>
    <w:rsid w:val="00941993"/>
    <w:rsid w:val="0094791B"/>
    <w:rsid w:val="00955802"/>
    <w:rsid w:val="00970B95"/>
    <w:rsid w:val="00990B04"/>
    <w:rsid w:val="00991097"/>
    <w:rsid w:val="00993A23"/>
    <w:rsid w:val="00993E29"/>
    <w:rsid w:val="009A0E71"/>
    <w:rsid w:val="009A665E"/>
    <w:rsid w:val="009C506D"/>
    <w:rsid w:val="009C5BC5"/>
    <w:rsid w:val="009E0FFF"/>
    <w:rsid w:val="009F420C"/>
    <w:rsid w:val="009F5E9F"/>
    <w:rsid w:val="00A03C57"/>
    <w:rsid w:val="00A058DD"/>
    <w:rsid w:val="00A17D9B"/>
    <w:rsid w:val="00A422FE"/>
    <w:rsid w:val="00A43160"/>
    <w:rsid w:val="00A47231"/>
    <w:rsid w:val="00A51F97"/>
    <w:rsid w:val="00A570E3"/>
    <w:rsid w:val="00A62E60"/>
    <w:rsid w:val="00A675FB"/>
    <w:rsid w:val="00A70782"/>
    <w:rsid w:val="00A74578"/>
    <w:rsid w:val="00AD17CD"/>
    <w:rsid w:val="00AD1EB5"/>
    <w:rsid w:val="00AD21EC"/>
    <w:rsid w:val="00AD34CB"/>
    <w:rsid w:val="00AD7F90"/>
    <w:rsid w:val="00AE2532"/>
    <w:rsid w:val="00AF3E34"/>
    <w:rsid w:val="00AF7785"/>
    <w:rsid w:val="00B1009F"/>
    <w:rsid w:val="00B1068D"/>
    <w:rsid w:val="00B1314F"/>
    <w:rsid w:val="00B2232A"/>
    <w:rsid w:val="00B23927"/>
    <w:rsid w:val="00B37D42"/>
    <w:rsid w:val="00B778ED"/>
    <w:rsid w:val="00BA257E"/>
    <w:rsid w:val="00BA609D"/>
    <w:rsid w:val="00BD2EAD"/>
    <w:rsid w:val="00BD5875"/>
    <w:rsid w:val="00BE3247"/>
    <w:rsid w:val="00BF2720"/>
    <w:rsid w:val="00BF2FA2"/>
    <w:rsid w:val="00BF6F39"/>
    <w:rsid w:val="00C06B7E"/>
    <w:rsid w:val="00C13758"/>
    <w:rsid w:val="00C27603"/>
    <w:rsid w:val="00C27D59"/>
    <w:rsid w:val="00C62037"/>
    <w:rsid w:val="00C71077"/>
    <w:rsid w:val="00C82C2F"/>
    <w:rsid w:val="00C84611"/>
    <w:rsid w:val="00C86D88"/>
    <w:rsid w:val="00C90CD4"/>
    <w:rsid w:val="00C92DA2"/>
    <w:rsid w:val="00CB2CAC"/>
    <w:rsid w:val="00CB6C29"/>
    <w:rsid w:val="00CC408D"/>
    <w:rsid w:val="00CE17CB"/>
    <w:rsid w:val="00CE6EAF"/>
    <w:rsid w:val="00D124F5"/>
    <w:rsid w:val="00D15253"/>
    <w:rsid w:val="00D20B64"/>
    <w:rsid w:val="00D211C0"/>
    <w:rsid w:val="00D21672"/>
    <w:rsid w:val="00D56D86"/>
    <w:rsid w:val="00D61D0F"/>
    <w:rsid w:val="00D62198"/>
    <w:rsid w:val="00D662B2"/>
    <w:rsid w:val="00D71FEB"/>
    <w:rsid w:val="00D742DD"/>
    <w:rsid w:val="00D94EF5"/>
    <w:rsid w:val="00D96548"/>
    <w:rsid w:val="00DC7E72"/>
    <w:rsid w:val="00DF1B94"/>
    <w:rsid w:val="00DF1DF7"/>
    <w:rsid w:val="00DF7FB2"/>
    <w:rsid w:val="00E050A5"/>
    <w:rsid w:val="00E1191B"/>
    <w:rsid w:val="00E158AA"/>
    <w:rsid w:val="00E21339"/>
    <w:rsid w:val="00E21D5B"/>
    <w:rsid w:val="00E406C7"/>
    <w:rsid w:val="00E4718E"/>
    <w:rsid w:val="00E532A1"/>
    <w:rsid w:val="00E630B5"/>
    <w:rsid w:val="00E71467"/>
    <w:rsid w:val="00E80FBC"/>
    <w:rsid w:val="00E81800"/>
    <w:rsid w:val="00E84520"/>
    <w:rsid w:val="00EB11C0"/>
    <w:rsid w:val="00ED7650"/>
    <w:rsid w:val="00EF7E94"/>
    <w:rsid w:val="00F11929"/>
    <w:rsid w:val="00F17825"/>
    <w:rsid w:val="00F2244C"/>
    <w:rsid w:val="00F2467C"/>
    <w:rsid w:val="00F36BA8"/>
    <w:rsid w:val="00F42B08"/>
    <w:rsid w:val="00F746A9"/>
    <w:rsid w:val="00F86FC3"/>
    <w:rsid w:val="00FB5822"/>
    <w:rsid w:val="00FC3EA0"/>
    <w:rsid w:val="00FD6BE7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6C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C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C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C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C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6C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C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C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C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C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45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694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234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37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23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St-3247/2016-12</izvorni_sadrzaj>
    <derivirana_varijabla naziv="DomainObject.Oznaka_1">St-3247/2016-12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3247</izvorni_sadrzaj>
    <derivirana_varijabla naziv="DomainObject.Predmet.Broj_1">3247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St-3247/2016</izvorni_sadrzaj>
    <derivirana_varijabla naziv="DomainObject.Predmet.OznakaBroj_1">St-3247/2016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EKO-FORM d.o.o. zastupanog po punomoćniku Đurđica Vrban; ODVJETNIČKO DRUŠTVO GALETOVIĆ I GALETOVIĆ društvo s ograničenom odgovornošću</izvorni_sadrzaj>
    <derivirana_varijabla naziv="DomainObject.Predmet.ProtustrankaFormated_1">  EKO-FORM d.o.o. zastupanog po punomoćniku Đurđica Vrban; ODVJETNIČKO DRUŠTVO GALETOVIĆ I GALETOVIĆ društvo s ograničenom odgovornošću</derivirana_varijabla>
  </DomainObject.Predmet.ProtustrankaFormated>
  <DomainObject.Predmet.ProtustrankaFormatedOIB>
    <izvorni_sadrzaj>  EKO-FORM d.o.o., OIB 60950387649 zastupanog po punomoćniku Đurđica Vrban; ODVJETNIČKO DRUŠTVO GALETOVIĆ I GALETOVIĆ društvo s ograničenom odgovornošću</izvorni_sadrzaj>
    <derivirana_varijabla naziv="DomainObject.Predmet.ProtustrankaFormatedOIB_1">  EKO-FORM d.o.o., OIB 60950387649 zastupanog po punomoćniku Đurđica Vrban; ODVJETNIČKO DRUŠTVO GALETOVIĆ I GALETOVIĆ društvo s ograničenom odgovornošću</derivirana_varijabla>
  </DomainObject.Predmet.ProtustrankaFormatedOIB>
  <DomainObject.Predmet.ProtustrankaFormatedWithAdress>
    <izvorni_sadrzaj> EKO-FORM d.o.o., Ivanićgradska 22, 10000 Zagreb zastupanog po punomoćniku Đurđica Vrban; ODVJETNIČKO DRUŠTVO GALETOVIĆ I GALETOVIĆ društvo s ograničenom odgovornošću</izvorni_sadrzaj>
    <derivirana_varijabla naziv="DomainObject.Predmet.ProtustrankaFormatedWithAdress_1"> EKO-FORM d.o.o., Ivanićgradska 22, 10000 Zagreb zastupanog po punomoćniku Đurđica Vrban; ODVJETNIČKO DRUŠTVO GALETOVIĆ I GALETOVIĆ društvo s ograničenom odgovornošću</derivirana_varijabla>
  </DomainObject.Predmet.ProtustrankaFormatedWithAdress>
  <DomainObject.Predmet.ProtustrankaFormatedWithAdressOIB>
    <izvorni_sadrzaj> EKO-FORM d.o.o., OIB 60950387649, Ivanićgradska 22, 10000 Zagreb zastupanog po punomoćniku Đurđica Vrban; ODVJETNIČKO DRUŠTVO GALETOVIĆ I GALETOVIĆ društvo s ograničenom odgovornošću</izvorni_sadrzaj>
    <derivirana_varijabla naziv="DomainObject.Predmet.ProtustrankaFormatedWithAdressOIB_1"> EKO-FORM d.o.o., OIB 60950387649, Ivanićgradska 22, 10000 Zagreb zastupanog po punomoćniku Đurđica Vrban; ODVJETNIČKO DRUŠTVO GALETOVIĆ I GALETOVIĆ društvo s ograničenom odgovornošću</derivirana_varijabla>
  </DomainObject.Predmet.ProtustrankaFormatedWithAdressOIB>
  <DomainObject.Predmet.ProtustrankaWithAdress>
    <izvorni_sadrzaj>EKO-FORM d.o.o. Ivanićgradska 22, 10000 Zagreb</izvorni_sadrzaj>
    <derivirana_varijabla naziv="DomainObject.Predmet.ProtustrankaWithAdress_1">EKO-FORM d.o.o. Ivanićgradska 22, 10000 Zagreb</derivirana_varijabla>
  </DomainObject.Predmet.ProtustrankaWithAdress>
  <DomainObject.Predmet.ProtustrankaWithAdressOIB>
    <izvorni_sadrzaj>EKO-FORM d.o.o., OIB 60950387649, Ivanićgradska 22, 10000 Zagreb</izvorni_sadrzaj>
    <derivirana_varijabla naziv="DomainObject.Predmet.ProtustrankaWithAdressOIB_1">EKO-FORM d.o.o., OIB 60950387649, Ivanićgradska 22, 10000 Zagreb</derivirana_varijabla>
  </DomainObject.Predmet.ProtustrankaWithAdressOIB>
  <DomainObject.Predmet.ProtustrankaNazivFormated>
    <izvorni_sadrzaj>EKO-FORM d.o.o.</izvorni_sadrzaj>
    <derivirana_varijabla naziv="DomainObject.Predmet.ProtustrankaNazivFormated_1">EKO-FORM d.o.o.</derivirana_varijabla>
  </DomainObject.Predmet.ProtustrankaNazivFormated>
  <DomainObject.Predmet.ProtustrankaNazivFormatedOIB>
    <izvorni_sadrzaj>EKO-FORM d.o.o., OIB 60950387649</izvorni_sadrzaj>
    <derivirana_varijabla naziv="DomainObject.Predmet.ProtustrankaNazivFormatedOIB_1">EKO-FORM d.o.o., OIB 60950387649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EKO-FORM d.o.o. zastupanog po punomoćniku Đurđica Vrban; ODVJETNIČKO DRUŠTVO GALETOVIĆ I GALETOVIĆ društvo s ograničenom odgovornošću</item>
    </izvorni_sadrzaj>
    <derivirana_varijabla naziv="DomainObject.Predmet.ProtuStrankaListFormated_1">
      <item>EKO-FORM d.o.o. zastupanog po punomoćniku Đurđica Vrban; ODVJETNIČKO DRUŠTVO GALETOVIĆ I GALETOVIĆ društvo s ograničenom odgovornošću</item>
    </derivirana_varijabla>
  </DomainObject.Predmet.ProtuStrankaListFormated>
  <DomainObject.Predmet.ProtuStrankaListFormatedOIB>
    <izvorni_sadrzaj>
      <item>EKO-FORM d.o.o., OIB 60950387649 zastupanog po punomoćniku Đurđica Vrban; ODVJETNIČKO DRUŠTVO GALETOVIĆ I GALETOVIĆ društvo s ograničenom odgovornošću</item>
    </izvorni_sadrzaj>
    <derivirana_varijabla naziv="DomainObject.Predmet.ProtuStrankaListFormatedOIB_1">
      <item>EKO-FORM d.o.o., OIB 60950387649 zastupanog po punomoćniku Đurđica Vrban; ODVJETNIČKO DRUŠTVO GALETOVIĆ I GALETOVIĆ društvo s ograničenom odgovornošću</item>
    </derivirana_varijabla>
  </DomainObject.Predmet.ProtuStrankaListFormatedOIB>
  <DomainObject.Predmet.ProtuStrankaListFormatedWithAdress>
    <izvorni_sadrzaj>
      <item>EKO-FORM d.o.o., Ivanićgradska 22, 10000 Zagreb zastupanog po punomoćniku Đurđica Vrban; ODVJETNIČKO DRUŠTVO GALETOVIĆ I GALETOVIĆ društvo s ograničenom odgovornošću</item>
    </izvorni_sadrzaj>
    <derivirana_varijabla naziv="DomainObject.Predmet.ProtuStrankaListFormatedWithAdress_1">
      <item>EKO-FORM d.o.o., Ivanićgradska 22, 10000 Zagreb zastupanog po punomoćniku Đurđica Vrban; ODVJETNIČKO DRUŠTVO GALETOVIĆ I GALETOVIĆ društvo s ograničenom odgovornošću</item>
    </derivirana_varijabla>
  </DomainObject.Predmet.ProtuStrankaListFormatedWithAdress>
  <DomainObject.Predmet.ProtuStrankaListFormatedWithAdressOIB>
    <izvorni_sadrzaj>
      <item>EKO-FORM d.o.o., OIB 60950387649, Ivanićgradska 22, 10000 Zagreb zastupanog po punomoćniku Đurđica Vrban; ODVJETNIČKO DRUŠTVO GALETOVIĆ I GALETOVIĆ društvo s ograničenom odgovornošću</item>
    </izvorni_sadrzaj>
    <derivirana_varijabla naziv="DomainObject.Predmet.ProtuStrankaListFormatedWithAdressOIB_1">
      <item>EKO-FORM d.o.o., OIB 60950387649, Ivanićgradska 22, 10000 Zagreb zastupanog po punomoćniku Đurđica Vrban; ODVJETNIČKO DRUŠTVO GALETOVIĆ I GALETOVIĆ društvo s ograničenom odgovornošću</item>
    </derivirana_varijabla>
  </DomainObject.Predmet.ProtuStrankaListFormatedWithAdressOIB>
  <DomainObject.Predmet.ProtuStrankaListNazivFormated>
    <izvorni_sadrzaj>
      <item>EKO-FORM d.o.o.</item>
    </izvorni_sadrzaj>
    <derivirana_varijabla naziv="DomainObject.Predmet.ProtuStrankaListNazivFormated_1">
      <item>EKO-FORM d.o.o.</item>
    </derivirana_varijabla>
  </DomainObject.Predmet.ProtuStrankaListNazivFormated>
  <DomainObject.Predmet.ProtuStrankaListNazivFormatedOIB>
    <izvorni_sadrzaj>
      <item>EKO-FORM d.o.o., OIB 60950387649</item>
    </izvorni_sadrzaj>
    <derivirana_varijabla naziv="DomainObject.Predmet.ProtuStrankaListNazivFormatedOIB_1">
      <item>EKO-FORM d.o.o., OIB 60950387649</item>
    </derivirana_varijabla>
  </DomainObject.Predmet.ProtuStrankaListNazivFormatedOIB>
  <DomainObject.Predmet.OstaliListFormated>
    <izvorni_sadrzaj>
      <item>Đurđica Vrban punomoćnik sudionika u postupku EKO-FORM d.o.o.</item>
      <item>ODVJETNIČKO DRUŠTVO GALETOVIĆ I GALETOVIĆ društvo s ograničenom odgovornošću punomoćnik sudionika u postupku EKO-FORM d.o.o.</item>
    </izvorni_sadrzaj>
    <derivirana_varijabla naziv="DomainObject.Predmet.OstaliListFormated_1">
      <item>Đurđica Vrban punomoćnik sudionika u postupku EKO-FORM d.o.o.</item>
      <item>ODVJETNIČKO DRUŠTVO GALETOVIĆ I GALETOVIĆ društvo s ograničenom odgovornošću punomoćnik sudionika u postupku EKO-FORM d.o.o.</item>
    </derivirana_varijabla>
  </DomainObject.Predmet.OstaliListFormated>
  <DomainObject.Predmet.OstaliListFormatedOIB>
    <izvorni_sadrzaj>
      <item>Đurđica Vrban, OIB 84380011375 punomoćnik sudionika u postupku EKO-FORM d.o.o.</item>
      <item>ODVJETNIČKO DRUŠTVO GALETOVIĆ I GALETOVIĆ društvo s ograničenom odgovornošću, OIB 20991407102 punomoćnik sudionika u postupku EKO-FORM d.o.o.</item>
    </izvorni_sadrzaj>
    <derivirana_varijabla naziv="DomainObject.Predmet.OstaliListFormatedOIB_1">
      <item>Đurđica Vrban, OIB 84380011375 punomoćnik sudionika u postupku EKO-FORM d.o.o.</item>
      <item>ODVJETNIČKO DRUŠTVO GALETOVIĆ I GALETOVIĆ društvo s ograničenom odgovornošću, OIB 20991407102 punomoćnik sudionika u postupku EKO-FORM d.o.o.</item>
    </derivirana_varijabla>
  </DomainObject.Predmet.OstaliListFormatedOIB>
  <DomainObject.Predmet.OstaliListFormatedWithAdress>
    <izvorni_sadrzaj>
      <item>Đurđica Vrban, I.petruševec 77a, 10000 Zagreb punomoćnik sudionika u postupku EKO-FORM d.o.o.</item>
      <item>ODVJETNIČKO DRUŠTVO GALETOVIĆ I GALETOVIĆ društvo s ograničenom odgovornošću, Palmotićeva 3, 10000 Zagreb punomoćnik sudionika u postupku EKO-FORM d.o.o.</item>
    </izvorni_sadrzaj>
    <derivirana_varijabla naziv="DomainObject.Predmet.OstaliListFormatedWithAdress_1">
      <item>Đurđica Vrban, I.petruševec 77a, 10000 Zagreb punomoćnik sudionika u postupku EKO-FORM d.o.o.</item>
      <item>ODVJETNIČKO DRUŠTVO GALETOVIĆ I GALETOVIĆ društvo s ograničenom odgovornošću, Palmotićeva 3, 10000 Zagreb punomoćnik sudionika u postupku EKO-FORM d.o.o.</item>
    </derivirana_varijabla>
  </DomainObject.Predmet.OstaliListFormatedWithAdress>
  <DomainObject.Predmet.OstaliListFormatedWithAdressOIB>
    <izvorni_sadrzaj>
      <item>Đurđica Vrban, OIB 84380011375, I.petruševec 77a, 10000 Zagreb punomoćnik sudionika u postupku EKO-FORM d.o.o.</item>
      <item>ODVJETNIČKO DRUŠTVO GALETOVIĆ I GALETOVIĆ društvo s ograničenom odgovornošću, OIB 20991407102, Palmotićeva 3, 10000 Zagreb punomoćnik sudionika u postupku EKO-FORM d.o.o.</item>
    </izvorni_sadrzaj>
    <derivirana_varijabla naziv="DomainObject.Predmet.OstaliListFormatedWithAdressOIB_1">
      <item>Đurđica Vrban, OIB 84380011375, I.petruševec 77a, 10000 Zagreb punomoćnik sudionika u postupku EKO-FORM d.o.o.</item>
      <item>ODVJETNIČKO DRUŠTVO GALETOVIĆ I GALETOVIĆ društvo s ograničenom odgovornošću, OIB 20991407102, Palmotićeva 3, 10000 Zagreb punomoćnik sudionika u postupku EKO-FORM d.o.o.</item>
    </derivirana_varijabla>
  </DomainObject.Predmet.OstaliListFormatedWithAdressOIB>
  <DomainObject.Predmet.OstaliListNazivFormated>
    <izvorni_sadrzaj>
      <item>Đurđica Vrban</item>
      <item>ODVJETNIČKO DRUŠTVO GALETOVIĆ I GALETOVIĆ društvo s ograničenom odgovornošću</item>
    </izvorni_sadrzaj>
    <derivirana_varijabla naziv="DomainObject.Predmet.OstaliListNazivFormated_1">
      <item>Đurđica Vrban</item>
      <item>ODVJETNIČKO DRUŠTVO GALETOVIĆ I GALETOVIĆ društvo s ograničenom odgovornošću</item>
    </derivirana_varijabla>
  </DomainObject.Predmet.OstaliListNazivFormated>
  <DomainObject.Predmet.OstaliListNazivFormatedOIB>
    <izvorni_sadrzaj>
      <item>Đurđica Vrban, OIB 84380011375</item>
      <item>ODVJETNIČKO DRUŠTVO GALETOVIĆ I GALETOVIĆ društvo s ograničenom odgovornošću, OIB 20991407102</item>
    </izvorni_sadrzaj>
    <derivirana_varijabla naziv="DomainObject.Predmet.OstaliListNazivFormatedOIB_1">
      <item>Đurđica Vrban, OIB 84380011375</item>
      <item>ODVJETNIČKO DRUŠTVO GALETOVIĆ I GALETOVIĆ društvo s ograničenom odgovornošću, OIB 20991407102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>St-3247/2016-12</izvorni_sadrzaj>
    <derivirana_varijabla naziv="DomainObject.PoslovniBrojDokumenta_1">St-3247/2016-12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EKO-FORM d.o.o.</izvorni_sadrzaj>
    <derivirana_varijabla naziv="DomainObject.Predmet.ProtustrankaIDrugi_1">EKO-FORM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EKO-FORM d.o.o., OIB 60950387649, Ivanićgradska 22, 10000 Zagreb</izvorni_sadrzaj>
    <derivirana_varijabla naziv="DomainObject.Predmet.ProtustrankaIDrugiAdressOIB_1">EKO-FORM d.o.o., OIB 60950387649, Ivanićgradska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EKO-FORM d.o.o.</item>
      <item>Đurđica Vrban</item>
      <item>ODVJETNIČKO DRUŠTVO GALETOVIĆ I GALETOVIĆ društvo s ograničenom odgovornošću</item>
    </izvorni_sadrzaj>
    <derivirana_varijabla naziv="DomainObject.Predmet.SudioniciListNaziv_1">
      <item>FINA Regionalni centar Zagreb</item>
      <item>EKO-FORM d.o.o.</item>
      <item>Đurđica Vrban</item>
      <item>ODVJETNIČKO DRUŠTVO GALETOVIĆ I GALETOVIĆ društvo s ograničenom odgovornošću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EKO-FORM d.o.o., OIB 60950387649, Ivanićgradska 22,10000 Zagreb</item>
      <item>Đurđica Vrban, OIB 84380011375, I.petruševec 77a,10000 Zagreb</item>
      <item>ODVJETNIČKO DRUŠTVO GALETOVIĆ I GALETOVIĆ društvo s ograničenom odgovornošću, OIB 20991407102, Palmotićeva 3,10000 Zagreb</item>
    </izvorni_sadrzaj>
    <derivirana_varijabla naziv="DomainObject.Predmet.SudioniciListAdressOIB_1">
      <item>FINA Regionalni centar Zagreb, OIB 85821130368, Trg svibanjskih žrtava 1995. br. 1,10000 Zagreb</item>
      <item>EKO-FORM d.o.o., OIB 60950387649, Ivanićgradska 22,10000 Zagreb</item>
      <item>Đurđica Vrban, OIB 84380011375, I.petruševec 77a,10000 Zagreb</item>
      <item>ODVJETNIČKO DRUŠTVO GALETOVIĆ I GALETOVIĆ društvo s ograničenom odgovornošću, OIB 20991407102, Palmotićeva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60950387649</item>
      <item>, OIB 84380011375</item>
      <item>, OIB 20991407102</item>
    </izvorni_sadrzaj>
    <derivirana_varijabla naziv="DomainObject.Predmet.SudioniciListNazivOIB_1">
      <item>, OIB 85821130368</item>
      <item>, OIB 60950387649</item>
      <item>, OIB 84380011375</item>
      <item>, OIB 20991407102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680735-3CA4-462D-9B57-0C1574E2E8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853</properties:Characters>
  <properties:Lines>41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2017-07-25T10:40:00Z</dcterms:created>
  <dc:creator>gboljkovac</dc:creator>
  <cp:lastModifiedBy>Marina Markić</cp:lastModifiedBy>
  <cp:lastPrinted>2017-07-25T10:39:00Z</cp:lastPrinted>
  <dcterms:modified xmlns:xsi="http://www.w3.org/2001/XMLSchema-instance" xsi:type="dcterms:W3CDTF">2017-07-26T10:20:00Z</dcterms:modified>
  <cp:revision>8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St-3247/2016-12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