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baa0" w14:paraId="c17baa0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40117E">
        <w:t xml:space="preserve">od </w:t>
      </w:r>
      <w:r w:rsidR="006C3A31">
        <w:t>30</w:t>
      </w:r>
      <w:r w:rsidR="00C572D2">
        <w:t>.</w:t>
      </w:r>
      <w:r w:rsidR="0040117E">
        <w:t xml:space="preserve"> </w:t>
      </w:r>
      <w:r w:rsidR="006C3A31">
        <w:t>siječnja</w:t>
      </w:r>
      <w:r w:rsidR="0040117E">
        <w:t xml:space="preserve"> 201</w:t>
      </w:r>
      <w:r w:rsidR="006C3A31">
        <w:t>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6C3A31">
        <w:t>HEDERA</w:t>
      </w:r>
      <w:r w:rsidR="0040117E">
        <w:t xml:space="preserve"> j.d.o.o., </w:t>
      </w:r>
      <w:r w:rsidR="006C3A31">
        <w:t>Zadar</w:t>
      </w:r>
      <w:r w:rsidR="0040117E">
        <w:t xml:space="preserve">, </w:t>
      </w:r>
      <w:r w:rsidR="006C3A31">
        <w:t>Ante Starčevića 3</w:t>
      </w:r>
      <w:r w:rsidR="0040117E">
        <w:t xml:space="preserve">, OIB: </w:t>
      </w:r>
      <w:r w:rsidR="006C3A31">
        <w:t>39922459098</w:t>
      </w:r>
      <w:r w:rsidR="0039437A" w:rsidRPr="0039437A">
        <w:t>,</w:t>
      </w:r>
      <w:r w:rsidR="00EF3F9E">
        <w:t xml:space="preserve"> </w:t>
      </w:r>
      <w:r w:rsidR="006C3A31">
        <w:t>4</w:t>
      </w:r>
      <w:r w:rsidR="003825AE">
        <w:t xml:space="preserve">. </w:t>
      </w:r>
      <w:r w:rsidR="006C3A31">
        <w:t>travnja</w:t>
      </w:r>
      <w:r w:rsidR="00640FE9">
        <w:t xml:space="preserve">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6C3A31" w:rsidRPr="006C3A31">
        <w:t>HEDERA j.d.o.o., Zadar, Ante Starčevića 3, OIB: 39922459098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6C3A31">
        <w:t>4</w:t>
      </w:r>
      <w:r w:rsidR="003825AE">
        <w:t xml:space="preserve">. </w:t>
      </w:r>
      <w:r w:rsidR="006C3A31">
        <w:t>travnja</w:t>
      </w:r>
      <w:r w:rsidR="00640FE9">
        <w:t xml:space="preserve">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DC228A">
        <w:rPr>
          <w:color w:themeColor="text1" w:val="000000"/>
        </w:rPr>
        <w:t>1</w:t>
      </w:r>
      <w:r w:rsidR="006C3A31">
        <w:rPr>
          <w:color w:themeColor="text1" w:val="000000"/>
        </w:rPr>
        <w:t>3</w:t>
      </w:r>
      <w:r w:rsidR="00741367">
        <w:rPr>
          <w:color w:themeColor="text1" w:val="000000"/>
        </w:rPr>
        <w:t>,</w:t>
      </w:r>
      <w:r w:rsidR="006C3A31">
        <w:rPr>
          <w:color w:themeColor="text1" w:val="000000"/>
        </w:rPr>
        <w:t>1</w:t>
      </w:r>
      <w:r w:rsidR="004B06FE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40117E">
        <w:t>Domagoj Repač iz Zagreba, Đorđićeva 24, OIB: 24977406612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6C3A31" w:rsidRPr="006C3A31">
        <w:t>HEDERA j.d.o.o., Zadar, Ante Starčevića 3, OIB: 39922459098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6C3A31">
        <w:t>30</w:t>
      </w:r>
      <w:r w:rsidR="00C572D2">
        <w:t xml:space="preserve">. </w:t>
      </w:r>
      <w:r w:rsidR="006C3A31">
        <w:t>siječnja</w:t>
      </w:r>
      <w:r w:rsidR="0040117E">
        <w:t xml:space="preserve"> 201</w:t>
      </w:r>
      <w:r w:rsidR="006C3A31">
        <w:t>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6C3A31">
        <w:t>26</w:t>
      </w:r>
      <w:r w:rsidR="0079567A" w:rsidRPr="00EF3F9E">
        <w:t>.</w:t>
      </w:r>
      <w:r w:rsidR="00E34074">
        <w:t xml:space="preserve"> </w:t>
      </w:r>
      <w:r w:rsidR="006C3A31">
        <w:t>siječnja</w:t>
      </w:r>
      <w:r w:rsidR="0040117E">
        <w:t xml:space="preserve"> </w:t>
      </w:r>
      <w:r w:rsidR="0079567A" w:rsidRPr="00EF3F9E">
        <w:t>201</w:t>
      </w:r>
      <w:r w:rsidR="006C3A31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6C3A31">
        <w:t>6</w:t>
      </w:r>
      <w:r w:rsidR="0040117E">
        <w:t>.</w:t>
      </w:r>
      <w:r w:rsidR="006C3A31">
        <w:t>770</w:t>
      </w:r>
      <w:r w:rsidR="0040117E">
        <w:t>,</w:t>
      </w:r>
      <w:r w:rsidR="006C3A31">
        <w:t>86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6C3A31">
        <w:t>jedan</w:t>
      </w:r>
      <w:r w:rsidR="00DD380D">
        <w:t xml:space="preserve"> </w:t>
      </w:r>
      <w:r w:rsidR="006C3A31">
        <w:t>otvoren</w:t>
      </w:r>
      <w:r w:rsidR="0040117E">
        <w:t xml:space="preserve"> </w:t>
      </w:r>
      <w:r w:rsidR="00BE620C">
        <w:t xml:space="preserve">račun </w:t>
      </w:r>
      <w:r w:rsidR="001518F5">
        <w:t xml:space="preserve">i to </w:t>
      </w:r>
      <w:r w:rsidR="00BE620C">
        <w:t>u</w:t>
      </w:r>
      <w:r w:rsidR="0034475B">
        <w:t xml:space="preserve"> </w:t>
      </w:r>
      <w:r w:rsidR="006C3A31">
        <w:t>Addiko Bank</w:t>
      </w:r>
      <w:r w:rsidR="0034475B">
        <w:t xml:space="preserve"> </w:t>
      </w:r>
      <w:r w:rsidR="00E76F3A">
        <w:t>d.d.</w:t>
      </w:r>
      <w:r w:rsidR="006C3A31">
        <w:t xml:space="preserve"> te </w:t>
      </w:r>
      <w:r w:rsidR="00193657" w:rsidRPr="00EF3F9E"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6C3A31">
        <w:t>7</w:t>
      </w:r>
      <w:r w:rsidR="00131DF8">
        <w:t xml:space="preserve">. </w:t>
      </w:r>
      <w:r w:rsidR="006C3A31">
        <w:t>veljače</w:t>
      </w:r>
      <w:r w:rsidR="00DD380D">
        <w:t xml:space="preserve">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6C3A31">
        <w:t>4</w:t>
      </w:r>
      <w:r w:rsidR="008F0E0D">
        <w:t>.</w:t>
      </w:r>
      <w:r w:rsidRPr="00131DF8">
        <w:t xml:space="preserve"> </w:t>
      </w:r>
      <w:r w:rsidR="006C3A31">
        <w:t>travnja</w:t>
      </w:r>
      <w:r w:rsidR="003767D7">
        <w:t xml:space="preserve">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6C3A31">
        <w:t>7</w:t>
      </w:r>
      <w:r w:rsidR="0040117E">
        <w:t>.</w:t>
      </w:r>
      <w:r w:rsidR="006C3A31">
        <w:t>951</w:t>
      </w:r>
      <w:r w:rsidR="0040117E">
        <w:t>,</w:t>
      </w:r>
      <w:r w:rsidR="006C3A31">
        <w:t>30</w:t>
      </w:r>
      <w:r w:rsidR="00DC228A"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6C3A31">
        <w:t>186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6C3A31">
        <w:t>4</w:t>
      </w:r>
      <w:r>
        <w:t xml:space="preserve">. </w:t>
      </w:r>
      <w:r w:rsidR="006C3A31">
        <w:t>travnja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34475B" w:rsidP="0040117E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34475B" w:rsidP="0040117E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2B8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34475B">
      <w:t xml:space="preserve">Poslovni broj: </w:t>
    </w:r>
    <w:r w:rsidR="0040117E" w:rsidRPr="0040117E">
      <w:t>5 St-</w:t>
    </w:r>
    <w:r w:rsidR="006C3A31">
      <w:t>39</w:t>
    </w:r>
    <w:r w:rsidR="0040117E" w:rsidRPr="0040117E">
      <w:t>/1</w:t>
    </w:r>
    <w:r w:rsidR="006C3A31">
      <w:t>7</w:t>
    </w:r>
    <w:r w:rsidR="0040117E" w:rsidRPr="0040117E">
      <w:t>-</w:t>
    </w:r>
    <w:r w:rsidR="006C3A31">
      <w:t>9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6C3A31">
      <w:t>39</w:t>
    </w:r>
    <w:r w:rsidR="00DD380D">
      <w:t>/1</w:t>
    </w:r>
    <w:r w:rsidR="006C3A31">
      <w:t>7</w:t>
    </w:r>
    <w:r w:rsidR="00646146">
      <w:t>-</w:t>
    </w:r>
    <w:r w:rsidR="006C3A31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54DBF"/>
    <w:rsid w:val="0026703A"/>
    <w:rsid w:val="0027280F"/>
    <w:rsid w:val="002765A5"/>
    <w:rsid w:val="00283B04"/>
    <w:rsid w:val="002A1020"/>
    <w:rsid w:val="002A2B8D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C3A3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E2797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14631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2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B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B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B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B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2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B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B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B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B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St-39/2017</izvorni_sadrzaj>
    <derivirana_varijabla naziv="DomainObject.Predmet.OznakaBroj_1">St-39/2017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HEDERA j.d.o.o. za trgovinu i usluge</izvorni_sadrzaj>
    <derivirana_varijabla naziv="DomainObject.Predmet.ProtustrankaFormated_1">  HEDERA j.d.o.o. za trgovinu i usluge</derivirana_varijabla>
  </DomainObject.Predmet.ProtustrankaFormated>
  <DomainObject.Predmet.ProtustrankaFormatedOIB>
    <izvorni_sadrzaj>  HEDERA j.d.o.o. za trgovinu i usluge, OIB 39922459098</izvorni_sadrzaj>
    <derivirana_varijabla naziv="DomainObject.Predmet.ProtustrankaFormatedOIB_1">  HEDERA j.d.o.o. za trgovinu i usluge, OIB 39922459098</derivirana_varijabla>
  </DomainObject.Predmet.ProtustrankaFormatedOIB>
  <DomainObject.Predmet.ProtustrankaFormatedWithAdress>
    <izvorni_sadrzaj> HEDERA j.d.o.o. za trgovinu i usluge, Ante Starčevića 3, 23000 Zadar</izvorni_sadrzaj>
    <derivirana_varijabla naziv="DomainObject.Predmet.ProtustrankaFormatedWithAdress_1"> HEDERA j.d.o.o. za trgovinu i usluge, Ante Starčevića 3, 23000 Zadar</derivirana_varijabla>
  </DomainObject.Predmet.ProtustrankaFormatedWithAdress>
  <DomainObject.Predmet.ProtustrankaFormatedWithAdressOIB>
    <izvorni_sadrzaj> HEDERA j.d.o.o. za trgovinu i usluge, OIB 39922459098, Ante Starčevića 3, 23000 Zadar</izvorni_sadrzaj>
    <derivirana_varijabla naziv="DomainObject.Predmet.ProtustrankaFormatedWithAdressOIB_1"> HEDERA j.d.o.o. za trgovinu i usluge, OIB 39922459098, Ante Starčevića 3, 23000 Zadar</derivirana_varijabla>
  </DomainObject.Predmet.ProtustrankaFormatedWithAdressOIB>
  <DomainObject.Predmet.ProtustrankaWithAdress>
    <izvorni_sadrzaj>HEDERA j.d.o.o. za trgovinu i usluge Ante Starčevića 3, 23000 Zadar</izvorni_sadrzaj>
    <derivirana_varijabla naziv="DomainObject.Predmet.ProtustrankaWithAdress_1">HEDERA j.d.o.o. za trgovinu i usluge Ante Starčevića 3, 23000 Zadar</derivirana_varijabla>
  </DomainObject.Predmet.ProtustrankaWithAdress>
  <DomainObject.Predmet.ProtustrankaWithAdressOIB>
    <izvorni_sadrzaj>HEDERA j.d.o.o. za trgovinu i usluge, OIB 39922459098, Ante Starčevića 3, 23000 Zadar</izvorni_sadrzaj>
    <derivirana_varijabla naziv="DomainObject.Predmet.ProtustrankaWithAdressOIB_1">HEDERA j.d.o.o. za trgovinu i usluge, OIB 39922459098, Ante Starčevića 3, 23000 Zadar</derivirana_varijabla>
  </DomainObject.Predmet.ProtustrankaWithAdressOIB>
  <DomainObject.Predmet.ProtustrankaNazivFormated>
    <izvorni_sadrzaj>HEDERA j.d.o.o. za trgovinu i usluge</izvorni_sadrzaj>
    <derivirana_varijabla naziv="DomainObject.Predmet.ProtustrankaNazivFormated_1">HEDERA j.d.o.o. za trgovinu i usluge</derivirana_varijabla>
  </DomainObject.Predmet.ProtustrankaNazivFormated>
  <DomainObject.Predmet.ProtustrankaNazivFormatedOIB>
    <izvorni_sadrzaj>HEDERA j.d.o.o. za trgovinu i usluge, OIB 39922459098</izvorni_sadrzaj>
    <derivirana_varijabla naziv="DomainObject.Predmet.ProtustrankaNazivFormatedOIB_1">HEDERA j.d.o.o. za trgovinu i usluge, OIB 39922459098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HEDERA j.d.o.o. za trgovinu i usluge</item>
    </izvorni_sadrzaj>
    <derivirana_varijabla naziv="DomainObject.Predmet.ProtuStrankaListFormated_1">
      <item>HEDERA j.d.o.o. za trgovinu i usluge</item>
    </derivirana_varijabla>
  </DomainObject.Predmet.ProtuStrankaListFormated>
  <DomainObject.Predmet.ProtuStrankaListFormatedOIB>
    <izvorni_sadrzaj>
      <item>HEDERA j.d.o.o. za trgovinu i usluge, OIB 39922459098</item>
    </izvorni_sadrzaj>
    <derivirana_varijabla naziv="DomainObject.Predmet.ProtuStrankaListFormatedOIB_1">
      <item>HEDERA j.d.o.o. za trgovinu i usluge, OIB 39922459098</item>
    </derivirana_varijabla>
  </DomainObject.Predmet.ProtuStrankaListFormatedOIB>
  <DomainObject.Predmet.ProtuStrankaListFormatedWithAdress>
    <izvorni_sadrzaj>
      <item>HEDERA j.d.o.o. za trgovinu i usluge, Ante Starčevića 3, 23000 Zadar</item>
    </izvorni_sadrzaj>
    <derivirana_varijabla naziv="DomainObject.Predmet.ProtuStrankaListFormatedWithAdress_1">
      <item>HEDERA j.d.o.o. za trgovinu i usluge, Ante Starčevića 3, 23000 Zadar</item>
    </derivirana_varijabla>
  </DomainObject.Predmet.ProtuStrankaListFormatedWithAdress>
  <DomainObject.Predmet.ProtuStrankaListFormatedWithAdressOIB>
    <izvorni_sadrzaj>
      <item>HEDERA j.d.o.o. za trgovinu i usluge, OIB 39922459098, Ante Starčevića 3, 23000 Zadar</item>
    </izvorni_sadrzaj>
    <derivirana_varijabla naziv="DomainObject.Predmet.ProtuStrankaListFormatedWithAdressOIB_1">
      <item>HEDERA j.d.o.o. za trgovinu i usluge, OIB 39922459098, Ante Starčevića 3, 23000 Zadar</item>
    </derivirana_varijabla>
  </DomainObject.Predmet.ProtuStrankaListFormatedWithAdressOIB>
  <DomainObject.Predmet.ProtuStrankaListNazivFormated>
    <izvorni_sadrzaj>
      <item>HEDERA j.d.o.o. za trgovinu i usluge</item>
    </izvorni_sadrzaj>
    <derivirana_varijabla naziv="DomainObject.Predmet.ProtuStrankaListNazivFormated_1">
      <item>HEDERA j.d.o.o. za trgovinu i usluge</item>
    </derivirana_varijabla>
  </DomainObject.Predmet.ProtuStrankaListNazivFormated>
  <DomainObject.Predmet.ProtuStrankaListNazivFormatedOIB>
    <izvorni_sadrzaj>
      <item>HEDERA j.d.o.o. za trgovinu i usluge, OIB 39922459098</item>
    </izvorni_sadrzaj>
    <derivirana_varijabla naziv="DomainObject.Predmet.ProtuStrankaListNazivFormatedOIB_1">
      <item>HEDERA j.d.o.o. za trgovinu i usluge, OIB 39922459098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HEDERA j.d.o.o. za trgovinu i usluge</izvorni_sadrzaj>
    <derivirana_varijabla naziv="DomainObject.Predmet.ProtustrankaIDrugi_1">HEDERA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HEDERA j.d.o.o. za trgovinu i usluge, OIB 39922459098, Ante Starčevića 3, 23000 Zadar</izvorni_sadrzaj>
    <derivirana_varijabla naziv="DomainObject.Predmet.ProtustrankaIDrugiAdressOIB_1">HEDERA j.d.o.o. za trgovinu i usluge, OIB 39922459098, Ante Starčevića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HEDERA j.d.o.o. za trgovinu i usluge</item>
    </izvorni_sadrzaj>
    <derivirana_varijabla naziv="DomainObject.Predmet.SudioniciListNaziv_1">
      <item>FINA</item>
      <item>HEDERA j.d.o.o. za trgovinu i usluge</item>
    </derivirana_varijabla>
  </DomainObject.Predmet.SudioniciListNaziv>
  <DomainObject.Predmet.SudioniciListAdressOIB>
    <izvorni_sadrzaj>
      <item>FINA, OIB 85821130368</item>
      <item>HEDERA j.d.o.o. za trgovinu i usluge, OIB 39922459098, Ante Starčevića 3,23000 Zadar</item>
    </izvorni_sadrzaj>
    <derivirana_varijabla naziv="DomainObject.Predmet.SudioniciListAdressOIB_1">
      <item>FINA, OIB 85821130368</item>
      <item>HEDERA j.d.o.o. za trgovinu i usluge, OIB 39922459098, Ante Starčevića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39922459098</item>
    </izvorni_sadrzaj>
    <derivirana_varijabla naziv="DomainObject.Predmet.SudioniciListNazivOIB_1">
      <item>, OIB 85821130368</item>
      <item>, OIB 39922459098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F81AF8-80AE-4FA2-99C4-239C519B01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997</properties:Words>
  <properties:Characters>5375</properties:Characters>
  <properties:Lines>129</properties:Lines>
  <properties:Paragraphs>37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2017-04-04T10:46:00Z</dcterms:created>
  <dc:creator>Administrator</dc:creator>
  <cp:lastModifiedBy>Krešimir Torbarina</cp:lastModifiedBy>
  <cp:lastPrinted>2017-04-04T11:03:00Z</cp:lastPrinted>
  <dcterms:modified xmlns:xsi="http://www.w3.org/2001/XMLSchema-instance" xsi:type="dcterms:W3CDTF">2017-04-04T11:05:00Z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