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d949" w14:paraId="095d949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9E0BF9" w:rsidRPr="009E0BF9">
        <w:rPr>
          <w:b/>
          <w:sz w:val="24"/>
        </w:rPr>
        <w:t>STUDIO STELLA j.d.o.o.</w:t>
      </w:r>
      <w:r w:rsidR="00842007">
        <w:rPr>
          <w:b/>
          <w:sz w:val="24"/>
        </w:rPr>
        <w:t xml:space="preserve">, </w:t>
      </w:r>
      <w:r w:rsidR="009E0BF9" w:rsidRPr="009E0BF9">
        <w:rPr>
          <w:b/>
          <w:sz w:val="24"/>
        </w:rPr>
        <w:t>Vinkovci</w:t>
      </w:r>
      <w:r w:rsidRPr="009C396C">
        <w:rPr>
          <w:b/>
          <w:sz w:val="24"/>
        </w:rPr>
        <w:t xml:space="preserve">, </w:t>
      </w:r>
      <w:r w:rsidR="009E0BF9" w:rsidRPr="009E0BF9">
        <w:rPr>
          <w:b/>
          <w:sz w:val="24"/>
        </w:rPr>
        <w:t>Glagoljaška 17</w:t>
      </w:r>
      <w:r w:rsidRPr="009C396C">
        <w:rPr>
          <w:b/>
          <w:sz w:val="24"/>
        </w:rPr>
        <w:t xml:space="preserve">, OIB: </w:t>
      </w:r>
      <w:r w:rsidR="009E0BF9" w:rsidRPr="009E0BF9">
        <w:rPr>
          <w:b/>
          <w:sz w:val="24"/>
        </w:rPr>
        <w:t>60497585799</w:t>
      </w:r>
      <w:r w:rsidRPr="009C396C">
        <w:rPr>
          <w:b/>
          <w:sz w:val="24"/>
        </w:rPr>
        <w:t xml:space="preserve">, MBS: </w:t>
      </w:r>
      <w:r w:rsidR="009E0BF9" w:rsidRPr="009E0BF9">
        <w:rPr>
          <w:b/>
          <w:sz w:val="24"/>
        </w:rPr>
        <w:t>030124853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15.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9E0BF9" w:rsidRPr="009E0BF9">
        <w:t>Mihaela Bagarić, OIB: 43681185146</w:t>
      </w:r>
      <w:r w:rsidR="00926738" w:rsidRPr="009C396C">
        <w:t xml:space="preserve">, </w:t>
      </w:r>
      <w:r w:rsidR="009E0BF9" w:rsidRPr="009E0BF9">
        <w:t xml:space="preserve">Vinkovci, </w:t>
      </w:r>
      <w:proofErr w:type="spellStart"/>
      <w:r w:rsidR="009E0BF9" w:rsidRPr="009E0BF9">
        <w:t>Ćirila</w:t>
      </w:r>
      <w:proofErr w:type="spellEnd"/>
      <w:r w:rsidR="009E0BF9" w:rsidRPr="009E0BF9">
        <w:t xml:space="preserve"> i Metoda 87</w:t>
      </w:r>
      <w:r w:rsidR="00926738" w:rsidRPr="009C396C">
        <w:t xml:space="preserve">, da u roku od 8 dana od dana primitka ovog zaključka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9E0BF9" w:rsidRPr="009E0BF9">
        <w:rPr>
          <w:b/>
        </w:rPr>
        <w:t>STUDIO STELLA j.d.o.o.</w:t>
      </w:r>
      <w:r w:rsidR="009E0BF9">
        <w:rPr>
          <w:b/>
        </w:rPr>
        <w:t xml:space="preserve">, </w:t>
      </w:r>
      <w:r w:rsidR="009E0BF9" w:rsidRPr="009E0BF9">
        <w:rPr>
          <w:b/>
        </w:rPr>
        <w:t>Vinkovci</w:t>
      </w:r>
      <w:r w:rsidR="009E0BF9" w:rsidRPr="009C396C">
        <w:rPr>
          <w:b/>
        </w:rPr>
        <w:t xml:space="preserve">, </w:t>
      </w:r>
      <w:r w:rsidR="009E0BF9" w:rsidRPr="009E0BF9">
        <w:rPr>
          <w:b/>
        </w:rPr>
        <w:t>Glagoljaška 17</w:t>
      </w:r>
      <w:r w:rsidR="009E0BF9" w:rsidRPr="009C396C">
        <w:rPr>
          <w:b/>
        </w:rPr>
        <w:t xml:space="preserve">, OIB: </w:t>
      </w:r>
      <w:r w:rsidR="009E0BF9" w:rsidRPr="009E0BF9">
        <w:rPr>
          <w:b/>
        </w:rPr>
        <w:t>60497585799</w:t>
      </w:r>
      <w:r w:rsidR="009E0BF9" w:rsidRPr="009C396C">
        <w:rPr>
          <w:b/>
        </w:rPr>
        <w:t xml:space="preserve">, MBS: </w:t>
      </w:r>
      <w:r w:rsidR="009E0BF9" w:rsidRPr="009E0BF9">
        <w:rPr>
          <w:b/>
        </w:rPr>
        <w:t>030124853</w:t>
      </w:r>
      <w:r w:rsidR="005F638F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D84C2B">
        <w:t xml:space="preserve">Mihaela Bagarić, Vinkovci, </w:t>
      </w:r>
      <w:proofErr w:type="spellStart"/>
      <w:r w:rsidR="00D84C2B">
        <w:t>Ćirila</w:t>
      </w:r>
      <w:proofErr w:type="spellEnd"/>
      <w:r w:rsidR="00D84C2B">
        <w:t xml:space="preserve"> i Metoda 87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D84C2B">
        <w:t xml:space="preserve">Mihaela Bagarić, Vinkovci, </w:t>
      </w:r>
      <w:proofErr w:type="spellStart"/>
      <w:r w:rsidR="00D84C2B">
        <w:t>Ćirila</w:t>
      </w:r>
      <w:proofErr w:type="spellEnd"/>
      <w:r w:rsidR="00D84C2B">
        <w:t xml:space="preserve"> i Metoda 87</w:t>
      </w:r>
      <w:r w:rsidRPr="009C396C">
        <w:t>,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D84C2B">
        <w:t xml:space="preserve">Mihaela Bagarić, Vinkovci, </w:t>
      </w:r>
      <w:proofErr w:type="spellStart"/>
      <w:r w:rsidR="00D84C2B">
        <w:t>Ćirila</w:t>
      </w:r>
      <w:proofErr w:type="spellEnd"/>
      <w:r w:rsidR="00D84C2B">
        <w:t xml:space="preserve"> i Metoda 87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15.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E3E1D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D84C2B">
        <w:t xml:space="preserve">Mihaela Bagarić, Vinkovci, </w:t>
      </w:r>
      <w:proofErr w:type="spellStart"/>
      <w:r w:rsidR="00D84C2B">
        <w:t>Ćirila</w:t>
      </w:r>
      <w:proofErr w:type="spellEnd"/>
      <w:r w:rsidR="00D84C2B">
        <w:t xml:space="preserve"> i Metoda 87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2C7" w:rsidR="006A12C7">
      <w:r>
        <w:separator/>
      </w:r>
    </w:p>
  </w:endnote>
  <w:endnote w:id="0" w:type="continuationSeparator">
    <w:p w:rsidRDefault="006A12C7" w:rsidR="006A1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2C7" w:rsidR="006A12C7">
      <w:r>
        <w:separator/>
      </w:r>
    </w:p>
  </w:footnote>
  <w:footnote w:id="0" w:type="continuationSeparator">
    <w:p w:rsidRDefault="006A12C7" w:rsidR="006A1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8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752067">
      <w:t>6 St-587/16-3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752067">
      <w:t>587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0829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12C7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8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08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08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8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8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8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08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08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8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8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STELLA j.d.o.o. za uslužne djelatnosti</izvorni_sadrzaj>
    <derivirana_varijabla naziv="DomainObject.Predmet.ProtustrankaFormated_1">  STUDIO STELLA j.d.o.o. za uslužne djelatnosti</derivirana_varijabla>
  </DomainObject.Predmet.ProtustrankaFormated>
  <DomainObject.Predmet.ProtustrankaFormatedOIB>
    <izvorni_sadrzaj>  STUDIO STELLA j.d.o.o. za uslužne djelatnosti, OIB 60497585799</izvorni_sadrzaj>
    <derivirana_varijabla naziv="DomainObject.Predmet.ProtustrankaFormatedOIB_1">  STUDIO STELLA j.d.o.o. za uslužne djelatnosti, OIB 60497585799</derivirana_varijabla>
  </DomainObject.Predmet.ProtustrankaFormatedOIB>
  <DomainObject.Predmet.ProtustrankaFormatedWithAdress>
    <izvorni_sadrzaj> STUDIO STELLA j.d.o.o. za uslužne djelatnosti, Glagoljaška 17, 32100 Vinkovci</izvorni_sadrzaj>
    <derivirana_varijabla naziv="DomainObject.Predmet.ProtustrankaFormatedWithAdress_1"> STUDIO STELLA j.d.o.o. za uslužne djelatnosti, Glagoljaška 17, 32100 Vinkovci</derivirana_varijabla>
  </DomainObject.Predmet.ProtustrankaFormatedWithAdress>
  <DomainObject.Predmet.ProtustrankaFormatedWithAdressOIB>
    <izvorni_sadrzaj> STUDIO STELLA j.d.o.o. za uslužne djelatnosti, OIB 60497585799, Glagoljaška 17, 32100 Vinkovci</izvorni_sadrzaj>
    <derivirana_varijabla naziv="DomainObject.Predmet.ProtustrankaFormatedWithAdressOIB_1"> STUDIO STELLA j.d.o.o. za uslužne djelatnosti, OIB 60497585799, Glagoljaška 17, 32100 Vinkovci</derivirana_varijabla>
  </DomainObject.Predmet.ProtustrankaFormatedWithAdressOIB>
  <DomainObject.Predmet.ProtustrankaWithAdress>
    <izvorni_sadrzaj>STUDIO STELLA j.d.o.o. za uslužne djelatnosti Glagoljaška 17, 32100 Vinkovci</izvorni_sadrzaj>
    <derivirana_varijabla naziv="DomainObject.Predmet.ProtustrankaWithAdress_1">STUDIO STELLA j.d.o.o. za uslužne djelatnosti Glagoljaška 17, 32100 Vinkovci</derivirana_varijabla>
  </DomainObject.Predmet.ProtustrankaWithAdress>
  <DomainObject.Predmet.ProtustrankaWithAdressOIB>
    <izvorni_sadrzaj>STUDIO STELLA j.d.o.o. za uslužne djelatnosti, OIB 60497585799, Glagoljaška 17, 32100 Vinkovci</izvorni_sadrzaj>
    <derivirana_varijabla naziv="DomainObject.Predmet.ProtustrankaWithAdressOIB_1">STUDIO STELLA j.d.o.o. za uslužne djelatnosti, OIB 60497585799, Glagoljaška 17, 32100 Vinkovci</derivirana_varijabla>
  </DomainObject.Predmet.ProtustrankaWithAdressOIB>
  <DomainObject.Predmet.ProtustrankaNazivFormated>
    <izvorni_sadrzaj>STUDIO STELLA j.d.o.o. za uslužne djelatnosti</izvorni_sadrzaj>
    <derivirana_varijabla naziv="DomainObject.Predmet.ProtustrankaNazivFormated_1">STUDIO STELLA j.d.o.o. za uslužne djelatnosti</derivirana_varijabla>
  </DomainObject.Predmet.ProtustrankaNazivFormated>
  <DomainObject.Predmet.ProtustrankaNazivFormatedOIB>
    <izvorni_sadrzaj>STUDIO STELLA j.d.o.o. za uslužne djelatnosti, OIB 60497585799</izvorni_sadrzaj>
    <derivirana_varijabla naziv="DomainObject.Predmet.ProtustrankaNazivFormatedOIB_1">STUDIO STELLA j.d.o.o. za uslužne djelatnosti, OIB 60497585799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STELLA j.d.o.o. za uslužne djelatnosti</item>
    </izvorni_sadrzaj>
    <derivirana_varijabla naziv="DomainObject.Predmet.ProtuStrankaListFormated_1">
      <item>STUDIO STELLA j.d.o.o. za uslužne djelatnosti</item>
    </derivirana_varijabla>
  </DomainObject.Predmet.ProtuStrankaListFormated>
  <DomainObject.Predmet.ProtuStrankaListFormatedOIB>
    <izvorni_sadrzaj>
      <item>STUDIO STELLA j.d.o.o. za uslužne djelatnosti, OIB 60497585799</item>
    </izvorni_sadrzaj>
    <derivirana_varijabla naziv="DomainObject.Predmet.ProtuStrankaListFormatedOIB_1">
      <item>STUDIO STELLA j.d.o.o. za uslužne djelatnosti, OIB 60497585799</item>
    </derivirana_varijabla>
  </DomainObject.Predmet.ProtuStrankaListFormatedOIB>
  <DomainObject.Predmet.ProtuStrankaListFormatedWithAdress>
    <izvorni_sadrzaj>
      <item>STUDIO STELLA j.d.o.o. za uslužne djelatnosti, Glagoljaška 17, 32100 Vinkovci</item>
    </izvorni_sadrzaj>
    <derivirana_varijabla naziv="DomainObject.Predmet.ProtuStrankaListFormatedWithAdress_1">
      <item>STUDIO STELLA j.d.o.o. za uslužne djelatnosti, Glagoljaška 17, 32100 Vinkovci</item>
    </derivirana_varijabla>
  </DomainObject.Predmet.ProtuStrankaListFormatedWithAdress>
  <DomainObject.Predmet.ProtuStrankaListFormatedWithAdressOIB>
    <izvorni_sadrzaj>
      <item>STUDIO STELLA j.d.o.o. za uslužne djelatnosti, OIB 60497585799, Glagoljaška 17, 32100 Vinkovci</item>
    </izvorni_sadrzaj>
    <derivirana_varijabla naziv="DomainObject.Predmet.ProtuStrankaListFormatedWithAdressOIB_1">
      <item>STUDIO STELLA j.d.o.o. za uslužne djelatnosti, OIB 60497585799, Glagoljaška 17, 32100 Vinkovci</item>
    </derivirana_varijabla>
  </DomainObject.Predmet.ProtuStrankaListFormatedWithAdressOIB>
  <DomainObject.Predmet.ProtuStrankaListNazivFormated>
    <izvorni_sadrzaj>
      <item>STUDIO STELLA j.d.o.o. za uslužne djelatnosti</item>
    </izvorni_sadrzaj>
    <derivirana_varijabla naziv="DomainObject.Predmet.ProtuStrankaListNazivFormated_1">
      <item>STUDIO STELLA j.d.o.o. za uslužne djelatnosti</item>
    </derivirana_varijabla>
  </DomainObject.Predmet.ProtuStrankaListNazivFormated>
  <DomainObject.Predmet.ProtuStrankaListNazivFormatedOIB>
    <izvorni_sadrzaj>
      <item>STUDIO STELLA j.d.o.o. za uslužne djelatnosti, OIB 60497585799</item>
    </izvorni_sadrzaj>
    <derivirana_varijabla naziv="DomainObject.Predmet.ProtuStrankaListNazivFormatedOIB_1">
      <item>STUDIO STELLA j.d.o.o. za uslužne djelatnosti, OIB 60497585799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STELLA j.d.o.o. za uslužne djelatnosti</izvorni_sadrzaj>
    <derivirana_varijabla naziv="DomainObject.Predmet.ProtustrankaIDrugi_1">STUDIO STELLA j.d.o.o. za uslužne djelatnosti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STUDIO STELLA j.d.o.o. za uslužne djelatnosti, OIB 60497585799, Glagoljaška 17, 32100 Vinkovci</izvorni_sadrzaj>
    <derivirana_varijabla naziv="DomainObject.Predmet.ProtustrankaIDrugiAdressOIB_1">STUDIO STELLA j.d.o.o. za uslužne djelatnosti, OIB 60497585799, Glagoljaška 17,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STELLA j.d.o.o. za uslužne djelatnosti</item>
    </izvorni_sadrzaj>
    <derivirana_varijabla naziv="DomainObject.Predmet.SudioniciListNaziv_1">
      <item>FINA RC OSIJEK</item>
      <item>STUDIO STELLA j.d.o.o. za uslužne djelatnosti</item>
    </derivirana_varijabla>
  </DomainObject.Predmet.SudioniciListNaziv>
  <DomainObject.Predmet.SudioniciListAdressOIB>
    <izvorni_sadrzaj>
      <item>FINA RC OSIJEK, OIB 85821130368, L. JEGERA 3,31000 Osijek</item>
      <item>STUDIO STELLA j.d.o.o. za uslužne djelatnosti, OIB 60497585799, Glagoljaška 17,32100 Vinkovci</item>
    </izvorni_sadrzaj>
    <derivirana_varijabla naziv="DomainObject.Predmet.SudioniciListAdressOIB_1">
      <item>FINA RC OSIJEK, OIB 85821130368, L. JEGERA 3,31000 Osijek</item>
      <item>STUDIO STELLA j.d.o.o. za uslužne djelatnosti, OIB 60497585799, Glagoljaška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60497585799</item>
    </izvorni_sadrzaj>
    <derivirana_varijabla naziv="DomainObject.Predmet.SudioniciListNazivOIB_1">
      <item>, OIB 85821130368</item>
      <item>, OIB 60497585799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7BF1C-430B-44A2-9197-C06C6901F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438</properties:Words>
  <properties:Characters>2175</properties:Characters>
  <properties:Lines>101</properties:Lines>
  <properties:Paragraphs>23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2016-09-15T09:44:00Z</dcterms:modified>
  <cp:revision>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