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649c" w14:paraId="5d5649c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605C1B">
        <w:rPr>
          <w:rFonts w:hAnsi="Times New Roman" w:ascii="Times New Roman"/>
        </w:rPr>
        <w:t>5004</w:t>
      </w:r>
      <w:r w:rsidR="0004727E">
        <w:rPr>
          <w:rFonts w:hAnsi="Times New Roman" w:ascii="Times New Roman"/>
        </w:rPr>
        <w:t>/16</w:t>
      </w:r>
    </w:p>
    <w:p w:rsidRDefault="0090427E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90427E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90427E" w:rsidP="00B81090" w:rsidR="0090427E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90427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05C1B" w:rsidP="009A259C" w:rsidR="00CB7817">
      <w:pPr>
        <w:ind w:firstLine="720"/>
        <w:jc w:val="both"/>
        <w:rPr>
          <w:rFonts w:hAnsi="Times New Roman" w:ascii="Times New Roman"/>
          <w:szCs w:val="24"/>
        </w:rPr>
      </w:pPr>
      <w:r w:rsidRPr="00605C1B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SLAKI jednostavno društvo s ograničenom odgovornošću, trgovinu i usluge, Kraljeva Velika, Kraljeva Velika 209/A, OIB: 43454704032, MBS: 080982421</w:t>
      </w:r>
      <w:r w:rsidR="009527AB">
        <w:rPr>
          <w:rFonts w:hAnsi="Times New Roman" w:ascii="Times New Roman"/>
          <w:szCs w:val="24"/>
        </w:rPr>
        <w:t>, dana 06. ožujka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90427E" w:rsidP="009A259C" w:rsidR="0090427E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9527AB">
        <w:rPr>
          <w:rFonts w:hAnsi="Times New Roman" w:ascii="Times New Roman"/>
          <w:szCs w:val="24"/>
        </w:rPr>
        <w:t>KREŠIMIR PANJAKOVIĆ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9527AB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Osijeka</w:t>
      </w:r>
      <w:r w:rsidR="003B1ADE" w:rsidRPr="000C73F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Gornjodravska obala 89a,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39814088271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9527AB">
        <w:rPr>
          <w:rFonts w:hAnsi="Times New Roman" w:ascii="Times New Roman"/>
          <w:szCs w:val="24"/>
        </w:rPr>
        <w:t>20.6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605C1B" w:rsidRPr="00605C1B">
        <w:rPr>
          <w:rFonts w:hAnsi="Times New Roman" w:ascii="Times New Roman"/>
          <w:szCs w:val="24"/>
        </w:rPr>
        <w:t>SLAKI jednostavno društvo s ograničenom odgovornošću, trgovinu i usluge, Kraljeva Velika, Kraljeva Velika 209/A, OIB: 43454704032, MBS: 080982421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9527AB">
        <w:rPr>
          <w:rFonts w:hAnsi="Times New Roman" w:ascii="Times New Roman"/>
          <w:szCs w:val="24"/>
        </w:rPr>
        <w:t>9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 w:rsidR="009527AB">
        <w:rPr>
          <w:rFonts w:hAnsi="Times New Roman" w:ascii="Times New Roman"/>
          <w:szCs w:val="24"/>
        </w:rPr>
        <w:t xml:space="preserve"> 2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605C1B">
        <w:rPr>
          <w:rFonts w:hAnsi="Times New Roman" w:ascii="Times New Roman"/>
          <w:szCs w:val="24"/>
        </w:rPr>
        <w:t>14.281,48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9527AB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06. ožujka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Vesna Sremac Šoštar</w:t>
      </w:r>
      <w:r w:rsidR="002F3E43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90427E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90427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2F3E43" w:rsidP="002F3E43" w:rsidR="007F17A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otpravka-ovlašeni službenik:</w:t>
      </w:r>
    </w:p>
    <w:p w:rsidRDefault="002F3E43" w:rsidP="002F3E43" w:rsidR="002F3E43" w:rsidRPr="002F3E43">
      <w:pPr>
        <w:ind w:firstLine="720"/>
        <w:jc w:val="right"/>
        <w:rPr>
          <w:rFonts w:hAnsi="Times New Roman" w:ascii="Times New Roman"/>
          <w:szCs w:val="24"/>
        </w:rPr>
      </w:pPr>
      <w:r w:rsidRPr="002F3E43">
        <w:rPr>
          <w:rFonts w:hAnsi="Times New Roman" w:ascii="Times New Roman"/>
        </w:rPr>
        <w:t>Zlatka Plivelić</w:t>
      </w:r>
    </w:p>
    <w:p w:rsidRDefault="00573FE4" w:rsidP="007F17A7" w:rsidR="00573FE4" w:rsidRPr="002F3E43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2F3E43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AA" w:rsidR="00DB2EAA">
      <w:r>
        <w:separator/>
      </w:r>
    </w:p>
  </w:endnote>
  <w:endnote w:id="0" w:type="continuationSeparator">
    <w:p w:rsidRDefault="00DB2EAA" w:rsidR="00DB2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AA" w:rsidR="00DB2EAA">
      <w:r>
        <w:separator/>
      </w:r>
    </w:p>
  </w:footnote>
  <w:footnote w:id="0" w:type="continuationSeparator">
    <w:p w:rsidRDefault="00DB2EAA" w:rsidR="00DB2E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B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90427E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605C1B">
      <w:rPr>
        <w:rFonts w:hAnsi="Times New Roman" w:ascii="Times New Roman"/>
      </w:rPr>
      <w:t>5004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3E43"/>
    <w:rsid w:val="002F4231"/>
    <w:rsid w:val="0036322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05C1B"/>
    <w:rsid w:val="006252E5"/>
    <w:rsid w:val="00627D00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4BB3"/>
    <w:rsid w:val="00833C83"/>
    <w:rsid w:val="008816DA"/>
    <w:rsid w:val="00891FB2"/>
    <w:rsid w:val="008C24B3"/>
    <w:rsid w:val="008D7847"/>
    <w:rsid w:val="008E0EF7"/>
    <w:rsid w:val="0090427E"/>
    <w:rsid w:val="009432E4"/>
    <w:rsid w:val="009527AB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F1C52"/>
    <w:rsid w:val="00C156FD"/>
    <w:rsid w:val="00C54465"/>
    <w:rsid w:val="00C703D0"/>
    <w:rsid w:val="00C75F6C"/>
    <w:rsid w:val="00C761AE"/>
    <w:rsid w:val="00CB1E0D"/>
    <w:rsid w:val="00CB732E"/>
    <w:rsid w:val="00CB7817"/>
    <w:rsid w:val="00CC6A3C"/>
    <w:rsid w:val="00CF285F"/>
    <w:rsid w:val="00CF68C5"/>
    <w:rsid w:val="00D83C05"/>
    <w:rsid w:val="00DA2BC5"/>
    <w:rsid w:val="00DA6F44"/>
    <w:rsid w:val="00DA72F6"/>
    <w:rsid w:val="00DB2EAA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F3E43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F3E43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5004</izvorni_sadrzaj>
    <derivirana_varijabla naziv="DomainObject.Predmet.Broj_1">5004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St-5004/2016</izvorni_sadrzaj>
    <derivirana_varijabla naziv="DomainObject.Predmet.OznakaBroj_1">St-5004/2016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SLAKI jednostavno društvo s ograničenom odgovornošću za proizvodnju, trgovinu i usluge zastupanog po punomoćniku STOJAN KVAKIĆ</izvorni_sadrzaj>
    <derivirana_varijabla naziv="DomainObject.Predmet.ProtustrankaFormated_1">  SLAKI jednostavno društvo s ograničenom odgovornošću za proizvodnju, trgovinu i usluge zastupanog po punomoćniku STOJAN KVAKIĆ</derivirana_varijabla>
  </DomainObject.Predmet.ProtustrankaFormated>
  <DomainObject.Predmet.ProtustrankaFormatedOIB>
    <izvorni_sadrzaj>  SLAKI jednostavno društvo s ograničenom odgovornošću za proizvodnju, trgovinu i usluge, OIB 43454704032 zastupanog po punomoćniku STOJAN KVAKIĆ</izvorni_sadrzaj>
    <derivirana_varijabla naziv="DomainObject.Predmet.ProtustrankaFormatedOIB_1">  SLAKI jednostavno društvo s ograničenom odgovornošću za proizvodnju, trgovinu i usluge, OIB 43454704032 zastupanog po punomoćniku STOJAN KVAKIĆ</derivirana_varijabla>
  </DomainObject.Predmet.ProtustrankaFormatedOIB>
  <DomainObject.Predmet.ProtustrankaFormatedWithAdress>
    <izvorni_sadrzaj> SLAKI jednostavno društvo s ograničenom odgovornošću za proizvodnju, trgovinu i usluge, Kraljeva Velika/209 A, 44322 Kraljeva Velika zastupanog po punomoćniku STOJAN KVAKIĆ</izvorni_sadrzaj>
    <derivirana_varijabla naziv="DomainObject.Predmet.ProtustrankaFormatedWithAdress_1"> SLAKI jednostavno društvo s ograničenom odgovornošću za proizvodnju, trgovinu i usluge, Kraljeva Velika/209 A, 44322 Kraljeva Velika zastupanog po punomoćniku STOJAN KVAKIĆ</derivirana_varijabla>
  </DomainObject.Predmet.ProtustrankaFormatedWithAdress>
  <DomainObject.Predmet.ProtustrankaFormatedWithAdressOIB>
    <izvorni_sadrzaj> SLAKI jednostavno društvo s ograničenom odgovornošću za proizvodnju, trgovinu i usluge, OIB 43454704032, Kraljeva Velika/209 A, 44322 Kraljeva Velika zastupanog po punomoćniku STOJAN KVAKIĆ</izvorni_sadrzaj>
    <derivirana_varijabla naziv="DomainObject.Predmet.ProtustrankaFormatedWithAdressOIB_1"> SLAKI jednostavno društvo s ograničenom odgovornošću za proizvodnju, trgovinu i usluge, OIB 43454704032, Kraljeva Velika/209 A, 44322 Kraljeva Velika zastupanog po punomoćniku STOJAN KVAKIĆ</derivirana_varijabla>
  </DomainObject.Predmet.ProtustrankaFormatedWithAdressOIB>
  <DomainObject.Predmet.ProtustrankaWithAdress>
    <izvorni_sadrzaj>SLAKI jednostavno društvo s ograničenom odgovornošću za proizvodnju, trgovinu i usluge Kraljeva Velika/209 A, 44322 Kraljeva Velika</izvorni_sadrzaj>
    <derivirana_varijabla naziv="DomainObject.Predmet.ProtustrankaWithAdress_1">SLAKI jednostavno društvo s ograničenom odgovornošću za proizvodnju, trgovinu i usluge Kraljeva Velika/209 A, 44322 Kraljeva Velika</derivirana_varijabla>
  </DomainObject.Predmet.ProtustrankaWithAdress>
  <DomainObject.Predmet.ProtustrankaWithAdressOIB>
    <izvorni_sadrzaj>SLAKI jednostavno društvo s ograničenom odgovornošću za proizvodnju, trgovinu i usluge, OIB 43454704032, Kraljeva Velika/209 A, 44322 Kraljeva Velika</izvorni_sadrzaj>
    <derivirana_varijabla naziv="DomainObject.Predmet.ProtustrankaWithAdressOIB_1">SLAKI jednostavno društvo s ograničenom odgovornošću za proizvodnju, trgovinu i usluge, OIB 43454704032, Kraljeva Velika/209 A, 44322 Kraljeva Velika</derivirana_varijabla>
  </DomainObject.Predmet.ProtustrankaWithAdressOIB>
  <DomainObject.Predmet.ProtustrankaNazivFormated>
    <izvorni_sadrzaj>SLAKI jednostavno društvo s ograničenom odgovornošću za proizvodnju, trgovinu i usluge</izvorni_sadrzaj>
    <derivirana_varijabla naziv="DomainObject.Predmet.ProtustrankaNazivFormated_1">SLAKI jednostavno društvo s ograničenom odgovornošću za proizvodnju, trgovinu i usluge</derivirana_varijabla>
  </DomainObject.Predmet.ProtustrankaNazivFormated>
  <DomainObject.Predmet.ProtustrankaNazivFormatedOIB>
    <izvorni_sadrzaj>SLAKI jednostavno društvo s ograničenom odgovornošću za proizvodnju, trgovinu i usluge, OIB 43454704032</izvorni_sadrzaj>
    <derivirana_varijabla naziv="DomainObject.Predmet.ProtustrankaNazivFormatedOIB_1">SLAKI jednostavno društvo s ograničenom odgovornošću za proizvodnju, trgovinu i usluge, OIB 43454704032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SLAKI jednostavno društvo s ograničenom odgovornošću za proizvodnju, trgovinu i usluge zastupanog po punomoćniku STOJAN KVAKIĆ</item>
    </izvorni_sadrzaj>
    <derivirana_varijabla naziv="DomainObject.Predmet.ProtuStrankaListFormated_1">
      <item>SLAKI jednostavno društvo s ograničenom odgovornošću za proizvodnju, trgovinu i usluge zastupanog po punomoćniku STOJAN KVAKIĆ</item>
    </derivirana_varijabla>
  </DomainObject.Predmet.ProtuStrankaListFormated>
  <DomainObject.Predmet.ProtuStrankaListFormatedOIB>
    <izvorni_sadrzaj>
      <item>SLAKI jednostavno društvo s ograničenom odgovornošću za proizvodnju, trgovinu i usluge, OIB 43454704032 zastupanog po punomoćniku STOJAN KVAKIĆ</item>
    </izvorni_sadrzaj>
    <derivirana_varijabla naziv="DomainObject.Predmet.ProtuStrankaListFormatedOIB_1">
      <item>SLAKI jednostavno društvo s ograničenom odgovornošću za proizvodnju, trgovinu i usluge, OIB 43454704032 zastupanog po punomoćniku STOJAN KVAKIĆ</item>
    </derivirana_varijabla>
  </DomainObject.Predmet.ProtuStrankaListFormatedOIB>
  <DomainObject.Predmet.ProtuStrankaListFormatedWithAdress>
    <izvorni_sadrzaj>
      <item>SLAKI jednostavno društvo s ograničenom odgovornošću za proizvodnju, trgovinu i usluge, Kraljeva Velika/209 A, 44322 Kraljeva Velika zastupanog po punomoćniku STOJAN KVAKIĆ</item>
    </izvorni_sadrzaj>
    <derivirana_varijabla naziv="DomainObject.Predmet.ProtuStrankaListFormatedWithAdress_1">
      <item>SLAKI jednostavno društvo s ograničenom odgovornošću za proizvodnju, trgovinu i usluge, Kraljeva Velika/209 A, 44322 Kraljeva Velika zastupanog po punomoćniku STOJAN KVAKIĆ</item>
    </derivirana_varijabla>
  </DomainObject.Predmet.ProtuStrankaListFormatedWithAdress>
  <DomainObject.Predmet.ProtuStrankaListFormatedWithAdressOIB>
    <izvorni_sadrzaj>
      <item>SLAKI jednostavno društvo s ograničenom odgovornošću za proizvodnju, trgovinu i usluge, OIB 43454704032, Kraljeva Velika/209 A, 44322 Kraljeva Velika zastupanog po punomoćniku STOJAN KVAKIĆ</item>
    </izvorni_sadrzaj>
    <derivirana_varijabla naziv="DomainObject.Predmet.ProtuStrankaListFormatedWithAdressOIB_1">
      <item>SLAKI jednostavno društvo s ograničenom odgovornošću za proizvodnju, trgovinu i usluge, OIB 43454704032, Kraljeva Velika/209 A, 44322 Kraljeva Velika zastupanog po punomoćniku STOJAN KVAKIĆ</item>
    </derivirana_varijabla>
  </DomainObject.Predmet.ProtuStrankaListFormatedWithAdressOIB>
  <DomainObject.Predmet.ProtuStrankaListNazivFormated>
    <izvorni_sadrzaj>
      <item>SLAKI jednostavno društvo s ograničenom odgovornošću za proizvodnju, trgovinu i usluge</item>
    </izvorni_sadrzaj>
    <derivirana_varijabla naziv="DomainObject.Predmet.ProtuStrankaListNazivFormated_1">
      <item>SLAKI jednostavno društvo s ograničenom odgovornošću za proizvodnju, trgovinu i usluge</item>
    </derivirana_varijabla>
  </DomainObject.Predmet.ProtuStrankaListNazivFormated>
  <DomainObject.Predmet.ProtuStrankaListNazivFormatedOIB>
    <izvorni_sadrzaj>
      <item>SLAKI jednostavno društvo s ograničenom odgovornošću za proizvodnju, trgovinu i usluge, OIB 43454704032</item>
    </izvorni_sadrzaj>
    <derivirana_varijabla naziv="DomainObject.Predmet.ProtuStrankaListNazivFormatedOIB_1">
      <item>SLAKI jednostavno društvo s ograničenom odgovornošću za proizvodnju, trgovinu i usluge, OIB 43454704032</item>
    </derivirana_varijabla>
  </DomainObject.Predmet.ProtuStrankaListNazivFormatedOIB>
  <DomainObject.Predmet.OstaliListFormated>
    <izvorni_sadrzaj>
      <item>STOJAN KVAKIĆ punomoćnik sudionika u postupku SLAKI jednostavno društvo s ograničenom odgovornošću za proizvodnju, trgovinu i usluge</item>
    </izvorni_sadrzaj>
    <derivirana_varijabla naziv="DomainObject.Predmet.OstaliListFormated_1">
      <item>STOJAN KVAKIĆ punomoćnik sudionika u postupku SLAKI jednostavno društvo s ograničenom odgovornošću za proizvodnju, trgovinu i usluge</item>
    </derivirana_varijabla>
  </DomainObject.Predmet.OstaliListFormated>
  <DomainObject.Predmet.OstaliListFormatedOIB>
    <izvorni_sadrzaj>
      <item>STOJAN KVAKIĆ, OIB 23520801306 punomoćnik sudionika u postupku SLAKI jednostavno društvo s ograničenom odgovornošću za proizvodnju, trgovinu i usluge</item>
    </izvorni_sadrzaj>
    <derivirana_varijabla naziv="DomainObject.Predmet.OstaliListFormatedOIB_1">
      <item>STOJAN KVAKIĆ, OIB 23520801306 punomoćnik sudionika u postupku SLAKI jednostavno društvo s ograničenom odgovornošću za proizvodnju, trgovinu i usluge</item>
    </derivirana_varijabla>
  </DomainObject.Predmet.OstaliListFormatedOIB>
  <DomainObject.Predmet.OstaliListFormatedWithAdress>
    <izvorni_sadrzaj>
      <item>STOJAN KVAKIĆ,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_1">
      <item>STOJAN KVAKIĆ, Kraljeva Velika 209/A, 44322 Kraljeva Velika punomoćnik sudionika u postupku SLAKI jednostavno društvo s ograničenom odgovornošću za proizvodnju, trgovinu i usluge</item>
    </derivirana_varijabla>
  </DomainObject.Predmet.OstaliListFormatedWithAdress>
  <DomainObject.Predmet.OstaliListFormatedWithAdressOIB>
    <izvorni_sadrzaj>
      <item>STOJAN KVAKIĆ, OIB 23520801306,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OIB_1">
      <item>STOJAN KVAKIĆ, OIB 23520801306, Kraljeva Velika 209/A, 44322 Kraljeva Velika punomoćnik sudionika u postupku SLAKI jednostavno društvo s ograničenom odgovornošću za proizvodnju, trgovinu i usluge</item>
    </derivirana_varijabla>
  </DomainObject.Predmet.OstaliListFormatedWithAdressOIB>
  <DomainObject.Predmet.OstaliListNazivFormated>
    <izvorni_sadrzaj>
      <item>STOJAN KVAKIĆ</item>
    </izvorni_sadrzaj>
    <derivirana_varijabla naziv="DomainObject.Predmet.OstaliListNazivFormated_1">
      <item>STOJAN KVAKIĆ</item>
    </derivirana_varijabla>
  </DomainObject.Predmet.OstaliListNazivFormated>
  <DomainObject.Predmet.OstaliListNazivFormatedOIB>
    <izvorni_sadrzaj>
      <item>STOJAN KVAKIĆ, OIB 23520801306</item>
    </izvorni_sadrzaj>
    <derivirana_varijabla naziv="DomainObject.Predmet.OstaliListNazivFormatedOIB_1">
      <item>STOJAN KVAKIĆ, OIB 23520801306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SLAKI jednostavno društvo s ograničenom odgovornošću za proizvodnju, trgovinu i usluge</izvorni_sadrzaj>
    <derivirana_varijabla naziv="DomainObject.Predmet.ProtustrankaIDrugi_1">SLAKI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SLAKI jednostavno društvo s ograničenom odgovornošću za proizvodnju, trgovinu i usluge, OIB 43454704032, Kraljeva Velika/209 A, 44322 Kraljeva Velika</izvorni_sadrzaj>
    <derivirana_varijabla naziv="DomainObject.Predmet.ProtustrankaIDrugiAdressOIB_1">SLAKI jednostavno društvo s ograničenom odgovornošću za proizvodnju, trgovinu i usluge, OIB 43454704032, Kraljeva Velika/209 A, 44322 Kraljeva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SLAKI jednostavno društvo s ograničenom odgovornošću za proizvodnju, trgovinu i usluge</item>
      <item>STOJAN KVAKIĆ</item>
    </izvorni_sadrzaj>
    <derivirana_varijabla naziv="DomainObject.Predmet.SudioniciListNaziv_1">
      <item>FINA Regionalni centar Zagreb</item>
      <item>SLAKI jednostavno društvo s ograničenom odgovornošću za proizvodnju, trgovinu i usluge</item>
      <item>STOJAN KVAKIĆ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izvorni_sadrzaj>
    <derivirana_varijabla naziv="DomainObject.Predmet.SudioniciListAdressOIB_1"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43454704032</item>
      <item>, OIB 23520801306</item>
    </izvorni_sadrzaj>
    <derivirana_varijabla naziv="DomainObject.Predmet.SudioniciListNazivOIB_1">
      <item>, OIB 85821130368</item>
      <item>, OIB 43454704032</item>
      <item>, OIB 23520801306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4621B-D52A-40A5-8976-C27F807F3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434</properties:Words>
  <properties:Characters>2346</properties:Characters>
  <properties:Lines>65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2017-03-06T07:34:00Z</dcterms:created>
  <dc:creator>x</dc:creator>
  <cp:lastModifiedBy>Zlatka Plivelić</cp:lastModifiedBy>
  <cp:lastPrinted>2017-03-06T08:26:00Z</cp:lastPrinted>
  <dcterms:modified xmlns:xsi="http://www.w3.org/2001/XMLSchema-instance" xsi:type="dcterms:W3CDTF">2017-03-06T11:46:00Z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