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e3d1" w14:paraId="775e3d1" w:rsidRDefault="003D028B" w:rsidP="003D028B" w:rsidR="0088540C" w:rsidRPr="00A84A0F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40C" w:rsidP="0088540C" w:rsidR="0088540C" w:rsidRPr="00A84A0F">
      <w:pPr>
        <w:jc w:val="right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proofErr w:type="spellStart"/>
      <w:r w:rsidRPr="00A84A0F">
        <w:t>20</w:t>
      </w:r>
      <w:proofErr w:type="spellEnd"/>
      <w:r w:rsidR="00C1730E" w:rsidRPr="00A84A0F">
        <w:t>.</w:t>
      </w:r>
      <w:r w:rsidRPr="00A84A0F">
        <w:t xml:space="preserve"> </w:t>
      </w:r>
      <w:r w:rsidR="00AA0E42">
        <w:t>St-</w:t>
      </w:r>
      <w:proofErr w:type="spellStart"/>
      <w:r w:rsidR="00112A7F">
        <w:t>377</w:t>
      </w:r>
      <w:proofErr w:type="spellEnd"/>
      <w:r w:rsidR="00112A7F">
        <w:t>/</w:t>
      </w:r>
      <w:proofErr w:type="spellStart"/>
      <w:r w:rsidR="00112A7F">
        <w:t>14</w:t>
      </w:r>
      <w:proofErr w:type="spellEnd"/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9E4253" w:rsidRPr="00ED6B24">
        <w:t xml:space="preserve">nad </w:t>
      </w:r>
      <w:r w:rsidR="009441C0">
        <w:t xml:space="preserve">stečajnim dužnikom </w:t>
      </w:r>
      <w:proofErr w:type="spellStart"/>
      <w:r w:rsidR="00112A7F" w:rsidRPr="001B7B92">
        <w:t>L.T</w:t>
      </w:r>
      <w:proofErr w:type="spellEnd"/>
      <w:r w:rsidR="00112A7F" w:rsidRPr="001B7B92">
        <w:t xml:space="preserve">. </w:t>
      </w:r>
      <w:proofErr w:type="spellStart"/>
      <w:r w:rsidR="00112A7F" w:rsidRPr="001B7B92">
        <w:t>TOURS</w:t>
      </w:r>
      <w:proofErr w:type="spellEnd"/>
      <w:r w:rsidR="00112A7F" w:rsidRPr="001B7B92">
        <w:t xml:space="preserve"> putnička agencija, društvo s ograničenom odgovornošću za trgovinu, prijevoz i usluge, Zagreb (Grad Zagreb), Braće </w:t>
      </w:r>
      <w:proofErr w:type="spellStart"/>
      <w:r w:rsidR="00112A7F" w:rsidRPr="001B7B92">
        <w:t>Cvijića</w:t>
      </w:r>
      <w:proofErr w:type="spellEnd"/>
      <w:r w:rsidR="00112A7F" w:rsidRPr="001B7B92">
        <w:t xml:space="preserve"> </w:t>
      </w:r>
      <w:proofErr w:type="spellStart"/>
      <w:r w:rsidR="00112A7F" w:rsidRPr="001B7B92">
        <w:t>30</w:t>
      </w:r>
      <w:proofErr w:type="spellEnd"/>
      <w:r w:rsidR="00112A7F" w:rsidRPr="001B7B92">
        <w:t xml:space="preserve">, </w:t>
      </w:r>
      <w:proofErr w:type="spellStart"/>
      <w:r w:rsidR="00112A7F" w:rsidRPr="001B7B92">
        <w:t>OIB</w:t>
      </w:r>
      <w:proofErr w:type="spellEnd"/>
      <w:r w:rsidR="00112A7F" w:rsidRPr="001B7B92">
        <w:t xml:space="preserve">: </w:t>
      </w:r>
      <w:proofErr w:type="spellStart"/>
      <w:r w:rsidR="00112A7F" w:rsidRPr="001B7B92">
        <w:t>24220321895</w:t>
      </w:r>
      <w:proofErr w:type="spellEnd"/>
      <w:r w:rsidR="009E4253" w:rsidRPr="00ED6B24">
        <w:t>,</w:t>
      </w:r>
      <w:r w:rsidR="004F5DBF" w:rsidRPr="00A84A0F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</w:t>
      </w:r>
      <w:proofErr w:type="spellStart"/>
      <w:r w:rsidR="0088540C" w:rsidRPr="00A84A0F">
        <w:t>29</w:t>
      </w:r>
      <w:proofErr w:type="spellEnd"/>
      <w:r w:rsidR="0088540C" w:rsidRPr="00A84A0F">
        <w:t>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</w:t>
      </w:r>
      <w:r w:rsidRPr="00A84A0F">
        <w:t>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 xml:space="preserve">Protiv rješenja kojim je određena isplata može se izjaviti žalba u roku osam dana od dana oglašavanja Obavijesti na </w:t>
      </w:r>
      <w:r w:rsidR="005B7FCA">
        <w:t>e-</w:t>
      </w:r>
      <w:r w:rsidRPr="00A84A0F">
        <w:t>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DD360E" w:rsidP="0088540C" w:rsidR="0088540C" w:rsidRPr="00A84A0F">
      <w:pPr>
        <w:jc w:val="center"/>
      </w:pPr>
      <w:r>
        <w:t xml:space="preserve">U Zagreb, </w:t>
      </w:r>
      <w:proofErr w:type="spellStart"/>
      <w:r w:rsidR="00112A7F">
        <w:t>15</w:t>
      </w:r>
      <w:proofErr w:type="spellEnd"/>
      <w:r w:rsidR="00047A6E">
        <w:t xml:space="preserve">. </w:t>
      </w:r>
      <w:r w:rsidR="00112A7F">
        <w:t>prosinca</w:t>
      </w:r>
      <w:r>
        <w:t xml:space="preserve"> </w:t>
      </w:r>
      <w:proofErr w:type="spellStart"/>
      <w:r>
        <w:t>2015</w:t>
      </w:r>
      <w:proofErr w:type="spellEnd"/>
      <w:r>
        <w:t>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DD360E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95507B">
        <w:t>, v.r.</w:t>
      </w:r>
    </w:p>
    <w:p w:rsidRDefault="0095507B" w:rsidP="003C5659" w:rsidR="0095507B" w:rsidRPr="006866B6">
      <w:pPr>
        <w:ind w:firstLine="708" w:left="2124"/>
      </w:pPr>
      <w:r>
        <w:t xml:space="preserve">                                </w:t>
      </w: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95507B" w:rsidR="0095507B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    </w:t>
      </w:r>
      <w:r w:rsidRPr="006866B6">
        <w:t xml:space="preserve"> (Valentina Kranjčić)</w:t>
      </w:r>
    </w:p>
    <w:p w:rsidRDefault="0095507B" w:rsidP="00DD360E" w:rsidR="0095507B"/>
    <w:p w:rsidRDefault="00DD360E" w:rsidP="00DD360E" w:rsidR="00DD360E"/>
    <w:p w:rsidRDefault="00DD360E" w:rsidP="00DD360E" w:rsidR="00DD360E" w:rsidRPr="00FA7FBB"/>
    <w:p w:rsidRDefault="008F7FBC" w:rsidP="003D303D" w:rsidR="008F7FBC" w:rsidRPr="00A84A0F"/>
    <w:p w:rsidRDefault="00BE752B" w:rsidP="0088540C" w:rsidR="00BE752B" w:rsidRPr="00A84A0F"/>
    <w:p w:rsidRDefault="00FF49B1" w:rsidP="0088540C" w:rsidR="00FF49B1" w:rsidRPr="0095507B">
      <w:pPr>
        <w:rPr>
          <w:color w:val="FFFFFF"/>
        </w:rPr>
      </w:pPr>
      <w:r w:rsidRPr="0095507B">
        <w:rPr>
          <w:color w:val="FFFFFF"/>
        </w:rPr>
        <w:t>DNA:</w:t>
      </w:r>
    </w:p>
    <w:p w:rsidRDefault="00DD360E" w:rsidP="00FF49B1" w:rsidR="0088540C" w:rsidRPr="0095507B">
      <w:pPr>
        <w:numPr>
          <w:ilvl w:val="0"/>
          <w:numId w:val="2"/>
        </w:numPr>
        <w:rPr>
          <w:color w:val="FFFFFF"/>
        </w:rPr>
      </w:pPr>
      <w:r w:rsidRPr="0095507B">
        <w:rPr>
          <w:color w:val="FFFFFF"/>
        </w:rPr>
        <w:t>e-</w:t>
      </w:r>
      <w:r w:rsidR="00FF49B1" w:rsidRPr="0095507B">
        <w:rPr>
          <w:color w:val="FFFFFF"/>
        </w:rPr>
        <w:t>oglasna ploča suda 8 dana</w:t>
      </w:r>
    </w:p>
    <w:p w:rsidRDefault="00FF49B1" w:rsidP="00FF49B1" w:rsidR="00FF49B1" w:rsidRPr="0095507B">
      <w:pPr>
        <w:rPr>
          <w:color w:val="FFFFFF"/>
        </w:rPr>
      </w:pPr>
    </w:p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47A6E"/>
    <w:rsid w:val="00071D3C"/>
    <w:rsid w:val="000827DA"/>
    <w:rsid w:val="00093532"/>
    <w:rsid w:val="00094376"/>
    <w:rsid w:val="00096B2B"/>
    <w:rsid w:val="000F09A6"/>
    <w:rsid w:val="001111B5"/>
    <w:rsid w:val="00112A7F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66271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028B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9626C"/>
    <w:rsid w:val="005B1B82"/>
    <w:rsid w:val="005B7FCA"/>
    <w:rsid w:val="005C1835"/>
    <w:rsid w:val="005C643E"/>
    <w:rsid w:val="005D48F4"/>
    <w:rsid w:val="005E6C17"/>
    <w:rsid w:val="00607DC7"/>
    <w:rsid w:val="00617D89"/>
    <w:rsid w:val="00627816"/>
    <w:rsid w:val="0063480C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E4A7C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441C0"/>
    <w:rsid w:val="0095507B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0E42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DD360E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St-377/2014</izvorni_sadrzaj>
    <derivirana_varijabla naziv="DomainObject.Predmet.OznakaBroj_1">St-377/2014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L.T. TOURS putnička agencija, d.o.o. zastupanog po punomoćniku DAMIR DERJANOVIĆ</izvorni_sadrzaj>
    <derivirana_varijabla naziv="DomainObject.Predmet.ProtustrankaFormated_1">  L.T. TOURS putnička agencija, d.o.o. zastupanog po punomoćniku DAMIR DERJANOVIĆ</derivirana_varijabla>
  </DomainObject.Predmet.ProtustrankaFormated>
  <DomainObject.Predmet.ProtustrankaFormatedOIB>
    <izvorni_sadrzaj>  L.T. TOURS putnička agencija, d.o.o., OIB 24220321895 zastupanog po punomoćniku DAMIR DERJANOVIĆ</izvorni_sadrzaj>
    <derivirana_varijabla naziv="DomainObject.Predmet.ProtustrankaFormatedOIB_1">  L.T. TOURS putnička agencija, d.o.o., OIB 24220321895 zastupanog po punomoćniku DAMIR DERJANOVIĆ</derivirana_varijabla>
  </DomainObject.Predmet.ProtustrankaFormatedOIB>
  <DomainObject.Predmet.ProtustrankaFormatedWithAdress>
    <izvorni_sadrzaj> L.T. TOURS putnička agencija, d.o.o., Braće Cvijića 30, 10000 Zagreb zastupanog po punomoćniku DAMIR DERJANOVIĆ</izvorni_sadrzaj>
    <derivirana_varijabla naziv="DomainObject.Predmet.ProtustrankaFormatedWithAdress_1"> L.T. TOURS putnička agencija, d.o.o., Braće Cvijića 30, 10000 Zagreb zastupanog po punomoćniku DAMIR DERJANOVIĆ</derivirana_varijabla>
  </DomainObject.Predmet.ProtustrankaFormatedWithAdress>
  <DomainObject.Predmet.ProtustrankaFormatedWithAdressOIB>
    <izvorni_sadrzaj> L.T. TOURS putnička agencija, d.o.o., OIB 24220321895, Braće Cvijića 30, 10000 Zagreb zastupanog po punomoćniku DAMIR DERJANOVIĆ</izvorni_sadrzaj>
    <derivirana_varijabla naziv="DomainObject.Predmet.ProtustrankaFormatedWithAdressOIB_1"> L.T. TOURS putnička agencija, d.o.o., OIB 24220321895, Braće Cvijića 30, 10000 Zagreb zastupanog po punomoćniku DAMIR DERJANOVIĆ</derivirana_varijabla>
  </DomainObject.Predmet.ProtustrankaFormatedWithAdressOIB>
  <DomainObject.Predmet.ProtustrankaWithAdress>
    <izvorni_sadrzaj>L.T. TOURS putnička agencija, d.o.o. Braće Cvijića 30, 10000 Zagreb</izvorni_sadrzaj>
    <derivirana_varijabla naziv="DomainObject.Predmet.ProtustrankaWithAdress_1">L.T. TOURS putnička agencija, d.o.o. Braće Cvijića 30, 10000 Zagreb</derivirana_varijabla>
  </DomainObject.Predmet.ProtustrankaWithAdress>
  <DomainObject.Predmet.ProtustrankaWithAdressOIB>
    <izvorni_sadrzaj>L.T. TOURS putnička agencija, d.o.o., OIB 24220321895, Braće Cvijića 30, 10000 Zagreb</izvorni_sadrzaj>
    <derivirana_varijabla naziv="DomainObject.Predmet.ProtustrankaWithAdressOIB_1">L.T. TOURS putnička agencija, d.o.o., OIB 24220321895, Braće Cvijića 30, 10000 Zagreb</derivirana_varijabla>
  </DomainObject.Predmet.ProtustrankaWithAdressOIB>
  <DomainObject.Predmet.ProtustrankaNazivFormated>
    <izvorni_sadrzaj>L.T. TOURS putnička agencija, d.o.o.</izvorni_sadrzaj>
    <derivirana_varijabla naziv="DomainObject.Predmet.ProtustrankaNazivFormated_1">L.T. TOURS putnička agencija, d.o.o.</derivirana_varijabla>
  </DomainObject.Predmet.ProtustrankaNazivFormated>
  <DomainObject.Predmet.ProtustrankaNazivFormatedOIB>
    <izvorni_sadrzaj>L.T. TOURS putnička agencija, d.o.o., OIB 24220321895</izvorni_sadrzaj>
    <derivirana_varijabla naziv="DomainObject.Predmet.ProtustrankaNazivFormatedOIB_1">L.T. TOURS putnička agencija, d.o.o., OIB 24220321895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 DEA DAMIR I ARIANA</izvorni_sadrzaj>
    <derivirana_varijabla naziv="DomainObject.Predmet.StrankaFormated_1">  FINA Regionalni centar Zagreb; DAN DEA DAMIR I ARIANA</derivirana_varijabla>
  </DomainObject.Predmet.StrankaFormated>
  <DomainObject.Predmet.StrankaFormatedOIB>
    <izvorni_sadrzaj>  FINA Regionalni centar Zagreb, OIB 85821130368; DAN DEA DAMIR I ARIANA</izvorni_sadrzaj>
    <derivirana_varijabla naziv="DomainObject.Predmet.StrankaFormatedOIB_1">  FINA Regionalni centar Zagreb, OIB 85821130368; DAN DEA DAMIR I ARIANA</derivirana_varijabla>
  </DomainObject.Predmet.StrankaFormatedOIB>
  <DomainObject.Predmet.StrankaFormatedWithAdress>
    <izvorni_sadrzaj> FINA Regionalni centar Zagreb, Grada Vukovara 70, 10000 Zagreb; DAN DEA DAMIR I ARIANA</izvorni_sadrzaj>
    <derivirana_varijabla naziv="DomainObject.Predmet.StrankaFormatedWithAdress_1"> FINA Regionalni centar Zagreb, Grada Vukovara 70, 10000 Zagreb; DAN DEA DAMIR I ARIANA</derivirana_varijabla>
  </DomainObject.Predmet.StrankaFormatedWithAdress>
  <DomainObject.Predmet.StrankaFormatedWithAdressOIB>
    <izvorni_sadrzaj> FINA Regionalni centar Zagreb, OIB 85821130368, Grada Vukovara 70, 10000 Zagreb; DAN DEA DAMIR I ARIANA</izvorni_sadrzaj>
    <derivirana_varijabla naziv="DomainObject.Predmet.StrankaFormatedWithAdressOIB_1"> FINA Regionalni centar Zagreb, OIB 85821130368, Grada Vukovara 70, 10000 Zagreb; DAN DEA DAMIR I ARIANA</derivirana_varijabla>
  </DomainObject.Predmet.StrankaFormatedWithAdressOIB>
  <DomainObject.Predmet.StrankaWithAdress>
    <izvorni_sadrzaj>FINA Regionalni centar Zagreb Grada Vukovara 70,10000 Zagreb,DAN DEA DAMIR I ARIANA </izvorni_sadrzaj>
    <derivirana_varijabla naziv="DomainObject.Predmet.StrankaWithAdress_1">FINA Regionalni centar Zagreb Grada Vukovara 70,10000 Zagreb,DAN DEA DAMIR I ARIANA </derivirana_varijabla>
  </DomainObject.Predmet.StrankaWithAdress>
  <DomainObject.Predmet.StrankaWithAdressOIB>
    <izvorni_sadrzaj>FINA Regionalni centar Zagreb, OIB 85821130368, Grada Vukovara 70,10000 Zagreb,DAN DEA DAMIR I ARIANA</izvorni_sadrzaj>
    <derivirana_varijabla naziv="DomainObject.Predmet.StrankaWithAdressOIB_1">FINA Regionalni centar Zagreb, OIB 85821130368, Grada Vukovara 70,10000 Zagreb,DAN DEA DAMIR I ARIANA</derivirana_varijabla>
  </DomainObject.Predmet.StrankaWithAdressOIB>
  <DomainObject.Predmet.StrankaNazivFormated>
    <izvorni_sadrzaj>FINA Regionalni centar Zagreb,DAN DEA DAMIR I ARIANA</izvorni_sadrzaj>
    <derivirana_varijabla naziv="DomainObject.Predmet.StrankaNazivFormated_1">FINA Regionalni centar Zagreb,DAN DEA DAMIR I ARIANA</derivirana_varijabla>
  </DomainObject.Predmet.StrankaNazivFormated>
  <DomainObject.Predmet.StrankaNazivFormatedOIB>
    <izvorni_sadrzaj>FINA Regionalni centar Zagreb, OIB 85821130368,DAN DEA DAMIR I ARIANA</izvorni_sadrzaj>
    <derivirana_varijabla naziv="DomainObject.Predmet.StrankaNazivFormatedOIB_1">FINA Regionalni centar Zagreb, OIB 85821130368,DAN DEA DAMIR I ARIANA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DAN DEA DAMIR I ARIANA</item>
    </izvorni_sadrzaj>
    <derivirana_varijabla naziv="DomainObject.Predmet.StrankaListFormated_1">
      <item>FINA Regionalni centar Zagreb</item>
      <item>DAN DEA DAMIR I ARIANA</item>
    </derivirana_varijabla>
  </DomainObject.Predmet.StrankaListFormated>
  <DomainObject.Predmet.StrankaListFormatedOIB>
    <izvorni_sadrzaj>
      <item>FINA Regionalni centar Zagreb, OIB 85821130368</item>
      <item>DAN DEA DAMIR I ARIANA</item>
    </izvorni_sadrzaj>
    <derivirana_varijabla naziv="DomainObject.Predmet.StrankaListFormatedOIB_1">
      <item>FINA Regionalni centar Zagreb, OIB 85821130368</item>
      <item>DAN DEA DAMIR I ARIANA</item>
    </derivirana_varijabla>
  </DomainObject.Predmet.StrankaListFormatedOIB>
  <DomainObject.Predmet.StrankaListFormatedWithAdress>
    <izvorni_sadrzaj>
      <item>FINA Regionalni centar Zagreb, Grada Vukovara 70, 10000 Zagreb</item>
      <item>DAN DEA DAMIR I ARIANA</item>
    </izvorni_sadrzaj>
    <derivirana_varijabla naziv="DomainObject.Predmet.StrankaListFormatedWithAdress_1">
      <item>FINA Regionalni centar Zagreb, Grada Vukovara 70, 10000 Zagreb</item>
      <item>DAN DEA DAMIR I ARIANA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DAN DEA DAMIR I ARIANA</item>
    </izvorni_sadrzaj>
    <derivirana_varijabla naziv="DomainObject.Predmet.StrankaListFormatedWithAdressOIB_1">
      <item>FINA Regionalni centar Zagreb, OIB 85821130368, Grada Vukovara 70, 10000 Zagreb</item>
      <item>DAN DEA DAMIR I ARIANA</item>
    </derivirana_varijabla>
  </DomainObject.Predmet.StrankaListFormatedWithAdressOIB>
  <DomainObject.Predmet.StrankaListNazivFormated>
    <izvorni_sadrzaj>
      <item>FINA Regionalni centar Zagreb</item>
      <item>DAN DEA DAMIR I ARIANA</item>
    </izvorni_sadrzaj>
    <derivirana_varijabla naziv="DomainObject.Predmet.StrankaListNazivFormated_1">
      <item>FINA Regionalni centar Zagreb</item>
      <item>DAN DEA DAMIR I ARIANA</item>
    </derivirana_varijabla>
  </DomainObject.Predmet.StrankaListNazivFormated>
  <DomainObject.Predmet.StrankaListNazivFormatedOIB>
    <izvorni_sadrzaj>
      <item>FINA Regionalni centar Zagreb, OIB 85821130368</item>
      <item>DAN DEA DAMIR I ARIANA</item>
    </izvorni_sadrzaj>
    <derivirana_varijabla naziv="DomainObject.Predmet.StrankaListNazivFormatedOIB_1">
      <item>FINA Regionalni centar Zagreb, OIB 85821130368</item>
      <item>DAN DEA DAMIR I ARIANA</item>
    </derivirana_varijabla>
  </DomainObject.Predmet.StrankaListNazivFormatedOIB>
  <DomainObject.Predmet.ProtuStrankaListFormated>
    <izvorni_sadrzaj>
      <item>L.T. TOURS putnička agencija, d.o.o. zastupanog po punomoćniku DAMIR DERJANOVIĆ</item>
    </izvorni_sadrzaj>
    <derivirana_varijabla naziv="DomainObject.Predmet.ProtuStrankaListFormated_1">
      <item>L.T. TOURS putnička agencija, d.o.o. zastupanog po punomoćniku DAMIR DERJANOVIĆ</item>
    </derivirana_varijabla>
  </DomainObject.Predmet.ProtuStrankaListFormated>
  <DomainObject.Predmet.ProtuStrankaListFormatedOIB>
    <izvorni_sadrzaj>
      <item>L.T. TOURS putnička agencija, d.o.o., OIB 24220321895 zastupanog po punomoćniku DAMIR DERJANOVIĆ</item>
    </izvorni_sadrzaj>
    <derivirana_varijabla naziv="DomainObject.Predmet.ProtuStrankaListFormatedOIB_1">
      <item>L.T. TOURS putnička agencija, d.o.o., OIB 24220321895 zastupanog po punomoćniku DAMIR DERJANOVIĆ</item>
    </derivirana_varijabla>
  </DomainObject.Predmet.ProtuStrankaListFormatedOIB>
  <DomainObject.Predmet.ProtuStrankaListFormatedWithAdress>
    <izvorni_sadrzaj>
      <item>L.T. TOURS putnička agencija, d.o.o., Braće Cvijića 30, 10000 Zagreb zastupanog po punomoćniku DAMIR DERJANOVIĆ</item>
    </izvorni_sadrzaj>
    <derivirana_varijabla naziv="DomainObject.Predmet.ProtuStrankaListFormatedWithAdress_1">
      <item>L.T. TOURS putnička agencija, d.o.o., Braće Cvijića 30, 10000 Zagreb zastupanog po punomoćniku DAMIR DERJANOVIĆ</item>
    </derivirana_varijabla>
  </DomainObject.Predmet.ProtuStrankaListFormatedWithAdress>
  <DomainObject.Predmet.ProtuStrankaListFormatedWithAdressOIB>
    <izvorni_sadrzaj>
      <item>L.T. TOURS putnička agencija, d.o.o., OIB 24220321895, Braće Cvijića 30, 10000 Zagreb zastupanog po punomoćniku DAMIR DERJANOVIĆ</item>
    </izvorni_sadrzaj>
    <derivirana_varijabla naziv="DomainObject.Predmet.ProtuStrankaListFormatedWithAdressOIB_1">
      <item>L.T. TOURS putnička agencija, d.o.o., OIB 24220321895, Braće Cvijića 30, 10000 Zagreb zastupanog po punomoćniku DAMIR DERJANOVIĆ</item>
    </derivirana_varijabla>
  </DomainObject.Predmet.ProtuStrankaListFormatedWithAdressOIB>
  <DomainObject.Predmet.ProtuStrankaListNazivFormated>
    <izvorni_sadrzaj>
      <item>L.T. TOURS putnička agencija, d.o.o.</item>
    </izvorni_sadrzaj>
    <derivirana_varijabla naziv="DomainObject.Predmet.ProtuStrankaListNazivFormated_1">
      <item>L.T. TOURS putnička agencija, d.o.o.</item>
    </derivirana_varijabla>
  </DomainObject.Predmet.ProtuStrankaListNazivFormated>
  <DomainObject.Predmet.ProtuStrankaListNazivFormatedOIB>
    <izvorni_sadrzaj>
      <item>L.T. TOURS putnička agencija, d.o.o., OIB 24220321895</item>
    </izvorni_sadrzaj>
    <derivirana_varijabla naziv="DomainObject.Predmet.ProtuStrankaListNazivFormatedOIB_1">
      <item>L.T. TOURS putnička agencija, d.o.o., OIB 24220321895</item>
    </derivirana_varijabla>
  </DomainObject.Predmet.ProtuStrankaListNazivFormatedOIB>
  <DomainObject.Predmet.OstaliListFormated>
    <izvorni_sadrzaj>
      <item>DAMIR DERJANOVIĆ punomoćnik sudionika u postupku L.T. TOURS putnička agencija, d.o.o.</item>
      <item>IVAN KAPOR</item>
      <item>Ministarstvo financija RH, Porezna uprava</item>
    </izvorni_sadrzaj>
    <derivirana_varijabla naziv="DomainObject.Predmet.OstaliListFormated_1">
      <item>DAMIR DERJANOVIĆ punomoćnik sudionika u postupku L.T. TOURS putnička agencija, d.o.o.</item>
      <item>IVAN KAPOR</item>
      <item>Ministarstvo financija RH, Porezna uprava</item>
    </derivirana_varijabla>
  </DomainObject.Predmet.OstaliListFormated>
  <DomainObject.Predmet.OstaliListFormatedOIB>
    <izvorni_sadrzaj>
      <item>DAMIR DERJANOVIĆ, OIB 24220321895 punomoćnik sudionika u postupku L.T. TOURS putnička agencija, d.o.o.</item>
      <item>IVAN KAPOR, OIB 93902711585</item>
      <item>Ministarstvo financija RH, Porezna uprava, OIB 18683136487</item>
    </izvorni_sadrzaj>
    <derivirana_varijabla naziv="DomainObject.Predmet.OstaliListFormatedOIB_1">
      <item>DAMIR DERJANOVIĆ, OIB 24220321895 punomoćnik sudionika u postupku L.T. TOURS putnička agencija, d.o.o.</item>
      <item>IVAN KAPOR, OIB 93902711585</item>
      <item>Ministarstvo financija RH, Porezna uprava, OIB 18683136487</item>
    </derivirana_varijabla>
  </DomainObject.Predmet.OstaliListFormatedOIB>
  <DomainObject.Predmet.OstaliListFormatedWithAdress>
    <izvorni_sadrzaj>
      <item>DAMIR DERJANOVIĆ, Albrechtova 38, 10000 Zagreb punomoćnik sudionika u postupku L.T. TOURS putnička agencija, d.o.o.</item>
      <item>IVAN KAPOR, Zadarska 77, 10000 Zagreb</item>
      <item>Ministarstvo financija RH, Porezna uprava, Av. Dubrovnik 32, 10000 Zagreb</item>
    </izvorni_sadrzaj>
    <derivirana_varijabla naziv="DomainObject.Predmet.OstaliListFormatedWithAdress_1">
      <item>DAMIR DERJANOVIĆ, Albrechtova 38, 10000 Zagreb punomoćnik sudionika u postupku L.T. TOURS putnička agencija, d.o.o.</item>
      <item>IVAN KAPOR, Zadarska 77, 10000 Zagreb</item>
      <item>Ministarstvo financija RH, Porezna uprava, Av. Dubrovnik 32, 10000 Zagreb</item>
    </derivirana_varijabla>
  </DomainObject.Predmet.OstaliListFormatedWithAdress>
  <DomainObject.Predmet.OstaliListFormatedWithAdressOIB>
    <izvorni_sadrzaj>
      <item>DAMIR DERJANOVIĆ, OIB 24220321895, Albrechtova 38, 10000 Zagreb punomoćnik sudionika u postupku L.T. TOURS putnička agencija, d.o.o.</item>
      <item>IVAN KAPOR, OIB 93902711585, Zadarska 77, 10000 Zagreb</item>
      <item>Ministarstvo financija RH, Porezna uprava, OIB 18683136487, Av. Dubrovnik 32, 10000 Zagreb</item>
    </izvorni_sadrzaj>
    <derivirana_varijabla naziv="DomainObject.Predmet.OstaliListFormatedWithAdressOIB_1">
      <item>DAMIR DERJANOVIĆ, OIB 24220321895, Albrechtova 38, 10000 Zagreb punomoćnik sudionika u postupku L.T. TOURS putnička agencija, d.o.o.</item>
      <item>IVAN KAPOR, OIB 93902711585, Zadarska 77, 10000 Zagreb</item>
      <item>Ministarstvo financija RH, Porezna uprava, OIB 18683136487, Av. Dubrovnik 32, 10000 Zagreb</item>
    </derivirana_varijabla>
  </DomainObject.Predmet.OstaliListFormatedWithAdressOIB>
  <DomainObject.Predmet.OstaliListNazivFormated>
    <izvorni_sadrzaj>
      <item>DAMIR DERJANOVIĆ</item>
      <item>IVAN KAPOR</item>
      <item>Ministarstvo financija RH, Porezna uprava</item>
    </izvorni_sadrzaj>
    <derivirana_varijabla naziv="DomainObject.Predmet.OstaliListNazivFormated_1">
      <item>DAMIR DERJANOVIĆ</item>
      <item>IVAN KAPOR</item>
      <item>Ministarstvo financija RH, Porezna uprava</item>
    </derivirana_varijabla>
  </DomainObject.Predmet.OstaliListNazivFormated>
  <DomainObject.Predmet.OstaliListNazivFormatedOIB>
    <izvorni_sadrzaj>
      <item>DAMIR DERJANOVIĆ, OIB 24220321895</item>
      <item>IVAN KAPOR, OIB 93902711585</item>
      <item>Ministarstvo financija RH, Porezna uprava, OIB 18683136487</item>
    </izvorni_sadrzaj>
    <derivirana_varijabla naziv="DomainObject.Predmet.OstaliListNazivFormatedOIB_1">
      <item>DAMIR DERJANOVIĆ, OIB 24220321895</item>
      <item>IVAN KAPOR, OIB 93902711585</item>
      <item>Ministarstvo financija RH,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L.T. TOURS putnička agencija, d.o.o.</izvorni_sadrzaj>
    <derivirana_varijabla naziv="DomainObject.Predmet.ProtustrankaIDrugi_1">L.T. TOURS putnička agencija, d.o.o.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L.T. TOURS putnička agencija, d.o.o., OIB 24220321895, Braće Cvijića 30, 10000 Zagreb</izvorni_sadrzaj>
    <derivirana_varijabla naziv="DomainObject.Predmet.ProtustrankaIDrugiAdressOIB_1">L.T. TOURS putnička agencija, d.o.o., OIB 24220321895, Braće Cvijića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St-377/2014-21</izvorni_sadrzaj>
    <derivirana_varijabla naziv="DomainObject.Predmet.OdlukaRjesenje.Oznaka_1">St-377/2014-21</derivirana_varijabla>
  </DomainObject.Predmet.OdlukaRjesenje.Oznaka>
  <DomainObject.Predmet.SudioniciListNaziv>
    <izvorni_sadrzaj>
      <item>FINA Regionalni centar Zagreb</item>
      <item>L.T. TOURS putnička agencija, d.o.o.</item>
      <item>DAMIR DERJANOVIĆ</item>
      <item>IVAN KAPOR</item>
      <item>Ministarstvo financija RH, Porezna uprava</item>
      <item>DAN DEA DAMIR I ARIANA</item>
    </izvorni_sadrzaj>
    <derivirana_varijabla naziv="DomainObject.Predmet.SudioniciListNaziv_1">
      <item>FINA Regionalni centar Zagreb</item>
      <item>L.T. TOURS putnička agencija, d.o.o.</item>
      <item>DAMIR DERJANOVIĆ</item>
      <item>IVAN KAPOR</item>
      <item>Ministarstvo financija RH, Porezna uprava</item>
      <item>DAN DEA DAMIR I ARIANA</item>
    </derivirana_varijabla>
  </DomainObject.Predmet.SudioniciListNaziv>
  <DomainObject.Predmet.SudioniciListAdressOIB>
    <izvorni_sadrzaj>
      <item>FINA Regionalni centar Zagreb, OIB 85821130368, Grada Vukovara 70,10000 Zagreb</item>
      <item>L.T. TOURS putnička agencija, d.o.o., OIB 24220321895, Braće Cvijića 30,10000 Zagreb</item>
      <item>DAMIR DERJANOVIĆ, OIB 24220321895, Albrechtova 38,10000 Zagreb</item>
      <item>IVAN KAPOR, OIB 93902711585, Zadarska 77,10000 Zagreb</item>
      <item>Ministarstvo financija RH, Porezna uprava, OIB 18683136487, Av. Dubrovnik 32,10000 Zagreb</item>
      <item>DAN DEA DAMIR I ARIANA</item>
    </izvorni_sadrzaj>
    <derivirana_varijabla naziv="DomainObject.Predmet.SudioniciListAdressOIB_1">
      <item>FINA Regionalni centar Zagreb, OIB 85821130368, Grada Vukovara 70,10000 Zagreb</item>
      <item>L.T. TOURS putnička agencija, d.o.o., OIB 24220321895, Braće Cvijića 30,10000 Zagreb</item>
      <item>DAMIR DERJANOVIĆ, OIB 24220321895, Albrechtova 38,10000 Zagreb</item>
      <item>IVAN KAPOR, OIB 93902711585, Zadarska 77,10000 Zagreb</item>
      <item>Ministarstvo financija RH, Porezna uprava, OIB 18683136487, Av. Dubrovnik 32,10000 Zagreb</item>
      <item>DAN DEA DAMIR I ARIANA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24220321895</item>
      <item>, OIB 24220321895</item>
      <item>, OIB 93902711585</item>
      <item>, OIB 18683136487</item>
      <item>, OIB null</item>
    </izvorni_sadrzaj>
    <derivirana_varijabla naziv="DomainObject.Predmet.SudioniciListNazivOIB_1">
      <item>, OIB 85821130368</item>
      <item>, OIB 24220321895</item>
      <item>, OIB 24220321895</item>
      <item>, OIB 93902711585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784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2015-12-15T12:12:00Z</dcterms:created>
  <dc:creator>butiganl</dc:creator>
  <cp:lastModifiedBy>Valentina Kranjčić</cp:lastModifiedBy>
  <cp:lastPrinted>2015-11-05T13:55:00Z</cp:lastPrinted>
  <dcterms:modified xmlns:xsi="http://www.w3.org/2001/XMLSchema-instance" xsi:type="dcterms:W3CDTF">2015-12-15T12:24:00Z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