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625a5" w14:paraId="22625a5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7E5DFB">
        <w:rPr>
          <w:lang w:val="hr-HR"/>
        </w:rPr>
        <w:t>308</w:t>
      </w:r>
      <w:r w:rsidR="002D4506">
        <w:rPr>
          <w:lang w:val="hr-HR"/>
        </w:rPr>
        <w:t>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E5DFB">
        <w:rPr>
          <w:lang w:val="hr-HR"/>
        </w:rPr>
        <w:t>MASTER &amp; CO. d.o.o. Split (Grad Split), Dinarska 7, OIB: 35712298029, MBS: 060029419,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7E5DFB">
        <w:rPr>
          <w:lang w:val="hr-HR"/>
        </w:rPr>
        <w:t xml:space="preserve"> MASTER &amp; CO. d.o.o. Split (Grad Split), Dinarska 7, OIB: 35712298029, MBS: 060029419</w:t>
      </w:r>
      <w:r w:rsidR="002D4506">
        <w:rPr>
          <w:lang w:val="hr-HR"/>
        </w:rPr>
        <w:t>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7E5DFB">
        <w:rPr>
          <w:lang w:val="hr-HR"/>
        </w:rPr>
        <w:t>14:50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E5DFB" w:rsidP="007E5DFB" w:rsidR="007E5DFB"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 xml:space="preserve">imenuje se </w:t>
      </w:r>
      <w:proofErr w:type="spellStart"/>
      <w:r>
        <w:t>Danko</w:t>
      </w:r>
      <w:proofErr w:type="spellEnd"/>
      <w:r>
        <w:t xml:space="preserve"> </w:t>
      </w:r>
      <w:proofErr w:type="spellStart"/>
      <w:r>
        <w:t>Šinka</w:t>
      </w:r>
      <w:proofErr w:type="spellEnd"/>
      <w:r>
        <w:t xml:space="preserve">, dipl. </w:t>
      </w:r>
      <w:proofErr w:type="spellStart"/>
      <w:proofErr w:type="gramStart"/>
      <w:r>
        <w:t>ekonomist</w:t>
      </w:r>
      <w:proofErr w:type="spellEnd"/>
      <w:proofErr w:type="gram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Osijeka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r>
        <w:tab/>
      </w:r>
      <w:proofErr w:type="spellStart"/>
      <w:r>
        <w:t>slobode</w:t>
      </w:r>
      <w:proofErr w:type="spellEnd"/>
      <w:r>
        <w:t xml:space="preserve"> 8, OIB: 43572319915. </w:t>
      </w:r>
    </w:p>
    <w:p w:rsidRDefault="007E5DFB" w:rsidP="007E5DFB" w:rsidR="007E5DFB"/>
    <w:p w:rsidRDefault="00634348" w:rsidP="00E14AE2" w:rsidR="007E5DFB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7E5DFB" w:rsidRPr="007E5DFB">
        <w:rPr>
          <w:lang w:val="hr-HR"/>
        </w:rPr>
        <w:t xml:space="preserve"> </w:t>
      </w:r>
      <w:r w:rsidR="007E5DFB">
        <w:rPr>
          <w:lang w:val="hr-HR"/>
        </w:rPr>
        <w:t>MASTER &amp; CO. d.o.o. Split (Grad Split), Dinarska 7, OIB: 35712298029, MBS: 060029419.</w:t>
      </w:r>
    </w:p>
    <w:p w:rsidRDefault="002D4506" w:rsidP="00E14AE2" w:rsidR="002D450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2D4506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D4506">
        <w:rPr>
          <w:lang w:val="hr-HR"/>
        </w:rPr>
        <w:t>28.01</w:t>
      </w:r>
      <w:r w:rsidR="0098207F">
        <w:rPr>
          <w:lang w:val="hr-HR"/>
        </w:rPr>
        <w:t>.</w:t>
      </w:r>
      <w:r w:rsidR="002D4506">
        <w:rPr>
          <w:lang w:val="hr-HR"/>
        </w:rPr>
        <w:t>2016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E5DFB">
        <w:rPr>
          <w:lang w:val="hr-HR"/>
        </w:rPr>
        <w:t>MASTER &amp; CO. d.o.o. Split (Grad Split), Dinarska 7, OIB: 35712298029, MBS: 060029419.</w:t>
      </w:r>
    </w:p>
    <w:p w:rsidRDefault="007E5DFB" w:rsidP="00E14AE2" w:rsidR="007E5DFB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E5DFB">
        <w:rPr>
          <w:lang w:val="hr-HR"/>
        </w:rPr>
        <w:t>01.09.2015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D4506">
        <w:rPr>
          <w:lang w:val="hr-HR"/>
        </w:rPr>
        <w:t>1</w:t>
      </w:r>
      <w:r w:rsidR="007E5DFB">
        <w:rPr>
          <w:lang w:val="hr-HR"/>
        </w:rPr>
        <w:t>55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E5DFB">
        <w:rPr>
          <w:lang w:val="hr-HR"/>
        </w:rPr>
        <w:t>1.687,15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390B11">
        <w:rPr>
          <w:lang w:val="hr-HR"/>
        </w:rPr>
        <w:t>26.10</w:t>
      </w:r>
      <w:r w:rsidR="002D4506">
        <w:rPr>
          <w:lang w:val="hr-HR"/>
        </w:rPr>
        <w:t>.</w:t>
      </w:r>
      <w:r w:rsidR="006D62E5" w:rsidRPr="0098207F">
        <w:rPr>
          <w:lang w:val="hr-HR"/>
        </w:rPr>
        <w:t xml:space="preserve"> 201</w:t>
      </w:r>
      <w:r w:rsidR="002D4506">
        <w:rPr>
          <w:lang w:val="hr-HR"/>
        </w:rPr>
        <w:t>6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7E5DFB">
        <w:rPr>
          <w:lang w:val="hr-HR"/>
        </w:rPr>
        <w:t>12.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7E5DFB" w:rsidP="00AE276B" w:rsidR="007E5DFB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AE276B" w:rsidP="00AE276B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</w:t>
      </w:r>
    </w:p>
    <w:p w:rsidRDefault="00AE276B" w:rsidP="005745D6" w:rsidR="00AE276B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FE5" w:rsidP="003734BE" w:rsidR="00574FE5">
      <w:r>
        <w:separator/>
      </w:r>
    </w:p>
  </w:endnote>
  <w:endnote w:id="0" w:type="continuationSeparator">
    <w:p w:rsidRDefault="00574FE5" w:rsidP="003734BE" w:rsidR="005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FE5" w:rsidP="003734BE" w:rsidR="00574FE5">
      <w:r>
        <w:separator/>
      </w:r>
    </w:p>
  </w:footnote>
  <w:footnote w:id="0" w:type="continuationSeparator">
    <w:p w:rsidRDefault="00574FE5" w:rsidP="003734BE" w:rsidR="00574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4DB4" w:rsidRPr="00344DB4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7E5DFB">
      <w:t>308/16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44DB4"/>
    <w:rsid w:val="0035082B"/>
    <w:rsid w:val="0035131D"/>
    <w:rsid w:val="00360FB8"/>
    <w:rsid w:val="00371386"/>
    <w:rsid w:val="003734BE"/>
    <w:rsid w:val="00375762"/>
    <w:rsid w:val="00382327"/>
    <w:rsid w:val="003855E7"/>
    <w:rsid w:val="00390B11"/>
    <w:rsid w:val="003929B4"/>
    <w:rsid w:val="00395BAA"/>
    <w:rsid w:val="003B2826"/>
    <w:rsid w:val="003B562C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4FE5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5DFB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D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4D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44DB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44D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44D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4D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4D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44DB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44D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44D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St-308/2016</izvorni_sadrzaj>
    <derivirana_varijabla naziv="DomainObject.Predmet.OznakaBroj_1">St-308/2016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MASTER &amp; CO. d.o.o. za trgovinu, turizam, ugostiteljstvo, promet i usluge</izvorni_sadrzaj>
    <derivirana_varijabla naziv="DomainObject.Predmet.ProtustrankaFormated_1">  MASTER &amp; CO. d.o.o. za trgovinu, turizam, ugostiteljstvo, promet i usluge</derivirana_varijabla>
  </DomainObject.Predmet.ProtustrankaFormated>
  <DomainObject.Predmet.ProtustrankaFormatedOIB>
    <izvorni_sadrzaj>  MASTER &amp; CO. d.o.o. za trgovinu, turizam, ugostiteljstvo, promet i usluge, OIB 35712298029</izvorni_sadrzaj>
    <derivirana_varijabla naziv="DomainObject.Predmet.ProtustrankaFormatedOIB_1">  MASTER &amp; CO. d.o.o. za trgovinu, turizam, ugostiteljstvo, promet i usluge, OIB 35712298029</derivirana_varijabla>
  </DomainObject.Predmet.ProtustrankaFormatedOIB>
  <DomainObject.Predmet.ProtustrankaFormatedWithAdress>
    <izvorni_sadrzaj> MASTER &amp; CO. d.o.o. za trgovinu, turizam, ugostiteljstvo, promet i usluge, Dinarska 7, 21000 Split</izvorni_sadrzaj>
    <derivirana_varijabla naziv="DomainObject.Predmet.ProtustrankaFormatedWithAdress_1"> MASTER &amp; CO. d.o.o. za trgovinu, turizam, ugostiteljstvo, promet i usluge, Dinarska 7, 21000 Split</derivirana_varijabla>
  </DomainObject.Predmet.ProtustrankaFormatedWithAdress>
  <DomainObject.Predmet.ProtustrankaFormatedWithAdressOIB>
    <izvorni_sadrzaj> MASTER &amp; CO. d.o.o. za trgovinu, turizam, ugostiteljstvo, promet i usluge, OIB 35712298029, Dinarska 7, 21000 Split</izvorni_sadrzaj>
    <derivirana_varijabla naziv="DomainObject.Predmet.ProtustrankaFormatedWithAdressOIB_1"> MASTER &amp; CO. d.o.o. za trgovinu, turizam, ugostiteljstvo, promet i usluge, OIB 35712298029, Dinarska 7, 21000 Split</derivirana_varijabla>
  </DomainObject.Predmet.ProtustrankaFormatedWithAdressOIB>
  <DomainObject.Predmet.ProtustrankaWithAdress>
    <izvorni_sadrzaj>MASTER &amp; CO. d.o.o. za trgovinu, turizam, ugostiteljstvo, promet i usluge Dinarska 7, 21000 Split</izvorni_sadrzaj>
    <derivirana_varijabla naziv="DomainObject.Predmet.ProtustrankaWithAdress_1">MASTER &amp; CO. d.o.o. za trgovinu, turizam, ugostiteljstvo, promet i usluge Dinarska 7, 21000 Split</derivirana_varijabla>
  </DomainObject.Predmet.ProtustrankaWithAdress>
  <DomainObject.Predmet.ProtustrankaWithAdressOIB>
    <izvorni_sadrzaj>MASTER &amp; CO. d.o.o. za trgovinu, turizam, ugostiteljstvo, promet i usluge, OIB 35712298029, Dinarska 7, 21000 Split</izvorni_sadrzaj>
    <derivirana_varijabla naziv="DomainObject.Predmet.ProtustrankaWithAdressOIB_1">MASTER &amp; CO. d.o.o. za trgovinu, turizam, ugostiteljstvo, promet i usluge, OIB 35712298029, Dinarska 7, 21000 Split</derivirana_varijabla>
  </DomainObject.Predmet.ProtustrankaWithAdressOIB>
  <DomainObject.Predmet.ProtustrankaNazivFormated>
    <izvorni_sadrzaj>MASTER &amp; CO. d.o.o. za trgovinu, turizam, ugostiteljstvo, promet i usluge</izvorni_sadrzaj>
    <derivirana_varijabla naziv="DomainObject.Predmet.ProtustrankaNazivFormated_1">MASTER &amp; CO. d.o.o. za trgovinu, turizam, ugostiteljstvo, promet i usluge</derivirana_varijabla>
  </DomainObject.Predmet.ProtustrankaNazivFormated>
  <DomainObject.Predmet.ProtustrankaNazivFormatedOIB>
    <izvorni_sadrzaj>MASTER &amp; CO. d.o.o. za trgovinu, turizam, ugostiteljstvo, promet i usluge, OIB 35712298029</izvorni_sadrzaj>
    <derivirana_varijabla naziv="DomainObject.Predmet.ProtustrankaNazivFormatedOIB_1">MASTER &amp; CO. d.o.o. za trgovinu, turizam, ugostiteljstvo, promet i usluge, OIB 35712298029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1687.16</izvorni_sadrzaj>
    <derivirana_varijabla naziv="DomainObject.Predmet.TrenutnaVrijednost_1">1687.16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MASTER &amp; CO. d.o.o. za trgovinu, turizam, ugostiteljstvo, promet i usluge</item>
    </izvorni_sadrzaj>
    <derivirana_varijabla naziv="DomainObject.Predmet.ProtuStrankaListFormated_1">
      <item>MASTER &amp; CO. d.o.o. za trgovinu, turizam, ugostiteljstvo, promet i usluge</item>
    </derivirana_varijabla>
  </DomainObject.Predmet.ProtuStrankaListFormated>
  <DomainObject.Predmet.ProtuStrankaListFormatedOIB>
    <izvorni_sadrzaj>
      <item>MASTER &amp; CO. d.o.o. za trgovinu, turizam, ugostiteljstvo, promet i usluge, OIB 35712298029</item>
    </izvorni_sadrzaj>
    <derivirana_varijabla naziv="DomainObject.Predmet.ProtuStrankaListFormatedOIB_1">
      <item>MASTER &amp; CO. d.o.o. za trgovinu, turizam, ugostiteljstvo, promet i usluge, OIB 35712298029</item>
    </derivirana_varijabla>
  </DomainObject.Predmet.ProtuStrankaListFormatedOIB>
  <DomainObject.Predmet.ProtuStrankaListFormatedWithAdress>
    <izvorni_sadrzaj>
      <item>MASTER &amp; CO. d.o.o. za trgovinu, turizam, ugostiteljstvo, promet i usluge, Dinarska 7, 21000 Split</item>
    </izvorni_sadrzaj>
    <derivirana_varijabla naziv="DomainObject.Predmet.ProtuStrankaListFormatedWithAdress_1">
      <item>MASTER &amp; CO. d.o.o. za trgovinu, turizam, ugostiteljstvo, promet i usluge, Dinarska 7, 21000 Split</item>
    </derivirana_varijabla>
  </DomainObject.Predmet.ProtuStrankaListFormatedWithAdress>
  <DomainObject.Predmet.ProtuStrankaListFormatedWithAdressOIB>
    <izvorni_sadrzaj>
      <item>MASTER &amp; CO. d.o.o. za trgovinu, turizam, ugostiteljstvo, promet i usluge, OIB 35712298029, Dinarska 7, 21000 Split</item>
    </izvorni_sadrzaj>
    <derivirana_varijabla naziv="DomainObject.Predmet.ProtuStrankaListFormatedWithAdressOIB_1">
      <item>MASTER &amp; CO. d.o.o. za trgovinu, turizam, ugostiteljstvo, promet i usluge, OIB 35712298029, Dinarska 7, 21000 Split</item>
    </derivirana_varijabla>
  </DomainObject.Predmet.ProtuStrankaListFormatedWithAdressOIB>
  <DomainObject.Predmet.ProtuStrankaListNazivFormated>
    <izvorni_sadrzaj>
      <item>MASTER &amp; CO. d.o.o. za trgovinu, turizam, ugostiteljstvo, promet i usluge</item>
    </izvorni_sadrzaj>
    <derivirana_varijabla naziv="DomainObject.Predmet.ProtuStrankaListNazivFormated_1">
      <item>MASTER &amp; CO. d.o.o. za trgovinu, turizam, ugostiteljstvo, promet i usluge</item>
    </derivirana_varijabla>
  </DomainObject.Predmet.ProtuStrankaListNazivFormated>
  <DomainObject.Predmet.ProtuStrankaListNazivFormatedOIB>
    <izvorni_sadrzaj>
      <item>MASTER &amp; CO. d.o.o. za trgovinu, turizam, ugostiteljstvo, promet i usluge, OIB 35712298029</item>
    </izvorni_sadrzaj>
    <derivirana_varijabla naziv="DomainObject.Predmet.ProtuStrankaListNazivFormatedOIB_1">
      <item>MASTER &amp; CO. d.o.o. za trgovinu, turizam, ugostiteljstvo, promet i usluge, OIB 35712298029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MASTER &amp; CO. d.o.o. za trgovinu, turizam, ugostiteljstvo, promet i usluge</izvorni_sadrzaj>
    <derivirana_varijabla naziv="DomainObject.Predmet.ProtustrankaIDrugi_1">MASTER &amp; CO. d.o.o. za trgovinu, turizam, ugostiteljstvo, promet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MASTER &amp; CO. d.o.o. za trgovinu, turizam, ugostiteljstvo, promet i usluge, OIB 35712298029, Dinarska 7, 21000 Split</izvorni_sadrzaj>
    <derivirana_varijabla naziv="DomainObject.Predmet.ProtustrankaIDrugiAdressOIB_1">MASTER &amp; CO. d.o.o. za trgovinu, turizam, ugostiteljstvo, promet i usluge, OIB 35712298029, Dinarska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&amp; CO. d.o.o. za trgovinu, turizam, ugostiteljstvo, promet i usluge</item>
      <item>FINANCIJSKA AGENCIJA, RC SPLIT</item>
    </izvorni_sadrzaj>
    <derivirana_varijabla naziv="DomainObject.Predmet.SudioniciListNaziv_1">
      <item>MASTER &amp; CO. d.o.o. za trgovinu, turizam, ugostiteljstvo, promet i usluge</item>
      <item>FINANCIJSKA AGENCIJA, RC SPLIT</item>
    </derivirana_varijabla>
  </DomainObject.Predmet.SudioniciListNaziv>
  <DomainObject.Predmet.SudioniciListAdressOIB>
    <izvorni_sadrzaj>
      <item>MASTER &amp; CO. d.o.o. za trgovinu, turizam, ugostiteljstvo, promet i usluge, OIB 35712298029, Dinarska 7,21000 Split</item>
      <item>FINANCIJSKA AGENCIJA, RC SPLIT, OIB 85821130368, Mažuranićevo šetalište 24 b,21000 Split</item>
    </izvorni_sadrzaj>
    <derivirana_varijabla naziv="DomainObject.Predmet.SudioniciListAdressOIB_1">
      <item>MASTER &amp; CO. d.o.o. za trgovinu, turizam, ugostiteljstvo, promet i usluge, OIB 35712298029, Dinarska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35712298029</item>
      <item>, OIB 85821130368</item>
    </izvorni_sadrzaj>
    <derivirana_varijabla naziv="DomainObject.Predmet.SudioniciListNazivOIB_1">
      <item>, OIB 35712298029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9EE647-C21E-4F4E-80A4-077A3F5576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4190</properties:Characters>
  <properties:Lines>111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2017-09-12T12:23:00Z</dcterms:created>
  <dc:creator>wsadmin</dc:creator>
  <cp:lastModifiedBy>Ivana Madunić</cp:lastModifiedBy>
  <cp:lastPrinted>2017-09-12T12:31:00Z</cp:lastPrinted>
  <dcterms:modified xmlns:xsi="http://www.w3.org/2001/XMLSchema-instance" xsi:type="dcterms:W3CDTF">2017-09-12T12:49:00Z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