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f441" w14:paraId="5faf441" w:rsidRDefault="00D17329" w:rsidP="008D19C2" w:rsidR="00D17329" w:rsidRPr="00E13E8A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13E8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E13E8A">
      <w:pPr>
        <w:pStyle w:val="Zaglavlje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E13E8A">
      <w:pPr>
        <w:pStyle w:val="Zaglavlje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t>Zagreb, Amruševa 2/II</w:t>
      </w:r>
      <w:r w:rsidR="00D17329" w:rsidRPr="00E13E8A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E13E8A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tab/>
        <w:t>89. St-</w:t>
      </w:r>
      <w:r w:rsidR="00E13E8A" w:rsidRPr="00E13E8A">
        <w:rPr>
          <w:rFonts w:hAnsi="Times New Roman" w:ascii="Times New Roman"/>
          <w:szCs w:val="24"/>
          <w:lang w:val="hr-HR"/>
        </w:rPr>
        <w:t>133</w:t>
      </w:r>
      <w:r w:rsidR="00847BEA" w:rsidRPr="00E13E8A">
        <w:rPr>
          <w:rFonts w:hAnsi="Times New Roman" w:ascii="Times New Roman"/>
          <w:szCs w:val="24"/>
          <w:lang w:val="hr-HR"/>
        </w:rPr>
        <w:t>/16-6</w:t>
      </w:r>
    </w:p>
    <w:p w:rsidRDefault="00D17329" w:rsidP="008D19C2" w:rsidR="00D17329" w:rsidRPr="00E13E8A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E13E8A">
      <w:pPr>
        <w:jc w:val="center"/>
        <w:rPr>
          <w:rFonts w:hAnsi="Times New Roman" w:ascii="Times New Roman"/>
          <w:szCs w:val="24"/>
        </w:rPr>
      </w:pPr>
      <w:r w:rsidRPr="00E13E8A">
        <w:rPr>
          <w:rFonts w:hAnsi="Times New Roman" w:ascii="Times New Roman"/>
          <w:szCs w:val="24"/>
        </w:rPr>
        <w:t xml:space="preserve">U  I M E  </w:t>
      </w:r>
      <w:r w:rsidR="00F43A24" w:rsidRPr="00E13E8A">
        <w:rPr>
          <w:rFonts w:hAnsi="Times New Roman" w:ascii="Times New Roman"/>
          <w:szCs w:val="24"/>
        </w:rPr>
        <w:t xml:space="preserve"> </w:t>
      </w:r>
      <w:r w:rsidRPr="00E13E8A">
        <w:rPr>
          <w:rFonts w:hAnsi="Times New Roman" w:ascii="Times New Roman"/>
          <w:szCs w:val="24"/>
        </w:rPr>
        <w:t xml:space="preserve">R E P U B L I K E </w:t>
      </w:r>
      <w:r w:rsidR="00A066C9" w:rsidRPr="00E13E8A">
        <w:rPr>
          <w:rFonts w:hAnsi="Times New Roman" w:ascii="Times New Roman"/>
          <w:szCs w:val="24"/>
        </w:rPr>
        <w:t xml:space="preserve"> </w:t>
      </w:r>
      <w:r w:rsidRPr="00E13E8A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E13E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13E8A">
      <w:pPr>
        <w:jc w:val="center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E13E8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13E8A">
      <w:pPr>
        <w:jc w:val="both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E13E8A">
        <w:rPr>
          <w:rFonts w:hAnsi="Times New Roman" w:ascii="Times New Roman"/>
          <w:szCs w:val="24"/>
          <w:lang w:val="hr-HR"/>
        </w:rPr>
        <w:t>Nikolini Dorić Hadžisejdić</w:t>
      </w:r>
      <w:r w:rsidRPr="00E13E8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13E8A" w:rsidRPr="00E13E8A">
        <w:rPr>
          <w:rFonts w:hAnsi="Times New Roman" w:ascii="Times New Roman"/>
          <w:szCs w:val="24"/>
        </w:rPr>
        <w:t>BONNANO – BEN j.d.o.o. za trgovinu i usluge, OIB 05139744337, Zagreb, Vijenac Frane Gotovca 9</w:t>
      </w:r>
      <w:r w:rsidRPr="00E13E8A">
        <w:rPr>
          <w:rFonts w:hAnsi="Times New Roman" w:ascii="Times New Roman"/>
          <w:szCs w:val="24"/>
          <w:lang w:val="hr-HR"/>
        </w:rPr>
        <w:t xml:space="preserve">, </w:t>
      </w:r>
      <w:r w:rsidR="00017315">
        <w:rPr>
          <w:rFonts w:hAnsi="Times New Roman" w:ascii="Times New Roman"/>
          <w:szCs w:val="24"/>
          <w:lang w:val="hr-HR"/>
        </w:rPr>
        <w:t>3. svibnja</w:t>
      </w:r>
      <w:r w:rsidR="004431B0" w:rsidRPr="00E13E8A">
        <w:rPr>
          <w:rFonts w:hAnsi="Times New Roman" w:ascii="Times New Roman"/>
          <w:szCs w:val="24"/>
          <w:lang w:val="hr-HR"/>
        </w:rPr>
        <w:t xml:space="preserve"> 2016</w:t>
      </w:r>
      <w:r w:rsidRPr="00E13E8A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E13E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13E8A">
      <w:pPr>
        <w:jc w:val="center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E13E8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E13E8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E13E8A">
        <w:rPr>
          <w:rFonts w:hAnsi="Times New Roman" w:ascii="Times New Roman"/>
          <w:szCs w:val="24"/>
        </w:rPr>
        <w:t xml:space="preserve">I. Otvara se stečajni postupak nad dužnikom </w:t>
      </w:r>
      <w:r w:rsidR="00E13E8A" w:rsidRPr="00E13E8A">
        <w:rPr>
          <w:rFonts w:hAnsi="Times New Roman" w:ascii="Times New Roman"/>
          <w:szCs w:val="24"/>
        </w:rPr>
        <w:t>BONNANO – BEN j.d.o.o. za trgovinu i usluge, OIB 05139744337, Zagreb, Vijenac Frane Gotovca 9</w:t>
      </w:r>
      <w:r w:rsidRPr="00E13E8A">
        <w:rPr>
          <w:rFonts w:hAnsi="Times New Roman" w:ascii="Times New Roman"/>
          <w:szCs w:val="24"/>
        </w:rPr>
        <w:t xml:space="preserve">. Stečajni postupak otvoren je </w:t>
      </w:r>
      <w:r w:rsidR="00017315">
        <w:rPr>
          <w:rFonts w:hAnsi="Times New Roman" w:ascii="Times New Roman"/>
          <w:szCs w:val="24"/>
        </w:rPr>
        <w:t>3. svibnja</w:t>
      </w:r>
      <w:r w:rsidR="004431B0" w:rsidRPr="00E13E8A">
        <w:rPr>
          <w:rFonts w:hAnsi="Times New Roman" w:ascii="Times New Roman"/>
          <w:szCs w:val="24"/>
        </w:rPr>
        <w:t xml:space="preserve"> 2016</w:t>
      </w:r>
      <w:r w:rsidRPr="00E13E8A">
        <w:rPr>
          <w:rFonts w:hAnsi="Times New Roman" w:ascii="Times New Roman"/>
          <w:szCs w:val="24"/>
        </w:rPr>
        <w:t>., u 1</w:t>
      </w:r>
      <w:r w:rsidR="00017315">
        <w:rPr>
          <w:rFonts w:hAnsi="Times New Roman" w:ascii="Times New Roman"/>
          <w:szCs w:val="24"/>
        </w:rPr>
        <w:t>1</w:t>
      </w:r>
      <w:r w:rsidRPr="00E13E8A">
        <w:rPr>
          <w:rFonts w:hAnsi="Times New Roman" w:ascii="Times New Roman"/>
          <w:szCs w:val="24"/>
        </w:rPr>
        <w:t xml:space="preserve"> sati i </w:t>
      </w:r>
      <w:r w:rsidR="00017315">
        <w:rPr>
          <w:rFonts w:hAnsi="Times New Roman" w:ascii="Times New Roman"/>
          <w:szCs w:val="24"/>
        </w:rPr>
        <w:t>02</w:t>
      </w:r>
      <w:r w:rsidRPr="00E13E8A">
        <w:rPr>
          <w:rFonts w:hAnsi="Times New Roman" w:ascii="Times New Roman"/>
          <w:szCs w:val="24"/>
        </w:rPr>
        <w:t xml:space="preserve"> minut</w:t>
      </w:r>
      <w:r w:rsidR="00017315">
        <w:rPr>
          <w:rFonts w:hAnsi="Times New Roman" w:ascii="Times New Roman"/>
          <w:szCs w:val="24"/>
        </w:rPr>
        <w:t>e</w:t>
      </w:r>
      <w:r w:rsidRPr="00E13E8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8D19C2" w:rsidR="00D17329" w:rsidRPr="00E13E8A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E13E8A">
        <w:rPr>
          <w:rFonts w:hAnsi="Times New Roman" w:ascii="Times New Roman"/>
          <w:szCs w:val="24"/>
        </w:rPr>
        <w:t xml:space="preserve">II. Za stečajnog upravitelja imenuje se </w:t>
      </w:r>
      <w:r w:rsidR="00017315">
        <w:rPr>
          <w:rFonts w:hAnsi="Times New Roman" w:ascii="Times New Roman"/>
          <w:szCs w:val="24"/>
        </w:rPr>
        <w:t>Petra Gjurašić, OIB 42344632101, Zagreb, Petrinjska 28</w:t>
      </w:r>
      <w:r w:rsidRPr="00E13E8A">
        <w:rPr>
          <w:rFonts w:hAnsi="Times New Roman" w:ascii="Times New Roman"/>
          <w:szCs w:val="24"/>
        </w:rPr>
        <w:t>.</w:t>
      </w:r>
    </w:p>
    <w:p w:rsidRDefault="00D17329" w:rsidP="008D19C2" w:rsidR="00D17329" w:rsidRPr="00E13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E13E8A">
        <w:rPr>
          <w:rFonts w:hAnsi="Times New Roman" w:ascii="Times New Roman"/>
          <w:szCs w:val="24"/>
        </w:rPr>
        <w:t xml:space="preserve"> </w:t>
      </w:r>
      <w:r w:rsidR="00E13E8A" w:rsidRPr="00E13E8A">
        <w:rPr>
          <w:rFonts w:hAnsi="Times New Roman" w:ascii="Times New Roman"/>
          <w:szCs w:val="24"/>
        </w:rPr>
        <w:t>BONNANO – BEN j.d.o.o. za trgovinu i usluge, OIB 05139744337, Zagreb, Vijenac Frane Gotovca 9</w:t>
      </w:r>
      <w:r w:rsidRPr="00E13E8A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E13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E13E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13E8A">
      <w:pPr>
        <w:jc w:val="center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E13E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13E8A">
      <w:pPr>
        <w:jc w:val="both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E13E8A">
        <w:rPr>
          <w:rFonts w:hAnsi="Times New Roman" w:ascii="Times New Roman"/>
          <w:szCs w:val="24"/>
          <w:lang w:val="hr-HR"/>
        </w:rPr>
        <w:t>44</w:t>
      </w:r>
      <w:r w:rsidRPr="00E13E8A">
        <w:rPr>
          <w:rFonts w:hAnsi="Times New Roman" w:ascii="Times New Roman"/>
          <w:szCs w:val="24"/>
          <w:lang w:val="hr-HR"/>
        </w:rPr>
        <w:t xml:space="preserve">. </w:t>
      </w:r>
      <w:r w:rsidR="004431B0" w:rsidRPr="00E13E8A">
        <w:rPr>
          <w:rFonts w:hAnsi="Times New Roman" w:ascii="Times New Roman"/>
          <w:szCs w:val="24"/>
          <w:lang w:val="hr-HR"/>
        </w:rPr>
        <w:t>st. 1</w:t>
      </w:r>
      <w:r w:rsidR="00B31ADC">
        <w:rPr>
          <w:rFonts w:hAnsi="Times New Roman" w:ascii="Times New Roman"/>
          <w:szCs w:val="24"/>
          <w:lang w:val="hr-HR"/>
        </w:rPr>
        <w:t>.</w:t>
      </w:r>
      <w:r w:rsidR="004431B0" w:rsidRPr="00E13E8A">
        <w:rPr>
          <w:rFonts w:hAnsi="Times New Roman" w:ascii="Times New Roman"/>
          <w:szCs w:val="24"/>
          <w:lang w:val="hr-HR"/>
        </w:rPr>
        <w:t xml:space="preserve"> </w:t>
      </w:r>
      <w:r w:rsidRPr="00E13E8A">
        <w:rPr>
          <w:rFonts w:hAnsi="Times New Roman" w:ascii="Times New Roman"/>
          <w:szCs w:val="24"/>
          <w:lang w:val="hr-HR"/>
        </w:rPr>
        <w:t>Stečajnog zakona (</w:t>
      </w:r>
      <w:r w:rsidR="009F35B4" w:rsidRPr="00E13E8A">
        <w:rPr>
          <w:rFonts w:hAnsi="Times New Roman" w:ascii="Times New Roman"/>
          <w:szCs w:val="24"/>
          <w:lang w:val="hr-HR"/>
        </w:rPr>
        <w:t>"Narodne novine" broj</w:t>
      </w:r>
      <w:r w:rsidRPr="00E13E8A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E13E8A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E13E8A">
      <w:pPr>
        <w:jc w:val="both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color w:val="FF0000"/>
          <w:szCs w:val="24"/>
          <w:lang w:val="hr-HR"/>
        </w:rPr>
        <w:tab/>
      </w:r>
      <w:r w:rsidRPr="00E13E8A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E13E8A">
        <w:rPr>
          <w:rFonts w:hAnsi="Times New Roman" w:ascii="Times New Roman"/>
          <w:szCs w:val="24"/>
          <w:lang w:val="hr-HR"/>
        </w:rPr>
        <w:t>20</w:t>
      </w:r>
      <w:r w:rsidR="009F35B4" w:rsidRPr="00E13E8A">
        <w:rPr>
          <w:rFonts w:hAnsi="Times New Roman" w:ascii="Times New Roman"/>
          <w:szCs w:val="24"/>
          <w:lang w:val="hr-HR"/>
        </w:rPr>
        <w:t>. siječnja 2016</w:t>
      </w:r>
      <w:r w:rsidRPr="00E13E8A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E13E8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E13E8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E13E8A">
      <w:pPr>
        <w:jc w:val="both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E13E8A">
      <w:pPr>
        <w:jc w:val="both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E13E8A">
      <w:pPr>
        <w:jc w:val="both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E13E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13E8A">
      <w:pPr>
        <w:jc w:val="center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t xml:space="preserve">U Zagrebu, </w:t>
      </w:r>
      <w:r w:rsidR="00017315">
        <w:rPr>
          <w:rFonts w:hAnsi="Times New Roman" w:ascii="Times New Roman"/>
          <w:szCs w:val="24"/>
          <w:lang w:val="hr-HR"/>
        </w:rPr>
        <w:t>3. svibnja</w:t>
      </w:r>
      <w:r w:rsidR="00021BBC" w:rsidRPr="00E13E8A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E13E8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13E8A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E13E8A">
      <w:pPr>
        <w:jc w:val="right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t>Nikolina Dorić Hadžisejdić</w:t>
      </w:r>
      <w:r w:rsidR="007E699C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E13E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13E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13E8A">
      <w:pPr>
        <w:jc w:val="both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E13E8A">
      <w:pPr>
        <w:jc w:val="both"/>
        <w:rPr>
          <w:rFonts w:hAnsi="Times New Roman" w:ascii="Times New Roman"/>
          <w:szCs w:val="24"/>
          <w:lang w:val="hr-HR"/>
        </w:rPr>
      </w:pPr>
      <w:r w:rsidRPr="00E13E8A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E13E8A">
        <w:rPr>
          <w:rFonts w:hAnsi="Times New Roman" w:ascii="Times New Roman"/>
          <w:szCs w:val="24"/>
          <w:lang w:val="hr-HR"/>
        </w:rPr>
        <w:t xml:space="preserve"> po primitku rješenja</w:t>
      </w:r>
      <w:r w:rsidRPr="00E13E8A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E13E8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E699C" w:rsidR="007E699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7E699C" w:rsidR="007E699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7E699C" w:rsidP="008D19C2" w:rsidR="007E699C">
      <w:pPr>
        <w:jc w:val="both"/>
        <w:rPr>
          <w:rFonts w:hAnsi="Times New Roman" w:ascii="Times New Roman"/>
          <w:szCs w:val="24"/>
          <w:lang w:val="hr-HR"/>
        </w:rPr>
      </w:pPr>
    </w:p>
    <w:p w:rsidRDefault="007E699C" w:rsidP="008D19C2" w:rsidR="007E699C" w:rsidRPr="00E13E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13E8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E13E8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E13E8A">
      <w:pPr>
        <w:rPr>
          <w:rFonts w:hAnsi="Times New Roman" w:ascii="Times New Roman"/>
          <w:szCs w:val="24"/>
        </w:rPr>
      </w:pPr>
    </w:p>
    <w:p w:rsidRDefault="001B745C" w:rsidP="008D19C2" w:rsidR="001B745C" w:rsidRPr="00E13E8A">
      <w:pPr>
        <w:rPr>
          <w:rFonts w:hAnsi="Times New Roman" w:ascii="Times New Roman"/>
          <w:szCs w:val="24"/>
        </w:rPr>
      </w:pPr>
    </w:p>
    <w:p w:rsidRDefault="006604F8" w:rsidP="008D19C2" w:rsidR="006604F8" w:rsidRPr="00E13E8A">
      <w:pPr>
        <w:rPr>
          <w:rFonts w:hAnsi="Times New Roman" w:ascii="Times New Roman"/>
          <w:szCs w:val="24"/>
        </w:rPr>
      </w:pPr>
    </w:p>
    <w:p w:rsidRDefault="003B71A4" w:rsidP="008D19C2" w:rsidR="003B71A4" w:rsidRPr="00E13E8A">
      <w:pPr>
        <w:rPr>
          <w:rFonts w:hAnsi="Times New Roman" w:ascii="Times New Roman"/>
          <w:szCs w:val="24"/>
        </w:rPr>
      </w:pPr>
    </w:p>
    <w:p w:rsidRDefault="00595035" w:rsidP="008D19C2" w:rsidR="00595035" w:rsidRPr="00E13E8A">
      <w:pPr>
        <w:rPr>
          <w:rFonts w:hAnsi="Times New Roman" w:ascii="Times New Roman"/>
          <w:szCs w:val="24"/>
        </w:rPr>
      </w:pPr>
    </w:p>
    <w:p w:rsidRDefault="00516D79" w:rsidP="008D19C2" w:rsidR="00516D79" w:rsidRPr="00E13E8A">
      <w:pPr>
        <w:rPr>
          <w:rFonts w:hAnsi="Times New Roman" w:ascii="Times New Roman"/>
          <w:szCs w:val="24"/>
        </w:rPr>
      </w:pPr>
    </w:p>
    <w:p w:rsidRDefault="00324EC6" w:rsidP="008D19C2" w:rsidR="00324EC6" w:rsidRPr="00E13E8A">
      <w:pPr>
        <w:rPr>
          <w:rFonts w:hAnsi="Times New Roman" w:ascii="Times New Roman"/>
          <w:szCs w:val="24"/>
        </w:rPr>
      </w:pPr>
    </w:p>
    <w:p w:rsidRDefault="00061305" w:rsidP="008D19C2" w:rsidR="00061305" w:rsidRPr="00E13E8A">
      <w:pPr>
        <w:rPr>
          <w:rFonts w:hAnsi="Times New Roman" w:ascii="Times New Roman"/>
          <w:szCs w:val="24"/>
        </w:rPr>
      </w:pPr>
    </w:p>
    <w:p w:rsidRDefault="00834D60" w:rsidP="008D19C2" w:rsidR="00834D60" w:rsidRPr="00E13E8A">
      <w:pPr>
        <w:rPr>
          <w:rFonts w:hAnsi="Times New Roman" w:ascii="Times New Roman"/>
          <w:szCs w:val="24"/>
        </w:rPr>
      </w:pPr>
    </w:p>
    <w:p w:rsidRDefault="00583E01" w:rsidP="008D19C2" w:rsidR="00583E01" w:rsidRPr="00E13E8A">
      <w:pPr>
        <w:rPr>
          <w:rFonts w:hAnsi="Times New Roman" w:ascii="Times New Roman"/>
          <w:szCs w:val="24"/>
        </w:rPr>
      </w:pPr>
    </w:p>
    <w:p w:rsidRDefault="004B4512" w:rsidR="004B4512" w:rsidRPr="00E13E8A">
      <w:pPr>
        <w:rPr>
          <w:rFonts w:hAnsi="Times New Roman" w:ascii="Times New Roman"/>
          <w:szCs w:val="24"/>
        </w:rPr>
      </w:pPr>
    </w:p>
    <w:p w:rsidRDefault="0098435B" w:rsidR="0098435B" w:rsidRPr="00E13E8A">
      <w:pPr>
        <w:rPr>
          <w:rFonts w:hAnsi="Times New Roman" w:ascii="Times New Roman"/>
          <w:szCs w:val="24"/>
        </w:rPr>
      </w:pPr>
    </w:p>
    <w:p w:rsidRDefault="00657C7F" w:rsidR="00657C7F" w:rsidRPr="00E13E8A">
      <w:pPr>
        <w:rPr>
          <w:rFonts w:hAnsi="Times New Roman" w:ascii="Times New Roman"/>
          <w:szCs w:val="24"/>
        </w:rPr>
      </w:pPr>
    </w:p>
    <w:p w:rsidRDefault="000D645D" w:rsidR="000D645D" w:rsidRPr="00E13E8A">
      <w:pPr>
        <w:rPr>
          <w:rFonts w:hAnsi="Times New Roman" w:ascii="Times New Roman"/>
          <w:szCs w:val="24"/>
        </w:rPr>
      </w:pPr>
    </w:p>
    <w:p w:rsidRDefault="001E3D38" w:rsidR="001E3D38" w:rsidRPr="00E13E8A">
      <w:pPr>
        <w:rPr>
          <w:rFonts w:hAnsi="Times New Roman" w:ascii="Times New Roman"/>
          <w:szCs w:val="24"/>
        </w:rPr>
      </w:pPr>
    </w:p>
    <w:p w:rsidRDefault="00B32226" w:rsidR="00B32226" w:rsidRPr="00E13E8A">
      <w:pPr>
        <w:rPr>
          <w:rFonts w:hAnsi="Times New Roman" w:ascii="Times New Roman"/>
          <w:szCs w:val="24"/>
        </w:rPr>
      </w:pPr>
    </w:p>
    <w:p w:rsidRDefault="00E04906" w:rsidR="00E04906" w:rsidRPr="00E13E8A">
      <w:pPr>
        <w:rPr>
          <w:rFonts w:hAnsi="Times New Roman" w:ascii="Times New Roman"/>
          <w:szCs w:val="24"/>
        </w:rPr>
      </w:pPr>
    </w:p>
    <w:p w:rsidRDefault="00F83350" w:rsidR="00F83350" w:rsidRPr="00E13E8A">
      <w:pPr>
        <w:rPr>
          <w:rFonts w:hAnsi="Times New Roman" w:ascii="Times New Roman"/>
          <w:szCs w:val="24"/>
        </w:rPr>
      </w:pPr>
    </w:p>
    <w:p w:rsidRDefault="00770FDE" w:rsidR="00770FDE" w:rsidRPr="00E13E8A">
      <w:pPr>
        <w:rPr>
          <w:rFonts w:hAnsi="Times New Roman" w:ascii="Times New Roman"/>
          <w:szCs w:val="24"/>
        </w:rPr>
      </w:pPr>
    </w:p>
    <w:p w:rsidRDefault="007279AF" w:rsidR="007279AF" w:rsidRPr="00E13E8A">
      <w:pPr>
        <w:rPr>
          <w:rFonts w:hAnsi="Times New Roman" w:ascii="Times New Roman"/>
          <w:szCs w:val="24"/>
        </w:rPr>
      </w:pPr>
    </w:p>
    <w:p w:rsidRDefault="00847BEA" w:rsidR="00847BEA" w:rsidRPr="00E13E8A">
      <w:pPr>
        <w:rPr>
          <w:rFonts w:hAnsi="Times New Roman" w:ascii="Times New Roman"/>
          <w:szCs w:val="24"/>
        </w:rPr>
      </w:pPr>
    </w:p>
    <w:p w:rsidRDefault="008F1E08" w:rsidR="008F1E08" w:rsidRPr="00E13E8A">
      <w:pPr>
        <w:rPr>
          <w:rFonts w:hAnsi="Times New Roman" w:ascii="Times New Roman"/>
          <w:szCs w:val="24"/>
        </w:rPr>
      </w:pPr>
    </w:p>
    <w:sectPr w:rsidSect="00840E3D" w:rsidR="008F1E08" w:rsidRPr="00E13E8A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7CD" w:rsidR="00280A5F">
    <w:pPr>
      <w:pStyle w:val="Podnoje"/>
      <w:jc w:val="right"/>
    </w:pPr>
  </w:p>
  <w:p w:rsidRDefault="00C247C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247CD" w:rsidRPr="00C247C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E13E8A">
      <w:rPr>
        <w:rFonts w:hAnsi="Times New Roman" w:ascii="Times New Roman"/>
      </w:rPr>
      <w:t>133</w:t>
    </w:r>
    <w:r w:rsidR="00847BEA">
      <w:rPr>
        <w:rFonts w:hAnsi="Times New Roman" w:ascii="Times New Roman"/>
      </w:rPr>
      <w:t>/16-6</w:t>
    </w:r>
  </w:p>
  <w:p w:rsidRDefault="00C247C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17315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279AF"/>
    <w:rsid w:val="007568FB"/>
    <w:rsid w:val="00757AF6"/>
    <w:rsid w:val="00770FDE"/>
    <w:rsid w:val="007D6D1C"/>
    <w:rsid w:val="007E2E50"/>
    <w:rsid w:val="007E6889"/>
    <w:rsid w:val="007E699C"/>
    <w:rsid w:val="007F24AA"/>
    <w:rsid w:val="00800BD5"/>
    <w:rsid w:val="008212FE"/>
    <w:rsid w:val="00834D60"/>
    <w:rsid w:val="00847BEA"/>
    <w:rsid w:val="00856731"/>
    <w:rsid w:val="00884EDD"/>
    <w:rsid w:val="008C31DE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1ADC"/>
    <w:rsid w:val="00B32226"/>
    <w:rsid w:val="00B53F21"/>
    <w:rsid w:val="00B860FB"/>
    <w:rsid w:val="00BC1743"/>
    <w:rsid w:val="00BC43E8"/>
    <w:rsid w:val="00BD1A69"/>
    <w:rsid w:val="00BD2220"/>
    <w:rsid w:val="00C247CD"/>
    <w:rsid w:val="00C445F4"/>
    <w:rsid w:val="00C575B6"/>
    <w:rsid w:val="00C747F7"/>
    <w:rsid w:val="00C94D0E"/>
    <w:rsid w:val="00CA3385"/>
    <w:rsid w:val="00CA4729"/>
    <w:rsid w:val="00D02F74"/>
    <w:rsid w:val="00D17329"/>
    <w:rsid w:val="00D52142"/>
    <w:rsid w:val="00D660C0"/>
    <w:rsid w:val="00D90E8E"/>
    <w:rsid w:val="00DB43F0"/>
    <w:rsid w:val="00E04906"/>
    <w:rsid w:val="00E13E8A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C10F6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24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7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7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7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7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24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7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7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7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7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d.d., Rijeka, Jadranski trg 3a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d.d., Rijeka, Jadranski trg 3a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St-133/2016</izvorni_sadrzaj>
    <derivirana_varijabla naziv="DomainObject.Predmet.OznakaBroj_1">St-133/2016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BONNANO - BEN jednostavno društvo s ograničenom odgovornošću za trgovinu i usluge zastupanog po punomoćniku BERNARD KATIĆ</izvorni_sadrzaj>
    <derivirana_varijabla naziv="DomainObject.Predmet.ProtustrankaFormated_1">  BONNANO - BEN jednostavno društvo s ograničenom odgovornošću za trgovinu i usluge zastupanog po punomoćniku BERNARD KATIĆ</derivirana_varijabla>
  </DomainObject.Predmet.ProtustrankaFormated>
  <DomainObject.Predmet.ProtustrankaFormatedOIB>
    <izvorni_sadrzaj>  BONNANO - BEN jednostavno društvo s ograničenom odgovornošću za trgovinu i usluge, OIB 05139744337 zastupanog po punomoćniku BERNARD KATIĆ</izvorni_sadrzaj>
    <derivirana_varijabla naziv="DomainObject.Predmet.ProtustrankaFormatedOIB_1">  BONNANO - BEN jednostavno društvo s ograničenom odgovornošću za trgovinu i usluge, OIB 05139744337 zastupanog po punomoćniku BERNARD KATIĆ</derivirana_varijabla>
  </DomainObject.Predmet.ProtustrankaFormatedOIB>
  <DomainObject.Predmet.ProtustrankaFormatedWithAdress>
    <izvorni_sadrzaj> BONNANO - BEN jednostavno društvo s ograničenom odgovornošću za trgovinu i usluge, Vijenac Frane Gotovca 9, 10000 Zagreb zastupanog po punomoćniku BERNARD KATIĆ</izvorni_sadrzaj>
    <derivirana_varijabla naziv="DomainObject.Predmet.ProtustrankaFormatedWithAdress_1"> BONNANO - BEN jednostavno društvo s ograničenom odgovornošću za trgovinu i usluge, Vijenac Frane Gotovca 9, 10000 Zagreb zastupanog po punomoćniku BERNARD KATIĆ</derivirana_varijabla>
  </DomainObject.Predmet.ProtustrankaFormatedWithAdress>
  <DomainObject.Predmet.ProtustrankaFormatedWithAdressOIB>
    <izvorni_sadrzaj> BONNANO - BEN jednostavno društvo s ograničenom odgovornošću za trgovinu i usluge, OIB 05139744337, Vijenac Frane Gotovca 9, 10000 Zagreb zastupanog po punomoćniku BERNARD KATIĆ</izvorni_sadrzaj>
    <derivirana_varijabla naziv="DomainObject.Predmet.ProtustrankaFormatedWithAdressOIB_1"> BONNANO - BEN jednostavno društvo s ograničenom odgovornošću za trgovinu i usluge, OIB 05139744337, Vijenac Frane Gotovca 9, 10000 Zagreb zastupanog po punomoćniku BERNARD KATIĆ</derivirana_varijabla>
  </DomainObject.Predmet.ProtustrankaFormatedWithAdressOIB>
  <DomainObject.Predmet.ProtustrankaWithAdress>
    <izvorni_sadrzaj>BONNANO - BEN jednostavno društvo s ograničenom odgovornošću za trgovinu i usluge Vijenac Frane Gotovca 9, 10000 Zagreb</izvorni_sadrzaj>
    <derivirana_varijabla naziv="DomainObject.Predmet.ProtustrankaWithAdress_1">BONNANO - BEN jednostavno društvo s ograničenom odgovornošću za trgovinu i usluge Vijenac Frane Gotovca 9, 10000 Zagreb</derivirana_varijabla>
  </DomainObject.Predmet.ProtustrankaWithAdress>
  <DomainObject.Predmet.ProtustrankaWithAdressOIB>
    <izvorni_sadrzaj>BONNANO - BEN jednostavno društvo s ograničenom odgovornošću za trgovinu i usluge, OIB 05139744337, Vijenac Frane Gotovca 9, 10000 Zagreb</izvorni_sadrzaj>
    <derivirana_varijabla naziv="DomainObject.Predmet.ProtustrankaWithAdressOIB_1">BONNANO - BEN jednostavno društvo s ograničenom odgovornošću za trgovinu i usluge, OIB 05139744337, Vijenac Frane Gotovca 9, 10000 Zagreb</derivirana_varijabla>
  </DomainObject.Predmet.ProtustrankaWithAdressOIB>
  <DomainObject.Predmet.ProtustrankaNazivFormated>
    <izvorni_sadrzaj>BONNANO - BEN jednostavno društvo s ograničenom odgovornošću za trgovinu i usluge</izvorni_sadrzaj>
    <derivirana_varijabla naziv="DomainObject.Predmet.ProtustrankaNazivFormated_1">BONNANO - BEN jednostavno društvo s ograničenom odgovornošću za trgovinu i usluge</derivirana_varijabla>
  </DomainObject.Predmet.ProtustrankaNazivFormated>
  <DomainObject.Predmet.ProtustrankaNazivFormatedOIB>
    <izvorni_sadrzaj>BONNANO - BEN jednostavno društvo s ograničenom odgovornošću za trgovinu i usluge, OIB 05139744337</izvorni_sadrzaj>
    <derivirana_varijabla naziv="DomainObject.Predmet.ProtustrankaNazivFormatedOIB_1">BONNANO - BEN jednostavno društvo s ograničenom odgovornošću za trgovinu i usluge, OIB 05139744337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BONNANO - BEN jednostavno društvo s ograničenom odgovornošću za trgovinu i usluge zastupanog po punomoćniku BERNARD KATIĆ</item>
    </izvorni_sadrzaj>
    <derivirana_varijabla naziv="DomainObject.Predmet.ProtuStrankaListFormated_1">
      <item>BONNANO - BEN jednostavno društvo s ograničenom odgovornošću za trgovinu i usluge zastupanog po punomoćniku BERNARD KATIĆ</item>
    </derivirana_varijabla>
  </DomainObject.Predmet.ProtuStrankaListFormated>
  <DomainObject.Predmet.ProtuStrankaListFormatedOIB>
    <izvorni_sadrzaj>
      <item>BONNANO - BEN jednostavno društvo s ograničenom odgovornošću za trgovinu i usluge, OIB 05139744337 zastupanog po punomoćniku BERNARD KATIĆ</item>
    </izvorni_sadrzaj>
    <derivirana_varijabla naziv="DomainObject.Predmet.ProtuStrankaListFormatedOIB_1">
      <item>BONNANO - BEN jednostavno društvo s ograničenom odgovornošću za trgovinu i usluge, OIB 05139744337 zastupanog po punomoćniku BERNARD KATIĆ</item>
    </derivirana_varijabla>
  </DomainObject.Predmet.ProtuStrankaListFormatedOIB>
  <DomainObject.Predmet.ProtuStrankaListFormatedWithAdress>
    <izvorni_sadrzaj>
      <item>BONNANO - BEN jednostavno društvo s ograničenom odgovornošću za trgovinu i usluge, Vijenac Frane Gotovca 9, 10000 Zagreb zastupanog po punomoćniku BERNARD KATIĆ</item>
    </izvorni_sadrzaj>
    <derivirana_varijabla naziv="DomainObject.Predmet.ProtuStrankaListFormatedWithAdress_1">
      <item>BONNANO - BEN jednostavno društvo s ograničenom odgovornošću za trgovinu i usluge, Vijenac Frane Gotovca 9, 10000 Zagreb zastupanog po punomoćniku BERNARD KATIĆ</item>
    </derivirana_varijabla>
  </DomainObject.Predmet.ProtuStrankaListFormatedWithAdress>
  <DomainObject.Predmet.ProtuStrankaListFormatedWithAdressOIB>
    <izvorni_sadrzaj>
      <item>BONNANO - BEN jednostavno društvo s ograničenom odgovornošću za trgovinu i usluge, OIB 05139744337, Vijenac Frane Gotovca 9, 10000 Zagreb zastupanog po punomoćniku BERNARD KATIĆ</item>
    </izvorni_sadrzaj>
    <derivirana_varijabla naziv="DomainObject.Predmet.ProtuStrankaListFormatedWithAdressOIB_1">
      <item>BONNANO - BEN jednostavno društvo s ograničenom odgovornošću za trgovinu i usluge, OIB 05139744337, Vijenac Frane Gotovca 9, 10000 Zagreb zastupanog po punomoćniku BERNARD KATIĆ</item>
    </derivirana_varijabla>
  </DomainObject.Predmet.ProtuStrankaListFormatedWithAdressOIB>
  <DomainObject.Predmet.ProtuStrankaListNazivFormated>
    <izvorni_sadrzaj>
      <item>BONNANO - BEN jednostavno društvo s ograničenom odgovornošću za trgovinu i usluge</item>
    </izvorni_sadrzaj>
    <derivirana_varijabla naziv="DomainObject.Predmet.ProtuStrankaListNazivFormated_1">
      <item>BONNANO - BEN jednostavno društvo s ograničenom odgovornošću za trgovinu i usluge</item>
    </derivirana_varijabla>
  </DomainObject.Predmet.ProtuStrankaListNazivFormated>
  <DomainObject.Predmet.ProtuStrankaListNazivFormatedOIB>
    <izvorni_sadrzaj>
      <item>BONNANO - BEN jednostavno društvo s ograničenom odgovornošću za trgovinu i usluge, OIB 05139744337</item>
    </izvorni_sadrzaj>
    <derivirana_varijabla naziv="DomainObject.Predmet.ProtuStrankaListNazivFormatedOIB_1">
      <item>BONNANO - BEN jednostavno društvo s ograničenom odgovornošću za trgovinu i usluge, OIB 05139744337</item>
    </derivirana_varijabla>
  </DomainObject.Predmet.ProtuStrankaListNazivFormatedOIB>
  <DomainObject.Predmet.OstaliListFormated>
    <izvorni_sadrzaj>
      <item>BERNARD KATIĆ punomoćnik sudionika u postupku BONNANO - BEN jednostavno društvo s ograničenom odgovornošću za trgovinu i usluge</item>
    </izvorni_sadrzaj>
    <derivirana_varijabla naziv="DomainObject.Predmet.OstaliListFormated_1">
      <item>BERNARD KATIĆ punomoćnik sudionika u postupku BONNANO - BEN jednostavno društvo s ograničenom odgovornošću za trgovinu i usluge</item>
    </derivirana_varijabla>
  </DomainObject.Predmet.OstaliListFormated>
  <DomainObject.Predmet.OstaliListFormatedOIB>
    <izvorni_sadrzaj>
      <item>BERNARD KATIĆ, OIB 70554091708 punomoćnik sudionika u postupku BONNANO - BEN jednostavno društvo s ograničenom odgovornošću za trgovinu i usluge</item>
    </izvorni_sadrzaj>
    <derivirana_varijabla naziv="DomainObject.Predmet.OstaliListFormatedOIB_1">
      <item>BERNARD KATIĆ, OIB 70554091708 punomoćnik sudionika u postupku BONNANO - BEN jednostavno društvo s ograničenom odgovornošću za trgovinu i usluge</item>
    </derivirana_varijabla>
  </DomainObject.Predmet.OstaliListFormatedOIB>
  <DomainObject.Predmet.OstaliListFormatedWithAdress>
    <izvorni_sadrzaj>
      <item>BERNARD KATIĆ, Ulica Josipa Strganca 12, 10000 Zagreb punomoćnik sudionika u postupku BONNANO - BEN jednostavno društvo s ograničenom odgovornošću za trgovinu i usluge</item>
    </izvorni_sadrzaj>
    <derivirana_varijabla naziv="DomainObject.Predmet.OstaliListFormatedWithAdress_1">
      <item>BERNARD KATIĆ, Ulica Josipa Strganca 12, 10000 Zagreb punomoćnik sudionika u postupku BONNANO - BEN jednostavno društvo s ograničenom odgovornošću za trgovinu i usluge</item>
    </derivirana_varijabla>
  </DomainObject.Predmet.OstaliListFormatedWithAdress>
  <DomainObject.Predmet.OstaliListFormatedWithAdressOIB>
    <izvorni_sadrzaj>
      <item>BERNARD KATIĆ, OIB 70554091708, Ulica Josipa Strganca 12, 10000 Zagreb punomoćnik sudionika u postupku BONNANO - BEN jednostavno društvo s ograničenom odgovornošću za trgovinu i usluge</item>
    </izvorni_sadrzaj>
    <derivirana_varijabla naziv="DomainObject.Predmet.OstaliListFormatedWithAdressOIB_1">
      <item>BERNARD KATIĆ, OIB 70554091708, Ulica Josipa Strganca 12, 10000 Zagreb punomoćnik sudionika u postupku BONNANO - BEN jednostavno društvo s ograničenom odgovornošću za trgovinu i usluge</item>
    </derivirana_varijabla>
  </DomainObject.Predmet.OstaliListFormatedWithAdressOIB>
  <DomainObject.Predmet.OstaliListNazivFormated>
    <izvorni_sadrzaj>
      <item>BERNARD KATIĆ</item>
    </izvorni_sadrzaj>
    <derivirana_varijabla naziv="DomainObject.Predmet.OstaliListNazivFormated_1">
      <item>BERNARD KATIĆ</item>
    </derivirana_varijabla>
  </DomainObject.Predmet.OstaliListNazivFormated>
  <DomainObject.Predmet.OstaliListNazivFormatedOIB>
    <izvorni_sadrzaj>
      <item>BERNARD KATIĆ, OIB 70554091708</item>
    </izvorni_sadrzaj>
    <derivirana_varijabla naziv="DomainObject.Predmet.OstaliListNazivFormatedOIB_1">
      <item>BERNARD KATIĆ, OIB 70554091708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BONNANO - BEN jednostavno društvo s ograničenom odgovornošću za trgovinu i usluge</izvorni_sadrzaj>
    <derivirana_varijabla naziv="DomainObject.Predmet.ProtustrankaIDrugi_1">BONNANO - BEN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BONNANO - BEN jednostavno društvo s ograničenom odgovornošću za trgovinu i usluge, OIB 05139744337, Vijenac Frane Gotovca 9, 10000 Zagreb</izvorni_sadrzaj>
    <derivirana_varijabla naziv="DomainObject.Predmet.ProtustrankaIDrugiAdressOIB_1">BONNANO - BEN jednostavno društvo s ograničenom odgovornošću za trgovinu i usluge, OIB 05139744337, Vijenac Frane Gotovca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BONNANO - BEN jednostavno društvo s ograničenom odgovornošću za trgovinu i usluge</item>
      <item>BERNARD KATIĆ</item>
    </izvorni_sadrzaj>
    <derivirana_varijabla naziv="DomainObject.Predmet.SudioniciListNaziv_1">
      <item>FINA Regionalni centar Zagreb</item>
      <item>BONNANO - BEN jednostavno društvo s ograničenom odgovornošću za trgovinu i usluge</item>
      <item>BERNARD KATIĆ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BONNANO - BEN jednostavno društvo s ograničenom odgovornošću za trgovinu i usluge, OIB 05139744337, Vijenac Frane Gotovca 9,10000 Zagreb</item>
      <item>BERNARD KATIĆ, OIB 70554091708, Ulica Josipa Strganca 12,10000 Zagreb</item>
    </izvorni_sadrzaj>
    <derivirana_varijabla naziv="DomainObject.Predmet.SudioniciListAdressOIB_1">
      <item>FINA Regionalni centar Zagreb, OIB 85821130368, Trg svibanjskih žrtava 1995. br. 1,10000 Zagreb</item>
      <item>BONNANO - BEN jednostavno društvo s ograničenom odgovornošću za trgovinu i usluge, OIB 05139744337, Vijenac Frane Gotovca 9,10000 Zagreb</item>
      <item>BERNARD KATIĆ, OIB 70554091708, Ulica Josipa Strganca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05139744337</item>
      <item>, OIB 70554091708</item>
    </izvorni_sadrzaj>
    <derivirana_varijabla naziv="DomainObject.Predmet.SudioniciListNazivOIB_1">
      <item>, OIB 85821130368</item>
      <item>, OIB 05139744337</item>
      <item>, OIB 70554091708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2489</properties:Characters>
  <properties:Lines>89</properties:Lines>
  <properties:Paragraphs>27</properties:Paragraphs>
  <properties:TotalTime>415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2016-05-03T08:42:00Z</cp:lastPrinted>
  <dcterms:modified xmlns:xsi="http://www.w3.org/2001/XMLSchema-instance" xsi:type="dcterms:W3CDTF">2016-05-03T08:44:00Z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