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128deb" w14:paraId="c128deb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C1DE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5C1DE1">
              <w:t>603/17-6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5C1DE1" w:rsidRPr="005C1DE1">
        <w:rPr>
          <w:rFonts w:hAnsi="Times New Roman" w:ascii="Times New Roman"/>
          <w:sz w:val="24"/>
          <w:szCs w:val="24"/>
        </w:rPr>
        <w:t>N PAPIRUS j.d.o.o., OIB: 58378859363, sa sjedištem u Petra Preradovića 18, 40000 Čakovec</w:t>
      </w:r>
      <w:r w:rsidR="005C1DE1">
        <w:rPr>
          <w:rFonts w:hAnsi="Times New Roman" w:ascii="Times New Roman"/>
          <w:sz w:val="24"/>
          <w:szCs w:val="24"/>
        </w:rPr>
        <w:t>, dana 14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veljače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="005C1DE1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5C1DE1" w:rsidRPr="005C1DE1">
        <w:rPr>
          <w:rFonts w:hAnsi="Times New Roman" w:ascii="Times New Roman"/>
          <w:sz w:val="24"/>
          <w:szCs w:val="24"/>
        </w:rPr>
        <w:t>N PAPIRUS j.d.o.o., OIB: 58378859363, sa sjedištem u Petra Preradovića 18, 40000 Čakovec</w:t>
      </w:r>
      <w:r w:rsidR="008A088C">
        <w:rPr>
          <w:rFonts w:hAnsi="Times New Roman" w:ascii="Times New Roman"/>
          <w:sz w:val="24"/>
          <w:szCs w:val="24"/>
        </w:rPr>
        <w:t>, s danom 1</w:t>
      </w:r>
      <w:r w:rsidR="005C1DE1">
        <w:rPr>
          <w:rFonts w:hAnsi="Times New Roman" w:ascii="Times New Roman"/>
          <w:sz w:val="24"/>
          <w:szCs w:val="24"/>
        </w:rPr>
        <w:t>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veljače 2018</w:t>
      </w:r>
      <w:r w:rsidRPr="00800E29">
        <w:rPr>
          <w:rFonts w:hAnsi="Times New Roman" w:ascii="Times New Roman"/>
          <w:sz w:val="24"/>
          <w:szCs w:val="24"/>
        </w:rPr>
        <w:t>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5C1DE1">
        <w:rPr>
          <w:rFonts w:hAnsi="Times New Roman" w:ascii="Times New Roman"/>
          <w:sz w:val="24"/>
          <w:szCs w:val="24"/>
        </w:rPr>
        <w:t>Jugoslav Puran iz Bjelovara, Josipa Jelačića 12, OIB: 70582689973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5C1DE1" w:rsidRPr="005C1DE1">
        <w:rPr>
          <w:rFonts w:hAnsi="Times New Roman" w:ascii="Times New Roman"/>
          <w:sz w:val="24"/>
          <w:szCs w:val="24"/>
        </w:rPr>
        <w:t>N PAPIRUS j.d.o.o., OIB: 58378859363, sa sjedištem u Petra Preradovića 18, 40000 Čakovec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5C1DE1" w:rsidRPr="005C1DE1">
        <w:rPr>
          <w:rFonts w:hAnsi="Times New Roman" w:ascii="Times New Roman"/>
          <w:sz w:val="24"/>
          <w:szCs w:val="24"/>
        </w:rPr>
        <w:t>N PAPIRUS j.d.o.o., OIB: 58378859363, sa sjedištem u Petra Preradovića 18, 40000 Čakovec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5C1DE1">
        <w:rPr>
          <w:rFonts w:hAnsi="Times New Roman" w:ascii="Times New Roman"/>
          <w:sz w:val="24"/>
          <w:szCs w:val="24"/>
        </w:rPr>
        <w:t>Varaždin je dana 29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studenog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A088C">
        <w:rPr>
          <w:rFonts w:hAnsi="Times New Roman" w:ascii="Times New Roman"/>
          <w:sz w:val="24"/>
          <w:szCs w:val="24"/>
        </w:rPr>
        <w:t>u 1</w:t>
      </w:r>
      <w:r w:rsidR="005C1DE1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 </w:t>
      </w:r>
      <w:r w:rsidR="005C1DE1">
        <w:rPr>
          <w:rFonts w:hAnsi="Times New Roman" w:ascii="Times New Roman"/>
          <w:sz w:val="24"/>
          <w:szCs w:val="24"/>
        </w:rPr>
        <w:t>veljače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5C1DE1" w:rsidRPr="005C1DE1">
        <w:rPr>
          <w:rFonts w:hAnsi="Times New Roman" w:ascii="Times New Roman"/>
          <w:sz w:val="24"/>
          <w:szCs w:val="24"/>
        </w:rPr>
        <w:t>N PAPIRUS j.d.o.o., sa sjedištem u Petra Preradovića 18, 40000 Čakovec</w:t>
      </w:r>
      <w:r w:rsidR="00484C98" w:rsidRPr="00484C9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484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5C1DE1">
        <w:rPr>
          <w:rFonts w:hAnsi="Times New Roman" w:ascii="Times New Roman"/>
          <w:sz w:val="24"/>
          <w:szCs w:val="24"/>
        </w:rPr>
        <w:t>Nikola Antončić, Čakovec, Petra Preradovića 18</w:t>
      </w:r>
      <w:r w:rsidR="00484C98" w:rsidRPr="00484C98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5C1DE1">
        <w:rPr>
          <w:rFonts w:hAnsi="Times New Roman" w:ascii="Times New Roman"/>
          <w:sz w:val="24"/>
          <w:szCs w:val="24"/>
        </w:rPr>
        <w:t>Čakovec</w:t>
      </w:r>
      <w:r w:rsidR="00484C98">
        <w:rPr>
          <w:rFonts w:hAnsi="Times New Roman" w:ascii="Times New Roman"/>
          <w:sz w:val="24"/>
          <w:szCs w:val="24"/>
        </w:rPr>
        <w:t xml:space="preserve">, </w:t>
      </w:r>
      <w:r w:rsidR="005C1DE1">
        <w:rPr>
          <w:rFonts w:hAnsi="Times New Roman" w:ascii="Times New Roman"/>
          <w:sz w:val="24"/>
          <w:szCs w:val="24"/>
        </w:rPr>
        <w:t>Otokara Keršovanija 11</w:t>
      </w:r>
      <w:r w:rsidR="002A1C67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5C1DE1">
        <w:rPr>
          <w:rFonts w:hAnsi="Times New Roman" w:ascii="Times New Roman"/>
          <w:sz w:val="24"/>
          <w:szCs w:val="24"/>
        </w:rPr>
        <w:t>Jugoslav Puran iz Bjelovara, Josipa Jelačića 12,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D2C" w:rsidP="00501147" w:rsidR="00ED5D2C">
      <w:pPr>
        <w:spacing w:lineRule="auto" w:line="240" w:after="0"/>
      </w:pPr>
      <w:r>
        <w:separator/>
      </w:r>
    </w:p>
  </w:endnote>
  <w:endnote w:id="0" w:type="continuationSeparator">
    <w:p w:rsidRDefault="00ED5D2C" w:rsidP="00501147" w:rsidR="00ED5D2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D2C" w:rsidP="00501147" w:rsidR="00ED5D2C">
      <w:pPr>
        <w:spacing w:lineRule="auto" w:line="240" w:after="0"/>
      </w:pPr>
      <w:r>
        <w:separator/>
      </w:r>
    </w:p>
  </w:footnote>
  <w:footnote w:id="0" w:type="continuationSeparator">
    <w:p w:rsidRDefault="00ED5D2C" w:rsidP="00501147" w:rsidR="00ED5D2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A4EDC">
      <w:rPr>
        <w:rFonts w:hAnsi="Times New Roman" w:ascii="Times New Roman"/>
        <w:noProof/>
        <w:sz w:val="24"/>
        <w:szCs w:val="24"/>
      </w:rPr>
      <w:t>Poslovni broj: 9 St-603/17-6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A4ED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0A4EDC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84C98"/>
    <w:rsid w:val="0049749B"/>
    <w:rsid w:val="004A0BD1"/>
    <w:rsid w:val="004E1C60"/>
    <w:rsid w:val="00501147"/>
    <w:rsid w:val="00544F5D"/>
    <w:rsid w:val="005C1DE1"/>
    <w:rsid w:val="005E1D89"/>
    <w:rsid w:val="005F633B"/>
    <w:rsid w:val="00643EDB"/>
    <w:rsid w:val="00645147"/>
    <w:rsid w:val="00685195"/>
    <w:rsid w:val="006D3C63"/>
    <w:rsid w:val="006F04BE"/>
    <w:rsid w:val="00741600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D5D2C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E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ED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E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E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4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E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ED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E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E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 PAPIRUS jednostavno društvo s ograničenom odgovornošću za prikupljanje otpada, trgovinu i usluge zastupanog po punomoćniku Nikola Antončić</izvorni_sadrzaj>
    <derivirana_varijabla naziv="DomainObject.Predmet.ProtustrankaFormated_1">  N PAPIRUS jednostavno društvo s ograničenom odgovornošću za prikupljanje otpada, trgovinu i usluge zastupanog po punomoćniku Nikola Antončić</derivirana_varijabla>
  </DomainObject.Predmet.ProtustrankaFormated>
  <DomainObject.Predmet.ProtustrankaFormatedOIB>
    <izvorni_sadrzaj>  N PAPIRUS jednostavno društvo s ograničenom odgovornošću za prikupljanje otpada, trgovinu i usluge, OIB 58378859363 zastupanog po punomoćniku Nikola Antončić</izvorni_sadrzaj>
    <derivirana_varijabla naziv="DomainObject.Predmet.ProtustrankaFormatedOIB_1">  N PAPIRUS jednostavno društvo s ograničenom odgovornošću za prikupljanje otpada, trgovinu i usluge, OIB 58378859363 zastupanog po punomoćniku Nikola Antončić</derivirana_varijabla>
  </DomainObject.Predmet.ProtustrankaFormatedOIB>
  <DomainObject.Predmet.ProtustrankaFormatedWithAdress>
    <izvorni_sadrzaj> N PAPIRUS jednostavno društvo s ograničenom odgovornošću za prikupljanje otpada, trgovinu i usluge, Petra Preradovića 18, 40000 Čakovec zastupanog po punomoćniku Nikola Antončić</izvorni_sadrzaj>
    <derivirana_varijabla naziv="DomainObject.Predmet.ProtustrankaFormatedWithAdress_1"> N PAPIRUS jednostavno društvo s ograničenom odgovornošću za prikupljanje otpada, trgovinu i usluge, Petra Preradovića 18, 40000 Čakovec zastupanog po punomoćniku Nikola Antončić</derivirana_varijabla>
  </DomainObject.Predmet.ProtustrankaFormatedWithAdress>
  <DomainObject.Predmet.ProtustrankaFormatedWithAdressOIB>
    <izvorni_sadrzaj> N PAPIRUS jednostavno društvo s ograničenom odgovornošću za prikupljanje otpada, trgovinu i usluge, OIB 58378859363, Petra Preradovića 18, 40000 Čakovec zastupanog po punomoćniku Nikola Antončić</izvorni_sadrzaj>
    <derivirana_varijabla naziv="DomainObject.Predmet.ProtustrankaFormatedWithAdressOIB_1"> N PAPIRUS jednostavno društvo s ograničenom odgovornošću za prikupljanje otpada, trgovinu i usluge, OIB 58378859363, Petra Preradovića 18, 40000 Čakovec zastupanog po punomoćniku Nikola Antončić</derivirana_varijabla>
  </DomainObject.Predmet.ProtustrankaFormatedWithAdressOIB>
  <DomainObject.Predmet.ProtustrankaWithAdress>
    <izvorni_sadrzaj>N PAPIRUS jednostavno društvo s ograničenom odgovornošću za prikupljanje otpada, trgovinu i usluge Petra Preradovića 18, 40000 Čakovec</izvorni_sadrzaj>
    <derivirana_varijabla naziv="DomainObject.Predmet.ProtustrankaWithAdress_1">N PAPIRUS jednostavno društvo s ograničenom odgovornošću za prikupljanje otpada, trgovinu i usluge Petra Preradovića 18, 40000 Čakovec</derivirana_varijabla>
  </DomainObject.Predmet.ProtustrankaWithAdress>
  <DomainObject.Predmet.ProtustrankaWithAdressOIB>
    <izvorni_sadrzaj>N PAPIRUS jednostavno društvo s ograničenom odgovornošću za prikupljanje otpada, trgovinu i usluge, OIB 58378859363, Petra Preradovića 18, 40000 Čakovec</izvorni_sadrzaj>
    <derivirana_varijabla naziv="DomainObject.Predmet.ProtustrankaWithAdressOIB_1">N PAPIRUS jednostavno društvo s ograničenom odgovornošću za prikupljanje otpada, trgovinu i usluge, OIB 58378859363, Petra Preradovića 18, 40000 Čakovec</derivirana_varijabla>
  </DomainObject.Predmet.ProtustrankaWithAdressOIB>
  <DomainObject.Predmet.ProtustrankaNazivFormated>
    <izvorni_sadrzaj>N PAPIRUS jednostavno društvo s ograničenom odgovornošću za prikupljanje otpada, trgovinu i usluge</izvorni_sadrzaj>
    <derivirana_varijabla naziv="DomainObject.Predmet.ProtustrankaNazivFormated_1">N PAPIRUS jednostavno društvo s ograničenom odgovornošću za prikupljanje otpada, trgovinu i usluge</derivirana_varijabla>
  </DomainObject.Predmet.ProtustrankaNazivFormated>
  <DomainObject.Predmet.ProtustrankaNazivFormatedOIB>
    <izvorni_sadrzaj>N PAPIRUS jednostavno društvo s ograničenom odgovornošću za prikupljanje otpada, trgovinu i usluge, OIB 58378859363</izvorni_sadrzaj>
    <derivirana_varijabla naziv="DomainObject.Predmet.ProtustrankaNazivFormatedOIB_1">N PAPIRUS jednostavno društvo s ograničenom odgovornošću za prikupljanje otpada, trgovinu i usluge, OIB 58378859363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27672.33</izvorni_sadrzaj>
    <derivirana_varijabla naziv="DomainObject.Predmet.TrenutnaVrijednost_1">27672.33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 PAPIRUS jednostavno društvo s ograničenom odgovornošću za prikupljanje otpada, trgovinu i usluge zastupanog po punomoćniku Nikola Antončić</item>
    </izvorni_sadrzaj>
    <derivirana_varijabla naziv="DomainObject.Predmet.ProtuStrankaListFormated_1">
      <item>N PAPIRUS jednostavno društvo s ograničenom odgovornošću za prikupljanje otpada, trgovinu i usluge zastupanog po punomoćniku Nikola Antončić</item>
    </derivirana_varijabla>
  </DomainObject.Predmet.ProtuStrankaListFormated>
  <DomainObject.Predmet.ProtuStrankaListFormatedOIB>
    <izvorni_sadrzaj>
      <item>N PAPIRUS jednostavno društvo s ograničenom odgovornošću za prikupljanje otpada, trgovinu i usluge, OIB 58378859363 zastupanog po punomoćniku Nikola Antončić</item>
    </izvorni_sadrzaj>
    <derivirana_varijabla naziv="DomainObject.Predmet.ProtuStrankaListFormatedOIB_1">
      <item>N PAPIRUS jednostavno društvo s ograničenom odgovornošću za prikupljanje otpada, trgovinu i usluge, OIB 58378859363 zastupanog po punomoćniku Nikola Antončić</item>
    </derivirana_varijabla>
  </DomainObject.Predmet.ProtuStrankaListFormatedOIB>
  <DomainObject.Predmet.ProtuStrankaListFormatedWithAdress>
    <izvorni_sadrzaj>
      <item>N PAPIRUS jednostavno društvo s ograničenom odgovornošću za prikupljanje otpada, trgovinu i usluge, Petra Preradovića 18, 40000 Čakovec zastupanog po punomoćniku Nikola Antončić</item>
    </izvorni_sadrzaj>
    <derivirana_varijabla naziv="DomainObject.Predmet.ProtuStrankaListFormatedWithAdress_1">
      <item>N PAPIRUS jednostavno društvo s ograničenom odgovornošću za prikupljanje otpada, trgovinu i usluge, Petra Preradovića 18, 40000 Čakovec zastupanog po punomoćniku Nikola Antončić</item>
    </derivirana_varijabla>
  </DomainObject.Predmet.ProtuStrankaListFormatedWithAdress>
  <DomainObject.Predmet.ProtuStrankaListFormatedWithAdressOIB>
    <izvorni_sadrzaj>
      <item>N PAPIRUS jednostavno društvo s ograničenom odgovornošću za prikupljanje otpada, trgovinu i usluge, OIB 58378859363, Petra Preradovića 18, 40000 Čakovec zastupanog po punomoćniku Nikola Antončić</item>
    </izvorni_sadrzaj>
    <derivirana_varijabla naziv="DomainObject.Predmet.ProtuStrankaListFormatedWithAdressOIB_1">
      <item>N PAPIRUS jednostavno društvo s ograničenom odgovornošću za prikupljanje otpada, trgovinu i usluge, OIB 58378859363, Petra Preradovića 18, 40000 Čakovec zastupanog po punomoćniku Nikola Antončić</item>
    </derivirana_varijabla>
  </DomainObject.Predmet.ProtuStrankaListFormatedWithAdressOIB>
  <DomainObject.Predmet.ProtuStrankaListNazivFormated>
    <izvorni_sadrzaj>
      <item>N PAPIRUS jednostavno društvo s ograničenom odgovornošću za prikupljanje otpada, trgovinu i usluge</item>
    </izvorni_sadrzaj>
    <derivirana_varijabla naziv="DomainObject.Predmet.ProtuStrankaListNazivFormated_1">
      <item>N PAPIRUS jednostavno društvo s ograničenom odgovornošću za prikupljanje otpada, trgovinu i usluge</item>
    </derivirana_varijabla>
  </DomainObject.Predmet.ProtuStrankaListNazivFormated>
  <DomainObject.Predmet.ProtuStrankaListNazivFormatedOIB>
    <izvorni_sadrzaj>
      <item>N PAPIRUS jednostavno društvo s ograničenom odgovornošću za prikupljanje otpada, trgovinu i usluge, OIB 58378859363</item>
    </izvorni_sadrzaj>
    <derivirana_varijabla naziv="DomainObject.Predmet.ProtuStrankaListNazivFormatedOIB_1">
      <item>N PAPIRUS jednostavno društvo s ograničenom odgovornošću za prikupljanje otpada, trgovinu i usluge, OIB 58378859363</item>
    </derivirana_varijabla>
  </DomainObject.Predmet.ProtuStrankaListNazivFormatedOIB>
  <DomainObject.Predmet.OstaliListFormated>
    <izvorni_sadrzaj>
      <item>Sudski registar</item>
      <item>Nikola Antončić punomoćnik sudionika u postupku N PAPIRUS jednostavno društvo s ograničenom odgovornošću za prikupljanje otpada, trgovinu i usluge</item>
    </izvorni_sadrzaj>
    <derivirana_varijabla naziv="DomainObject.Predmet.OstaliListFormated_1">
      <item>Sudski registar</item>
      <item>Nikola Antončić punomoćnik sudionika u postupku N PAPIRUS jednostavno društvo s ograničenom odgovornošću za prikupljanje otpada, trgovinu i usluge</item>
    </derivirana_varijabla>
  </DomainObject.Predmet.OstaliListFormated>
  <DomainObject.Predmet.OstaliListFormatedOIB>
    <izvorni_sadrzaj>
      <item>Sudski registar</item>
      <item>Nikola Antončić, OIB 98753337524 punomoćnik sudionika u postupku N PAPIRUS jednostavno društvo s ograničenom odgovornošću za prikupljanje otpada, trgovinu i usluge</item>
    </izvorni_sadrzaj>
    <derivirana_varijabla naziv="DomainObject.Predmet.OstaliListFormatedOIB_1">
      <item>Sudski registar</item>
      <item>Nikola Antončić, OIB 98753337524 punomoćnik sudionika u postupku N PAPIRUS jednostavno društvo s ograničenom odgovornošću za prikupljanje otpada, trgovinu i usluge</item>
    </derivirana_varijabla>
  </DomainObject.Predmet.OstaliListFormatedOIB>
  <DomainObject.Predmet.OstaliListFormatedWithAdress>
    <izvorni_sadrzaj>
      <item>Sudski registar</item>
      <item>Nikola Antončić, Petra Preradovića 18, 40000 Čakovec punomoćnik sudionika u postupku N PAPIRUS jednostavno društvo s ograničenom odgovornošću za prikupljanje otpada, trgovinu i usluge</item>
    </izvorni_sadrzaj>
    <derivirana_varijabla naziv="DomainObject.Predmet.OstaliListFormatedWithAdress_1">
      <item>Sudski registar</item>
      <item>Nikola Antončić, Petra Preradovića 18, 40000 Čakovec punomoćnik sudionika u postupku N PAPIRUS jednostavno društvo s ograničenom odgovornošću za prikupljanje otpada, trgovinu i usluge</item>
    </derivirana_varijabla>
  </DomainObject.Predmet.OstaliListFormatedWithAdress>
  <DomainObject.Predmet.OstaliListFormatedWithAdressOIB>
    <izvorni_sadrzaj>
      <item>Sudski registar</item>
      <item>Nikola Antončić, OIB 98753337524, Petra Preradovića 18, 40000 Čakovec punomoćnik sudionika u postupku N PAPIRUS jednostavno društvo s ograničenom odgovornošću za prikupljanje otpada, trgovinu i usluge</item>
    </izvorni_sadrzaj>
    <derivirana_varijabla naziv="DomainObject.Predmet.OstaliListFormatedWithAdressOIB_1">
      <item>Sudski registar</item>
      <item>Nikola Antončić, OIB 98753337524, Petra Preradovića 18, 40000 Čakovec punomoćnik sudionika u postupku N PAPIRUS jednostavno društvo s ograničenom odgovornošću za prikupljanje otpada, trgovinu i usluge</item>
    </derivirana_varijabla>
  </DomainObject.Predmet.OstaliListFormatedWithAdressOIB>
  <DomainObject.Predmet.OstaliListNazivFormated>
    <izvorni_sadrzaj>
      <item>Sudski registar</item>
      <item>Nikola Antončić</item>
    </izvorni_sadrzaj>
    <derivirana_varijabla naziv="DomainObject.Predmet.OstaliListNazivFormated_1">
      <item>Sudski registar</item>
      <item>Nikola Antončić</item>
    </derivirana_varijabla>
  </DomainObject.Predmet.OstaliListNazivFormated>
  <DomainObject.Predmet.OstaliListNazivFormatedOIB>
    <izvorni_sadrzaj>
      <item>Sudski registar</item>
      <item>Nikola Antončić, OIB 98753337524</item>
    </izvorni_sadrzaj>
    <derivirana_varijabla naziv="DomainObject.Predmet.OstaliListNazivFormatedOIB_1">
      <item>Sudski registar</item>
      <item>Nikola Antončić, OIB 98753337524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 PAPIRUS jednostavno društvo s ograničenom odgovornošću za prikupljanje otpada, trgovinu i usluge</izvorni_sadrzaj>
    <derivirana_varijabla naziv="DomainObject.Predmet.ProtustrankaIDrugi_1">N PAPIRUS jednostavno društvo s ograničenom odgovornošću za prikupljanje otpada,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 PAPIRUS jednostavno društvo s ograničenom odgovornošću za prikupljanje otpada, trgovinu i usluge, OIB 58378859363, Petra Preradovića 18, 40000 Čakovec</izvorni_sadrzaj>
    <derivirana_varijabla naziv="DomainObject.Predmet.ProtustrankaIDrugiAdressOIB_1">N PAPIRUS jednostavno društvo s ograničenom odgovornošću za prikupljanje otpada, trgovinu i usluge, OIB 58378859363, Petra Preradovića 18,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 PAPIRUS jednostavno društvo s ograničenom odgovornošću za prikupljanje otpada, trgovinu i usluge</item>
      <item>Sudski registar</item>
      <item>Nikola Antončić</item>
    </izvorni_sadrzaj>
    <derivirana_varijabla naziv="DomainObject.Predmet.SudioniciListNaziv_1">
      <item>Financijska agencija</item>
      <item>N PAPIRUS jednostavno društvo s ograničenom odgovornošću za prikupljanje otpada, trgovinu i usluge</item>
      <item>Sudski registar</item>
      <item>Nikola Antončić</item>
    </derivirana_varijabla>
  </DomainObject.Predmet.SudioniciListNaziv>
  <DomainObject.Predmet.SudioniciListAdressOIB>
    <izvorni_sadrzaj>
      <item>Financijska agencija, OIB 85821130368, Ulica grada Vukovara 70,10000 Zagreb</item>
      <item>N PAPIRUS jednostavno društvo s ograničenom odgovornošću za prikupljanje otpada, trgovinu i usluge, OIB 58378859363, Petra Preradovića 18,40000 Čakovec</item>
      <item>Sudski registar</item>
      <item>Nikola Antončić, OIB 98753337524, Petra Preradovića 18,40000 Čakovec</item>
    </izvorni_sadrzaj>
    <derivirana_varijabla naziv="DomainObject.Predmet.SudioniciListAdressOIB_1">
      <item>Financijska agencija, OIB 85821130368, Ulica grada Vukovara 70,10000 Zagreb</item>
      <item>N PAPIRUS jednostavno društvo s ograničenom odgovornošću za prikupljanje otpada, trgovinu i usluge, OIB 58378859363, Petra Preradovića 18,40000 Čakovec</item>
      <item>Sudski registar</item>
      <item>Nikola Antončić, OIB 98753337524, Petra Preradovića 18,40000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58378859363</item>
      <item>, OIB null</item>
      <item>, OIB 98753337524</item>
    </izvorni_sadrzaj>
    <derivirana_varijabla naziv="DomainObject.Predmet.SudioniciListNazivOIB_1">
      <item>, OIB 85821130368</item>
      <item>, OIB 58378859363</item>
      <item>, OIB null</item>
      <item>, OIB 98753337524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86415F-A8FB-42E6-88A4-8F955B9B50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3045</properties:Characters>
  <properties:Lines>91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2018-02-14T08:45:00Z</dcterms:created>
  <dc:creator>Mirjana Mlinarić</dc:creator>
  <cp:lastModifiedBy>Marko Makaj</cp:lastModifiedBy>
  <cp:lastPrinted>2018-02-14T08:44:00Z</cp:lastPrinted>
  <dcterms:modified xmlns:xsi="http://www.w3.org/2001/XMLSchema-instance" xsi:type="dcterms:W3CDTF">2018-02-14T08:45:00Z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