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52e1" w14:paraId="4ba52e1" w:rsidRDefault="006C2139" w:rsidP="00131DEF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31DEF" w:rsidP="00131DEF" w:rsidR="00131DEF" w:rsidRPr="00131DEF">
      <w:pPr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color w:val="1F497D"/>
          <w:szCs w:val="20"/>
          <w:lang w:eastAsia="hr-HR"/>
        </w:rPr>
        <w:t xml:space="preserve">  </w:t>
      </w:r>
      <w:r w:rsidRPr="00131DEF">
        <w:rPr>
          <w:rFonts w:cs="Times New Roman" w:eastAsia="Times New Roman"/>
          <w:noProof/>
          <w:szCs w:val="20"/>
          <w:lang w:eastAsia="hr-HR"/>
        </w:rPr>
        <w:t>2 St-3339/15-2</w:t>
      </w:r>
    </w:p>
    <w:p w:rsidRDefault="00131DEF" w:rsidP="00131DEF" w:rsidR="00131DEF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 xml:space="preserve">REPUBLIKA HRVATSKA </w:t>
      </w:r>
    </w:p>
    <w:p w:rsidRDefault="004E221D" w:rsidP="00131DEF" w:rsidR="004E221D" w:rsidRPr="00131DEF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31DEF" w:rsidP="00131DEF" w:rsidR="00131DEF" w:rsidRPr="00131DEF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>TRGOVAČKI SUD U ZAGREBU</w:t>
      </w:r>
    </w:p>
    <w:p w:rsidRDefault="00131DEF" w:rsidP="00131DEF" w:rsidR="00131DEF" w:rsidRPr="00131DEF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 xml:space="preserve">STALNA SLUŽBA </w:t>
      </w:r>
    </w:p>
    <w:p w:rsidRDefault="00131DEF" w:rsidP="00131DEF" w:rsidR="00131DEF" w:rsidRPr="00131DEF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>KARLOVAC, Ljudevita Šestića 4</w:t>
      </w:r>
    </w:p>
    <w:p w:rsidRDefault="00131DEF" w:rsidP="00131DEF" w:rsidR="00131DEF" w:rsidRPr="00131DEF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31DEF" w:rsidP="00131DEF" w:rsidR="00131DEF" w:rsidRPr="00131DEF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131DEF" w:rsidP="00131DEF" w:rsidR="00131DEF" w:rsidRPr="00131DEF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31DEF" w:rsidP="00131DEF" w:rsidR="00131DEF" w:rsidRPr="00131DEF">
      <w:pPr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31DEF" w:rsidP="00131DEF" w:rsidR="00131DEF" w:rsidRPr="00131DE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 xml:space="preserve">TRGOVAČKI SUD U ZAGREBU, STALNA SLUŽBA, po sucu Suzani Ivanović, kao stečajnom sucu, u povodu zahtjeva FINANCIJSKE AGENCIJE, Zagreb, Ulica grada Vukovara 70, OIB:85821130368, za provedbu skraćenog stečajnog postupka nad dužnikom DAAN-USLUGE d.o.o. Zagreb, Šumski put 12, OIB:34870015603, dana 28. siječnja 2016. godine </w:t>
      </w:r>
    </w:p>
    <w:p w:rsidRDefault="00131DEF" w:rsidP="00131DEF" w:rsidR="00131DEF" w:rsidRPr="00131DEF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31DEF" w:rsidP="00131DEF" w:rsidR="00131DEF" w:rsidRPr="00131DEF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131DEF" w:rsidP="00131DEF" w:rsidR="00131DEF" w:rsidRPr="00131DEF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31DEF" w:rsidP="00131DEF" w:rsidR="00131DEF" w:rsidRPr="00131DE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>Odbacuje se zahtjev Financijske agencije od 30. listopada 2015. godine za provedbu skraćenog stečajnog postupka nad dužnikom DAAN-USLUGE d.o.o. Zagreb, Šumski put 12, OIB:34870015603.</w:t>
      </w:r>
    </w:p>
    <w:p w:rsidRDefault="00131DEF" w:rsidP="00131DEF" w:rsidR="00131DEF" w:rsidRPr="00131DE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31DEF" w:rsidP="00131DEF" w:rsidR="00131DEF" w:rsidRPr="00131DEF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131DEF" w:rsidP="00131DEF" w:rsidR="00131DEF" w:rsidRPr="00131DEF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31DEF" w:rsidP="00131DEF" w:rsidR="00131DEF" w:rsidRPr="00131DE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>Financijska agencija podnijela je sudu dana 30. listopada 2015. godine, a temeljem odredbe članka 444.st. 1. Stečajnog zakona (Narodne novine broj 71/15, dalje u tekstu: SZ-a) zahtjev za provedbu skraćenog stečajnog postupka nad dužnikom DAAN-USLUGE d.o.o. Zagreb, Šumski put 12, OIB:34870015603.</w:t>
      </w:r>
    </w:p>
    <w:p w:rsidRDefault="00131DEF" w:rsidP="00131DEF" w:rsidR="00131DEF" w:rsidRPr="00131DE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31DEF" w:rsidP="00131DEF" w:rsidR="00131DEF" w:rsidRPr="00131DE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1DEF" w:rsidP="00131DEF" w:rsidR="00131DEF" w:rsidRPr="00131DE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31DEF" w:rsidP="00131DEF" w:rsidR="00131DEF" w:rsidRPr="00131DE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 xml:space="preserve">Provjerom u sudskom registru ovog suda utvrđeno je da je dužnik DAAN-USLUGE d.o.o. Zagreb, Šumski put 12, OIB:34870015603, a kako ga je naznačila Financijska agencija u svojem zahtjevu za provedbu skraćenoga stečajnoga postupka, nije upisan u sudskom registru. Nadalje, sud je izvršio provjeru i kroz registar udruga, te naznačeni dužnik nije evidentiran niti u tom registru.  </w:t>
      </w:r>
    </w:p>
    <w:p w:rsidRDefault="00131DEF" w:rsidP="00131DEF" w:rsidR="00131DEF" w:rsidRPr="00131DE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31DEF" w:rsidP="00131DEF" w:rsidR="00131DEF" w:rsidRPr="00131DE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 xml:space="preserve">Prema odredbi čl. 3. st. 1. SZ-a stečaj se može provesti nad pravnom osobom, te nad imovinom dužnika pojedinca, ako zakonom nije drugačije određeno, a prema odredbi čl. 4. Zakona o trgovačkim društvima („Narodne novine“ broj 152/11-pročišćeni tekst, 111/12, 68/13, dalje u tekstu: ZTD), trgovačko društvo svojstvo pravne osobe stječe upisom u sudski registar, a  to svojstvo gubi brisanjem društva iz sudskog registra. </w:t>
      </w:r>
    </w:p>
    <w:p w:rsidRDefault="00131DEF" w:rsidP="00131DEF" w:rsidR="00131DEF" w:rsidRPr="00131DEF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31DEF" w:rsidP="00131DEF" w:rsidR="00131DEF" w:rsidRPr="00131DE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lastRenderedPageBreak/>
        <w:t>Kako dakle, naznačeni dužnik nije upisan u sudskom registru, valjalo je odbaciti zahtjev Financijske agencije za provedbu skraćenog stečajnog postupka od 30. listopada 2015. godine, budući ne postoji pravna osoba nad kojom bi se postupak mogao provesti.</w:t>
      </w:r>
    </w:p>
    <w:p w:rsidRDefault="00131DEF" w:rsidP="00131DEF" w:rsidR="00131DEF" w:rsidRPr="00131DE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31DEF" w:rsidP="00131DEF" w:rsidR="00131DEF" w:rsidRPr="00131DE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31DEF" w:rsidP="00131DEF" w:rsidR="00131DEF" w:rsidRPr="00131DEF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>U Karlovcu, 28. siječnja 2016. godine</w:t>
      </w:r>
    </w:p>
    <w:p w:rsidRDefault="00131DEF" w:rsidP="00131DEF" w:rsidR="00131DEF" w:rsidRPr="00131DEF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 xml:space="preserve">                                   </w:t>
      </w:r>
    </w:p>
    <w:p w:rsidRDefault="00131DEF" w:rsidP="002344F1" w:rsidR="00131DEF" w:rsidRPr="00131DEF">
      <w:pPr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      Sudac: </w:t>
      </w:r>
    </w:p>
    <w:p w:rsidRDefault="00131DEF" w:rsidP="004E221D" w:rsidR="002344F1" w:rsidRPr="00131DEF">
      <w:pPr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     Suzana Ivanović</w:t>
      </w:r>
    </w:p>
    <w:p w:rsidRDefault="00131DEF" w:rsidP="00131DEF" w:rsidR="00131DEF" w:rsidRPr="00131DEF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31DEF" w:rsidP="00131DEF" w:rsidR="00131DEF" w:rsidRPr="00131DEF">
      <w:pPr>
        <w:tabs>
          <w:tab w:pos="6900" w:val="left"/>
        </w:tabs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ab/>
      </w:r>
    </w:p>
    <w:p w:rsidRDefault="00131DEF" w:rsidP="00131DEF" w:rsidR="00131DEF" w:rsidRPr="00131DEF">
      <w:pPr>
        <w:tabs>
          <w:tab w:pos="6320" w:val="left"/>
        </w:tabs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31DEF" w:rsidP="00131DEF" w:rsidR="00131DEF" w:rsidRPr="00131DEF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</w:t>
      </w:r>
    </w:p>
    <w:p w:rsidRDefault="00131DEF" w:rsidP="00131DEF" w:rsidR="00131DEF" w:rsidRPr="00131DEF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31DEF" w:rsidP="00131DEF" w:rsidR="00131DEF" w:rsidRPr="00131DEF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 xml:space="preserve">Dna: </w:t>
      </w:r>
    </w:p>
    <w:p w:rsidRDefault="00131DEF" w:rsidP="00131DEF" w:rsidR="00131DEF" w:rsidRPr="00131DEF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131DEF">
        <w:rPr>
          <w:rFonts w:cs="Times New Roman" w:eastAsia="Times New Roman"/>
          <w:noProof/>
          <w:szCs w:val="20"/>
          <w:lang w:eastAsia="hr-HR"/>
        </w:rPr>
        <w:t>1. FINA</w:t>
      </w:r>
    </w:p>
    <w:p w:rsidRDefault="00131DEF" w:rsidP="00131DEF" w:rsidR="00131DEF" w:rsidRPr="00131DEF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B0EA4" w:rsidP="00B76F3C" w:rsidR="00CB0EA4" w:rsidRPr="00131DEF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1DEF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4F1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21D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139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922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St-3339/2015-2</izvorni_sadrzaj>
    <derivirana_varijabla naziv="DomainObject.Oznaka_1">St-3339/2015-2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3339</izvorni_sadrzaj>
    <derivirana_varijabla naziv="DomainObject.Predmet.Broj_1">3339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St-3339/2015</izvorni_sadrzaj>
    <derivirana_varijabla naziv="DomainObject.Predmet.OznakaBroj_1">St-3339/2015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DAAN-USLUGE d.o.o.</izvorni_sadrzaj>
    <derivirana_varijabla naziv="DomainObject.Predmet.ProtustrankaFormated_1">  DAAN-USLUGE d.o.o.</derivirana_varijabla>
  </DomainObject.Predmet.ProtustrankaFormated>
  <DomainObject.Predmet.ProtustrankaFormatedOIB>
    <izvorni_sadrzaj>  DAAN-USLUGE d.o.o., OIB 34870015603</izvorni_sadrzaj>
    <derivirana_varijabla naziv="DomainObject.Predmet.ProtustrankaFormatedOIB_1">  DAAN-USLUGE d.o.o., OIB 34870015603</derivirana_varijabla>
  </DomainObject.Predmet.ProtustrankaFormatedOIB>
  <DomainObject.Predmet.ProtustrankaFormatedWithAdress>
    <izvorni_sadrzaj> DAAN-USLUGE d.o.o., Šumski put 12, 10000 Zagreb</izvorni_sadrzaj>
    <derivirana_varijabla naziv="DomainObject.Predmet.ProtustrankaFormatedWithAdress_1"> DAAN-USLUGE d.o.o., Šumski put 12, 10000 Zagreb</derivirana_varijabla>
  </DomainObject.Predmet.ProtustrankaFormatedWithAdress>
  <DomainObject.Predmet.ProtustrankaFormatedWithAdressOIB>
    <izvorni_sadrzaj> DAAN-USLUGE d.o.o., OIB 34870015603, Šumski put 12, 10000 Zagreb</izvorni_sadrzaj>
    <derivirana_varijabla naziv="DomainObject.Predmet.ProtustrankaFormatedWithAdressOIB_1"> DAAN-USLUGE d.o.o., OIB 34870015603, Šumski put 12, 10000 Zagreb</derivirana_varijabla>
  </DomainObject.Predmet.ProtustrankaFormatedWithAdressOIB>
  <DomainObject.Predmet.ProtustrankaWithAdress>
    <izvorni_sadrzaj>DAAN-USLUGE d.o.o. Šumski put 12, 10000 Zagreb</izvorni_sadrzaj>
    <derivirana_varijabla naziv="DomainObject.Predmet.ProtustrankaWithAdress_1">DAAN-USLUGE d.o.o. Šumski put 12, 10000 Zagreb</derivirana_varijabla>
  </DomainObject.Predmet.ProtustrankaWithAdress>
  <DomainObject.Predmet.ProtustrankaWithAdressOIB>
    <izvorni_sadrzaj>DAAN-USLUGE d.o.o., OIB 34870015603, Šumski put 12, 10000 Zagreb</izvorni_sadrzaj>
    <derivirana_varijabla naziv="DomainObject.Predmet.ProtustrankaWithAdressOIB_1">DAAN-USLUGE d.o.o., OIB 34870015603, Šumski put 12, 10000 Zagreb</derivirana_varijabla>
  </DomainObject.Predmet.ProtustrankaWithAdressOIB>
  <DomainObject.Predmet.ProtustrankaNazivFormated>
    <izvorni_sadrzaj>DAAN-USLUGE d.o.o.</izvorni_sadrzaj>
    <derivirana_varijabla naziv="DomainObject.Predmet.ProtustrankaNazivFormated_1">DAAN-USLUGE d.o.o.</derivirana_varijabla>
  </DomainObject.Predmet.ProtustrankaNazivFormated>
  <DomainObject.Predmet.ProtustrankaNazivFormatedOIB>
    <izvorni_sadrzaj>DAAN-USLUGE d.o.o., OIB 34870015603</izvorni_sadrzaj>
    <derivirana_varijabla naziv="DomainObject.Predmet.ProtustrankaNazivFormatedOIB_1">DAAN-USLUGE d.o.o., OIB 34870015603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DAAN-USLUGE d.o.o.</item>
    </izvorni_sadrzaj>
    <derivirana_varijabla naziv="DomainObject.Predmet.ProtuStrankaListFormated_1">
      <item>DAAN-USLUGE d.o.o.</item>
    </derivirana_varijabla>
  </DomainObject.Predmet.ProtuStrankaListFormated>
  <DomainObject.Predmet.ProtuStrankaListFormatedOIB>
    <izvorni_sadrzaj>
      <item>DAAN-USLUGE d.o.o., OIB 34870015603</item>
    </izvorni_sadrzaj>
    <derivirana_varijabla naziv="DomainObject.Predmet.ProtuStrankaListFormatedOIB_1">
      <item>DAAN-USLUGE d.o.o., OIB 34870015603</item>
    </derivirana_varijabla>
  </DomainObject.Predmet.ProtuStrankaListFormatedOIB>
  <DomainObject.Predmet.ProtuStrankaListFormatedWithAdress>
    <izvorni_sadrzaj>
      <item>DAAN-USLUGE d.o.o., Šumski put 12, 10000 Zagreb</item>
    </izvorni_sadrzaj>
    <derivirana_varijabla naziv="DomainObject.Predmet.ProtuStrankaListFormatedWithAdress_1">
      <item>DAAN-USLUGE d.o.o., Šumski put 12, 10000 Zagreb</item>
    </derivirana_varijabla>
  </DomainObject.Predmet.ProtuStrankaListFormatedWithAdress>
  <DomainObject.Predmet.ProtuStrankaListFormatedWithAdressOIB>
    <izvorni_sadrzaj>
      <item>DAAN-USLUGE d.o.o., OIB 34870015603, Šumski put 12, 10000 Zagreb</item>
    </izvorni_sadrzaj>
    <derivirana_varijabla naziv="DomainObject.Predmet.ProtuStrankaListFormatedWithAdressOIB_1">
      <item>DAAN-USLUGE d.o.o., OIB 34870015603, Šumski put 12, 10000 Zagreb</item>
    </derivirana_varijabla>
  </DomainObject.Predmet.ProtuStrankaListFormatedWithAdressOIB>
  <DomainObject.Predmet.ProtuStrankaListNazivFormated>
    <izvorni_sadrzaj>
      <item>DAAN-USLUGE d.o.o.</item>
    </izvorni_sadrzaj>
    <derivirana_varijabla naziv="DomainObject.Predmet.ProtuStrankaListNazivFormated_1">
      <item>DAAN-USLUGE d.o.o.</item>
    </derivirana_varijabla>
  </DomainObject.Predmet.ProtuStrankaListNazivFormated>
  <DomainObject.Predmet.ProtuStrankaListNazivFormatedOIB>
    <izvorni_sadrzaj>
      <item>DAAN-USLUGE d.o.o., OIB 34870015603</item>
    </izvorni_sadrzaj>
    <derivirana_varijabla naziv="DomainObject.Predmet.ProtuStrankaListNazivFormatedOIB_1">
      <item>DAAN-USLUGE d.o.o., OIB 34870015603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St-3339/2015-2</izvorni_sadrzaj>
    <derivirana_varijabla naziv="DomainObject.PoslovniBrojDokumenta_1">St-3339/2015-2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DAAN-USLUGE d.o.o.</izvorni_sadrzaj>
    <derivirana_varijabla naziv="DomainObject.Predmet.ProtustrankaIDrugi_1">DAAN-USLUGE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DAAN-USLUGE d.o.o., OIB 34870015603, Šumski put 12, 10000 Zagreb</izvorni_sadrzaj>
    <derivirana_varijabla naziv="DomainObject.Predmet.ProtustrankaIDrugiAdressOIB_1">DAAN-USLUGE d.o.o., OIB 34870015603, Šumski put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DAAN-USLUGE d.o.o.</item>
    </izvorni_sadrzaj>
    <derivirana_varijabla naziv="DomainObject.Predmet.SudioniciListNaziv_1">
      <item>FINA Regionalni centar Zagreb</item>
      <item>DAAN-USLUGE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DAAN-USLUGE d.o.o., OIB 34870015603, Šumski put 12,10000 Zagreb</item>
    </izvorni_sadrzaj>
    <derivirana_varijabla naziv="DomainObject.Predmet.SudioniciListAdressOIB_1">
      <item>FINA Regionalni centar Zagreb, OIB 85821130368, Trg svibanjskih žrtava 1995. 1,10000 Zagreb</item>
      <item>DAAN-USLUGE d.o.o., OIB 34870015603, Šumski put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740857-E2FE-49F6-B61D-1E31D91BC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2117</properties:Characters>
  <properties:Lines>68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2016-01-28T11:35:00Z</cp:lastPrinted>
  <dcterms:modified xmlns:xsi="http://www.w3.org/2001/XMLSchema-instance" xsi:type="dcterms:W3CDTF">2016-01-28T11:35:00Z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St-3339/2015-2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