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a30d" w14:paraId="7dca30d" w:rsidRDefault="00C94784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0123B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0123B4">
        <w:rPr>
          <w:sz w:val="24"/>
        </w:rPr>
        <w:t>2706/2016-3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 xml:space="preserve">U </w:t>
      </w:r>
      <w:r w:rsidR="000123B4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>zahtjevu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0123B4">
        <w:rPr>
          <w:sz w:val="24"/>
        </w:rPr>
        <w:t>NADBISKUPIJA ZAGREBAČKA RKT. MAJKE BOŽJE SNIJEŽNE, OIB 64411972356, Kamensko 53, Karlovac</w:t>
      </w:r>
      <w:r w:rsidR="00FE33EE">
        <w:rPr>
          <w:sz w:val="24"/>
        </w:rPr>
        <w:t xml:space="preserve">, dana </w:t>
      </w:r>
      <w:r w:rsidR="000123B4">
        <w:rPr>
          <w:sz w:val="24"/>
        </w:rPr>
        <w:t>27.srpnja 2017</w:t>
      </w:r>
      <w:r w:rsidR="00A81B91">
        <w:rPr>
          <w:sz w:val="24"/>
        </w:rPr>
        <w:t>.</w:t>
      </w:r>
      <w:r w:rsidR="000123B4">
        <w:rPr>
          <w:sz w:val="24"/>
        </w:rPr>
        <w:t>g.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0C7F57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FE33EE">
        <w:rPr>
          <w:sz w:val="24"/>
        </w:rPr>
        <w:t xml:space="preserve"> </w:t>
      </w:r>
      <w:r w:rsidR="000123B4">
        <w:rPr>
          <w:sz w:val="24"/>
        </w:rPr>
        <w:t>NADBISKUPIJA ZAGREBAČKA RKT. MAJKE BOŽJE SNIJEŽNE, OIB 64411972356, Kamensko 53, Karlovac,</w:t>
      </w:r>
      <w:r w:rsidR="0066577B">
        <w:rPr>
          <w:sz w:val="24"/>
        </w:rPr>
        <w:t xml:space="preserve">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 po služben</w:t>
      </w:r>
      <w:r w:rsidR="00E82A63">
        <w:rPr>
          <w:sz w:val="24"/>
        </w:rPr>
        <w:t>oj dužnosti</w:t>
      </w:r>
      <w:r w:rsidR="000123B4">
        <w:rPr>
          <w:sz w:val="24"/>
        </w:rPr>
        <w:t>, temeljem čl.429 st 1</w:t>
      </w:r>
      <w:r w:rsidR="00E82A63">
        <w:rPr>
          <w:sz w:val="24"/>
        </w:rPr>
        <w:t xml:space="preserve"> </w:t>
      </w:r>
      <w:r w:rsidR="000123B4">
        <w:rPr>
          <w:sz w:val="24"/>
        </w:rPr>
        <w:t>Stečajnog zakona (NN br. 71/15, dalje SZ)</w:t>
      </w:r>
      <w:r w:rsidR="000C7F57">
        <w:rPr>
          <w:sz w:val="24"/>
        </w:rPr>
        <w:t xml:space="preserve"> podnijela </w:t>
      </w:r>
      <w:r w:rsidR="00E82A63">
        <w:rPr>
          <w:sz w:val="24"/>
        </w:rPr>
        <w:t xml:space="preserve">je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FE33EE" w:rsidRPr="00FE33EE">
        <w:rPr>
          <w:sz w:val="24"/>
        </w:rPr>
        <w:t xml:space="preserve"> </w:t>
      </w:r>
      <w:r w:rsidR="000123B4">
        <w:rPr>
          <w:sz w:val="24"/>
        </w:rPr>
        <w:t>NADBISKUPIJA ZAGREBAČKA RKT. MAJKE BOŽJE SNIJEŽNE, Kamensko 53, Karlovac</w:t>
      </w:r>
      <w:r w:rsidR="000C7F57">
        <w:rPr>
          <w:sz w:val="24"/>
        </w:rPr>
        <w:t xml:space="preserve">. </w:t>
      </w:r>
      <w:r w:rsidR="00534805">
        <w:rPr>
          <w:sz w:val="24"/>
        </w:rPr>
        <w:t xml:space="preserve"> </w:t>
      </w:r>
    </w:p>
    <w:p w:rsidRDefault="00534805" w:rsidR="00534805">
      <w:pPr>
        <w:jc w:val="both"/>
        <w:rPr>
          <w:sz w:val="24"/>
        </w:rPr>
      </w:pPr>
      <w:r>
        <w:rPr>
          <w:sz w:val="24"/>
        </w:rPr>
        <w:tab/>
        <w:t>P</w:t>
      </w:r>
      <w:r w:rsidR="00883754">
        <w:rPr>
          <w:sz w:val="24"/>
        </w:rPr>
        <w:t>rilikom ocjene dopus</w:t>
      </w:r>
      <w:r w:rsidR="000C7F57">
        <w:rPr>
          <w:sz w:val="24"/>
        </w:rPr>
        <w:t xml:space="preserve">tivosti predmetnog </w:t>
      </w:r>
      <w:r w:rsidR="00E4268E">
        <w:rPr>
          <w:sz w:val="24"/>
        </w:rPr>
        <w:t>zahtjeva,</w:t>
      </w:r>
      <w:r w:rsidR="000C7F57">
        <w:rPr>
          <w:sz w:val="24"/>
        </w:rPr>
        <w:t xml:space="preserve"> s</w:t>
      </w:r>
      <w:r w:rsidR="00883754">
        <w:rPr>
          <w:sz w:val="24"/>
        </w:rPr>
        <w:t>ud je utvrdio da isti nije</w:t>
      </w:r>
      <w:r>
        <w:rPr>
          <w:sz w:val="24"/>
        </w:rPr>
        <w:t xml:space="preserve"> dopušten.</w:t>
      </w:r>
    </w:p>
    <w:p w:rsidRDefault="00534805" w:rsidR="0066577B">
      <w:pPr>
        <w:jc w:val="both"/>
        <w:rPr>
          <w:sz w:val="24"/>
        </w:rPr>
      </w:pPr>
      <w:r>
        <w:rPr>
          <w:sz w:val="24"/>
        </w:rPr>
        <w:tab/>
        <w:t xml:space="preserve">Stečajni zakon u odredbi čl. 3 st. 1 </w:t>
      </w:r>
      <w:r w:rsidR="000C7F57">
        <w:rPr>
          <w:sz w:val="24"/>
        </w:rPr>
        <w:t>SZ-a</w:t>
      </w:r>
      <w:r w:rsidR="00B1736B">
        <w:rPr>
          <w:sz w:val="24"/>
        </w:rPr>
        <w:t xml:space="preserve"> </w:t>
      </w:r>
      <w:r>
        <w:rPr>
          <w:sz w:val="24"/>
        </w:rPr>
        <w:t xml:space="preserve">propisuje da se stečaj može provesti nad </w:t>
      </w:r>
      <w:r w:rsidR="000C7F57">
        <w:rPr>
          <w:sz w:val="24"/>
        </w:rPr>
        <w:t xml:space="preserve">pravnom osobom i </w:t>
      </w:r>
      <w:r w:rsidR="0066577B">
        <w:rPr>
          <w:sz w:val="24"/>
        </w:rPr>
        <w:t>nad imovinom dužnika pojedinca</w:t>
      </w:r>
      <w:r w:rsidR="000C7F57">
        <w:rPr>
          <w:sz w:val="24"/>
        </w:rPr>
        <w:t>, ako zakonom nije drugačije određeno</w:t>
      </w:r>
      <w:r w:rsidR="0066577B">
        <w:rPr>
          <w:sz w:val="24"/>
        </w:rPr>
        <w:t>.</w:t>
      </w:r>
    </w:p>
    <w:p w:rsidRDefault="00534805" w:rsidR="0085333F">
      <w:pPr>
        <w:jc w:val="both"/>
        <w:rPr>
          <w:sz w:val="24"/>
        </w:rPr>
      </w:pPr>
      <w:r>
        <w:rPr>
          <w:sz w:val="24"/>
        </w:rPr>
        <w:tab/>
        <w:t xml:space="preserve">Uvidom </w:t>
      </w:r>
      <w:r w:rsidR="0066577B">
        <w:rPr>
          <w:sz w:val="24"/>
        </w:rPr>
        <w:t xml:space="preserve">u podatke iz </w:t>
      </w:r>
      <w:r w:rsidR="00FE33EE">
        <w:rPr>
          <w:sz w:val="24"/>
        </w:rPr>
        <w:t xml:space="preserve">registra </w:t>
      </w:r>
      <w:r w:rsidR="000123B4">
        <w:rPr>
          <w:sz w:val="24"/>
        </w:rPr>
        <w:t>vjerskih zajednica,</w:t>
      </w:r>
      <w:r w:rsidR="00FE33EE">
        <w:rPr>
          <w:sz w:val="24"/>
        </w:rPr>
        <w:t xml:space="preserve"> utvrđeno je da dužnik pod navedenim nazivom i brojem OIB-a nije upisan u </w:t>
      </w:r>
      <w:r w:rsidR="000123B4">
        <w:rPr>
          <w:sz w:val="24"/>
        </w:rPr>
        <w:t>evidenciju vjerskih zajednica, a provjerom kroz druge javne registre i upisnike također proizlazi da ne postoji upisan niti u jednoj od navedenih evidencija, pa slijedom toga dužnik pod navedenim nazi</w:t>
      </w:r>
      <w:r w:rsidR="00327FAF">
        <w:rPr>
          <w:sz w:val="24"/>
        </w:rPr>
        <w:t xml:space="preserve">vom ne postoji kao pravna osoba, zbog čega se </w:t>
      </w:r>
      <w:r w:rsidR="000123B4">
        <w:rPr>
          <w:sz w:val="24"/>
        </w:rPr>
        <w:t xml:space="preserve">stečajni </w:t>
      </w:r>
      <w:r w:rsidR="00FE33EE">
        <w:rPr>
          <w:sz w:val="24"/>
        </w:rPr>
        <w:t xml:space="preserve">postupak </w:t>
      </w:r>
      <w:r w:rsidR="009505BA">
        <w:rPr>
          <w:sz w:val="24"/>
        </w:rPr>
        <w:t xml:space="preserve">po </w:t>
      </w:r>
      <w:r w:rsidR="00E4268E">
        <w:rPr>
          <w:sz w:val="24"/>
        </w:rPr>
        <w:t>zahtjevu</w:t>
      </w:r>
      <w:r w:rsidR="000123B4">
        <w:rPr>
          <w:sz w:val="24"/>
        </w:rPr>
        <w:t xml:space="preserve"> </w:t>
      </w:r>
      <w:r w:rsidR="009505BA">
        <w:rPr>
          <w:sz w:val="24"/>
        </w:rPr>
        <w:t xml:space="preserve"> FINE ne može provesti u smislu odredbe čl. 3 st. 1 </w:t>
      </w:r>
      <w:r w:rsidR="006D168E">
        <w:rPr>
          <w:sz w:val="24"/>
        </w:rPr>
        <w:t xml:space="preserve">Stečajnog zakona, zbog čega je valjalo </w:t>
      </w:r>
      <w:r w:rsidR="00D46CB0">
        <w:rPr>
          <w:sz w:val="24"/>
        </w:rPr>
        <w:t>zahtjev</w:t>
      </w:r>
      <w:r w:rsidR="006D168E">
        <w:rPr>
          <w:sz w:val="24"/>
        </w:rPr>
        <w:t xml:space="preserve"> </w:t>
      </w:r>
      <w:r w:rsidR="00456AF7">
        <w:rPr>
          <w:sz w:val="24"/>
        </w:rPr>
        <w:t xml:space="preserve">odbaciti kao nedopušten </w:t>
      </w:r>
      <w:r w:rsidR="007F5CB2">
        <w:rPr>
          <w:sz w:val="24"/>
        </w:rPr>
        <w:t>i</w:t>
      </w:r>
      <w:r w:rsidR="006D168E">
        <w:rPr>
          <w:sz w:val="24"/>
        </w:rPr>
        <w:t xml:space="preserve"> odlučiti kao u izreci rješenja.</w:t>
      </w:r>
    </w:p>
    <w:p w:rsidRDefault="00A30070" w:rsidP="00AB0C6A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0123B4">
        <w:rPr>
          <w:sz w:val="24"/>
        </w:rPr>
        <w:t>27.srpnja 2017.g.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Vesna Vukelić</w:t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</w:p>
    <w:p w:rsidRDefault="000123B4" w:rsidR="000C7F57">
      <w:pPr>
        <w:rPr>
          <w:sz w:val="24"/>
        </w:rPr>
      </w:pPr>
      <w:r>
        <w:rPr>
          <w:sz w:val="24"/>
        </w:rPr>
        <w:t>NAPUTAK O PRAVNOM</w:t>
      </w:r>
      <w:r w:rsidR="000C7F57">
        <w:rPr>
          <w:sz w:val="24"/>
        </w:rPr>
        <w:t xml:space="preserve">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63BBD" w:rsidR="00063BBD">
      <w:pPr>
        <w:rPr>
          <w:sz w:val="24"/>
        </w:rPr>
      </w:pPr>
    </w:p>
    <w:p w:rsidRDefault="000C7F57" w:rsidR="000123B4">
      <w:pPr>
        <w:rPr>
          <w:sz w:val="24"/>
        </w:rPr>
      </w:pPr>
      <w:r>
        <w:rPr>
          <w:sz w:val="24"/>
        </w:rPr>
        <w:t>Dostaviti putem mrežne stanice e-Oglasna ploča</w:t>
      </w:r>
      <w:r w:rsidR="000123B4">
        <w:rPr>
          <w:sz w:val="24"/>
        </w:rPr>
        <w:t>:</w:t>
      </w:r>
    </w:p>
    <w:p w:rsidRDefault="009505BA" w:rsidP="000123B4" w:rsidR="00883754" w:rsidRPr="000123B4">
      <w:pPr>
        <w:pStyle w:val="Odlomakpopisa"/>
        <w:numPr>
          <w:ilvl w:val="0"/>
          <w:numId w:val="12"/>
        </w:numPr>
        <w:rPr>
          <w:sz w:val="24"/>
        </w:rPr>
      </w:pPr>
      <w:r w:rsidRPr="000123B4">
        <w:rPr>
          <w:sz w:val="24"/>
        </w:rPr>
        <w:t>F</w:t>
      </w:r>
      <w:r w:rsidR="000C7F57" w:rsidRPr="000123B4">
        <w:rPr>
          <w:sz w:val="24"/>
        </w:rPr>
        <w:t xml:space="preserve">INA </w:t>
      </w:r>
    </w:p>
    <w:sectPr w:rsidSect="00063BBD" w:rsidR="00883754" w:rsidRPr="000123B4">
      <w:pgSz w:h="16838" w:w="11906"/>
      <w:pgMar w:gutter="0" w:footer="720" w:header="720" w:left="1417" w:bottom="1417" w:right="1417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3FD91BA9"/>
    <w:multiLevelType w:val="hybridMultilevel"/>
    <w:tmpl w:val="35F8C04C"/>
    <w:lvl w:tplc="5002DE7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23B4"/>
    <w:rsid w:val="00015635"/>
    <w:rsid w:val="00032DB4"/>
    <w:rsid w:val="0004556B"/>
    <w:rsid w:val="000619BE"/>
    <w:rsid w:val="00063BBD"/>
    <w:rsid w:val="00080223"/>
    <w:rsid w:val="000A6C84"/>
    <w:rsid w:val="000B0BC6"/>
    <w:rsid w:val="000C7F57"/>
    <w:rsid w:val="000D3592"/>
    <w:rsid w:val="000D7776"/>
    <w:rsid w:val="000F1FB3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27FAF"/>
    <w:rsid w:val="0033611C"/>
    <w:rsid w:val="0033625B"/>
    <w:rsid w:val="0033711E"/>
    <w:rsid w:val="003407B7"/>
    <w:rsid w:val="0034356F"/>
    <w:rsid w:val="003835A3"/>
    <w:rsid w:val="003A3797"/>
    <w:rsid w:val="003C6115"/>
    <w:rsid w:val="003D475B"/>
    <w:rsid w:val="003E2D63"/>
    <w:rsid w:val="003F094E"/>
    <w:rsid w:val="004332DA"/>
    <w:rsid w:val="00456AF7"/>
    <w:rsid w:val="00463EDC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80AA4"/>
    <w:rsid w:val="005C2C79"/>
    <w:rsid w:val="005E32A4"/>
    <w:rsid w:val="0066577B"/>
    <w:rsid w:val="006A7B62"/>
    <w:rsid w:val="006C45D3"/>
    <w:rsid w:val="006D168E"/>
    <w:rsid w:val="006E2375"/>
    <w:rsid w:val="00737167"/>
    <w:rsid w:val="007446FF"/>
    <w:rsid w:val="00761055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45191"/>
    <w:rsid w:val="0085333F"/>
    <w:rsid w:val="008577C6"/>
    <w:rsid w:val="00883754"/>
    <w:rsid w:val="00890D08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6777"/>
    <w:rsid w:val="00990295"/>
    <w:rsid w:val="00A144D4"/>
    <w:rsid w:val="00A30070"/>
    <w:rsid w:val="00A61A43"/>
    <w:rsid w:val="00A81B91"/>
    <w:rsid w:val="00A9270D"/>
    <w:rsid w:val="00AB0C6A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C53627"/>
    <w:rsid w:val="00C60E2A"/>
    <w:rsid w:val="00C8222F"/>
    <w:rsid w:val="00C94784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F6420"/>
    <w:rsid w:val="00E050E3"/>
    <w:rsid w:val="00E26DA9"/>
    <w:rsid w:val="00E42037"/>
    <w:rsid w:val="00E4268E"/>
    <w:rsid w:val="00E5711F"/>
    <w:rsid w:val="00E60EE6"/>
    <w:rsid w:val="00E82A63"/>
    <w:rsid w:val="00ED5A6E"/>
    <w:rsid w:val="00F00ACE"/>
    <w:rsid w:val="00F13D6D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23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23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St-2706/2016</izvorni_sadrzaj>
    <derivirana_varijabla naziv="DomainObject.Predmet.OznakaBroj_1">St-2706/2016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 259/2016-31</izvorni_sadrzaj>
    <derivirana_varijabla naziv="DomainObject.Predmet.PrimjedbaSuca_1">5 Su 259/2016-31</derivirana_varijabla>
  </DomainObject.Predmet.PrimjedbaSuca>
  <DomainObject.Predmet.ProtustrankaFormated>
    <izvorni_sadrzaj>  Nadbiskupija Zagrebačka RKT, Majke Božje Sniježne</izvorni_sadrzaj>
    <derivirana_varijabla naziv="DomainObject.Predmet.ProtustrankaFormated_1">  Nadbiskupija Zagrebačka RKT, Majke Božje Sniježne</derivirana_varijabla>
  </DomainObject.Predmet.ProtustrankaFormated>
  <DomainObject.Predmet.ProtustrankaFormatedOIB>
    <izvorni_sadrzaj>  Nadbiskupija Zagrebačka RKT, Majke Božje Sniježne, OIB 64411972356</izvorni_sadrzaj>
    <derivirana_varijabla naziv="DomainObject.Predmet.ProtustrankaFormatedOIB_1">  Nadbiskupija Zagrebačka RKT, Majke Božje Sniježne, OIB 64411972356</derivirana_varijabla>
  </DomainObject.Predmet.ProtustrankaFormatedOIB>
  <DomainObject.Predmet.ProtustrankaFormatedWithAdress>
    <izvorni_sadrzaj> Nadbiskupija Zagrebačka RKT, Majke Božje Sniježne, Kamensko 53, 47000 Karlovac</izvorni_sadrzaj>
    <derivirana_varijabla naziv="DomainObject.Predmet.ProtustrankaFormatedWithAdress_1"> Nadbiskupija Zagrebačka RKT, Majke Božje Sniježne, Kamensko 53, 47000 Karlovac</derivirana_varijabla>
  </DomainObject.Predmet.ProtustrankaFormatedWithAdress>
  <DomainObject.Predmet.ProtustrankaFormatedWithAdressOIB>
    <izvorni_sadrzaj> Nadbiskupija Zagrebačka RKT, Majke Božje Sniježne, OIB 64411972356, Kamensko 53, 47000 Karlovac</izvorni_sadrzaj>
    <derivirana_varijabla naziv="DomainObject.Predmet.ProtustrankaFormatedWithAdressOIB_1"> Nadbiskupija Zagrebačka RKT, Majke Božje Sniježne, OIB 64411972356, Kamensko 53, 47000 Karlovac</derivirana_varijabla>
  </DomainObject.Predmet.ProtustrankaFormatedWithAdressOIB>
  <DomainObject.Predmet.ProtustrankaWithAdress>
    <izvorni_sadrzaj>Nadbiskupija Zagrebačka RKT, Majke Božje Sniježne Kamensko 53, 47000 Karlovac</izvorni_sadrzaj>
    <derivirana_varijabla naziv="DomainObject.Predmet.ProtustrankaWithAdress_1">Nadbiskupija Zagrebačka RKT, Majke Božje Sniježne Kamensko 53, 47000 Karlovac</derivirana_varijabla>
  </DomainObject.Predmet.ProtustrankaWithAdress>
  <DomainObject.Predmet.ProtustrankaWithAdressOIB>
    <izvorni_sadrzaj>Nadbiskupija Zagrebačka RKT, Majke Božje Sniježne, OIB 64411972356, Kamensko 53, 47000 Karlovac</izvorni_sadrzaj>
    <derivirana_varijabla naziv="DomainObject.Predmet.ProtustrankaWithAdressOIB_1">Nadbiskupija Zagrebačka RKT, Majke Božje Sniježne, OIB 64411972356, Kamensko 53, 47000 Karlovac</derivirana_varijabla>
  </DomainObject.Predmet.ProtustrankaWithAdressOIB>
  <DomainObject.Predmet.ProtustrankaNazivFormated>
    <izvorni_sadrzaj>Nadbiskupija Zagrebačka RKT, Majke Božje Sniježne</izvorni_sadrzaj>
    <derivirana_varijabla naziv="DomainObject.Predmet.ProtustrankaNazivFormated_1">Nadbiskupija Zagrebačka RKT, Majke Božje Sniježne</derivirana_varijabla>
  </DomainObject.Predmet.ProtustrankaNazivFormated>
  <DomainObject.Predmet.ProtustrankaNazivFormatedOIB>
    <izvorni_sadrzaj>Nadbiskupija Zagrebačka RKT, Majke Božje Sniježne, OIB 64411972356</izvorni_sadrzaj>
    <derivirana_varijabla naziv="DomainObject.Predmet.ProtustrankaNazivFormatedOIB_1">Nadbiskupija Zagrebačka RKT, Majke Božje Sniježne, OIB 64411972356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12742.62</izvorni_sadrzaj>
    <derivirana_varijabla naziv="DomainObject.Predmet.TrenutnaVrijednost_1">12742.62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Nadbiskupija Zagrebačka RKT, Majke Božje Sniježne</item>
    </izvorni_sadrzaj>
    <derivirana_varijabla naziv="DomainObject.Predmet.ProtuStrankaListFormated_1">
      <item>Nadbiskupija Zagrebačka RKT, Majke Božje Sniježne</item>
    </derivirana_varijabla>
  </DomainObject.Predmet.ProtuStrankaListFormated>
  <DomainObject.Predmet.ProtuStrankaListFormatedOIB>
    <izvorni_sadrzaj>
      <item>Nadbiskupija Zagrebačka RKT, Majke Božje Sniježne, OIB 64411972356</item>
    </izvorni_sadrzaj>
    <derivirana_varijabla naziv="DomainObject.Predmet.ProtuStrankaListFormatedOIB_1">
      <item>Nadbiskupija Zagrebačka RKT, Majke Božje Sniježne, OIB 64411972356</item>
    </derivirana_varijabla>
  </DomainObject.Predmet.ProtuStrankaListFormatedOIB>
  <DomainObject.Predmet.ProtuStrankaListFormatedWithAdress>
    <izvorni_sadrzaj>
      <item>Nadbiskupija Zagrebačka RKT, Majke Božje Sniježne, Kamensko 53, 47000 Karlovac</item>
    </izvorni_sadrzaj>
    <derivirana_varijabla naziv="DomainObject.Predmet.ProtuStrankaListFormatedWithAdress_1">
      <item>Nadbiskupija Zagrebačka RKT, Majke Božje Sniježne, Kamensko 53, 47000 Karlovac</item>
    </derivirana_varijabla>
  </DomainObject.Predmet.ProtuStrankaListFormatedWithAdress>
  <DomainObject.Predmet.ProtuStrankaListFormatedWithAdressOIB>
    <izvorni_sadrzaj>
      <item>Nadbiskupija Zagrebačka RKT, Majke Božje Sniježne, OIB 64411972356, Kamensko 53, 47000 Karlovac</item>
    </izvorni_sadrzaj>
    <derivirana_varijabla naziv="DomainObject.Predmet.ProtuStrankaListFormatedWithAdressOIB_1">
      <item>Nadbiskupija Zagrebačka RKT, Majke Božje Sniježne, OIB 64411972356, Kamensko 53, 47000 Karlovac</item>
    </derivirana_varijabla>
  </DomainObject.Predmet.ProtuStrankaListFormatedWithAdressOIB>
  <DomainObject.Predmet.ProtuStrankaListNazivFormated>
    <izvorni_sadrzaj>
      <item>Nadbiskupija Zagrebačka RKT, Majke Božje Sniježne</item>
    </izvorni_sadrzaj>
    <derivirana_varijabla naziv="DomainObject.Predmet.ProtuStrankaListNazivFormated_1">
      <item>Nadbiskupija Zagrebačka RKT, Majke Božje Sniježne</item>
    </derivirana_varijabla>
  </DomainObject.Predmet.ProtuStrankaListNazivFormated>
  <DomainObject.Predmet.ProtuStrankaListNazivFormatedOIB>
    <izvorni_sadrzaj>
      <item>Nadbiskupija Zagrebačka RKT, Majke Božje Sniježne, OIB 64411972356</item>
    </izvorni_sadrzaj>
    <derivirana_varijabla naziv="DomainObject.Predmet.ProtuStrankaListNazivFormatedOIB_1">
      <item>Nadbiskupija Zagrebačka RKT, Majke Božje Sniježne, OIB 64411972356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Nadbiskupija Zagrebačka RKT, Majke Božje Sniježne</izvorni_sadrzaj>
    <derivirana_varijabla naziv="DomainObject.Predmet.ProtustrankaIDrugi_1">Nadbiskupija Zagrebačka RKT, Majke Božje Sniježne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Nadbiskupija Zagrebačka RKT, Majke Božje Sniježne, OIB 64411972356, Kamensko 53, 47000 Karlovac</izvorni_sadrzaj>
    <derivirana_varijabla naziv="DomainObject.Predmet.ProtustrankaIDrugiAdressOIB_1">Nadbiskupija Zagrebačka RKT, Majke Božje Sniježne, OIB 64411972356, Kamensko 53,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Nadbiskupija Zagrebačka RKT, Majke Božje Sniježne</item>
      <item>FINA Regionalni centar Zagreb Podružnica Karlovac</item>
    </izvorni_sadrzaj>
    <derivirana_varijabla naziv="DomainObject.Predmet.SudioniciListNaziv_1">
      <item>Nadbiskupija Zagrebačka RKT, Majke Božje Sniježne</item>
      <item>FINA Regionalni centar Zagreb Podružnica Karlovac</item>
    </derivirana_varijabla>
  </DomainObject.Predmet.SudioniciListNaziv>
  <DomainObject.Predmet.SudioniciListAdressOIB>
    <izvorni_sadrzaj>
      <item>Nadbiskupija Zagrebačka RKT, Majke Božje Sniježne, OIB 64411972356, Kamensko 53,47000 Karlovac</item>
      <item>FINA Regionalni centar Zagreb Podružnica Karlovac, OIB 85821130368, Ul. Pavla Vitezovića 1,47000 Karlovac</item>
    </izvorni_sadrzaj>
    <derivirana_varijabla naziv="DomainObject.Predmet.SudioniciListAdressOIB_1">
      <item>Nadbiskupija Zagrebačka RKT, Majke Božje Sniježne, OIB 64411972356, Kamensko 53,47000 Karlovac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64411972356</item>
      <item>, OIB 85821130368</item>
    </izvorni_sadrzaj>
    <derivirana_varijabla naziv="DomainObject.Predmet.SudioniciListNazivOIB_1">
      <item>, OIB 64411972356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342</properties:Words>
  <properties:Characters>1790</properties:Characters>
  <properties:Lines>51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2017-07-27T09:39:00Z</dcterms:created>
  <dc:creator>Trgovacki sud</dc:creator>
  <cp:lastModifiedBy>wsadmin</cp:lastModifiedBy>
  <cp:lastPrinted>2017-07-27T09:39:00Z</cp:lastPrinted>
  <dcterms:modified xmlns:xsi="http://www.w3.org/2001/XMLSchema-instance" xsi:type="dcterms:W3CDTF">2017-07-27T09:56:00Z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