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c167c" w14:paraId="57c167c" w:rsidRDefault="004B6919" w:rsidP="005E3EB7" w:rsidR="005E3EB7" w:rsidRPr="0077472A">
      <w:pPr>
        <w15:collapsed w:val="false"/>
      </w:pPr>
      <w:bookmarkStart w:name="_GoBack" w:id="0"/>
      <w:bookmarkEnd w:id="0"/>
      <w:r>
        <w:t xml:space="preserve">               </w:t>
      </w:r>
      <w:r w:rsidR="005E3EB7" w:rsidRPr="0077472A">
        <w:t xml:space="preserve"> </w:t>
      </w:r>
      <w:r w:rsidR="005E3EB7" w:rsidRPr="0077472A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3EB7" w:rsidRPr="0077472A">
        <w:t xml:space="preserve">                                                            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REPUBLIKA HRVATSKA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</w:p>
    <w:p w:rsidRDefault="005E3EB7" w:rsidP="005E3EB7" w:rsidR="005E3EB7" w:rsidRPr="0077472A">
      <w:r w:rsidRPr="0077472A">
        <w:t>TRGOVAČKI SUD U PAZINU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52000 PAZIN, </w:t>
      </w:r>
      <w:proofErr w:type="spellStart"/>
      <w:r w:rsidR="005E3EB7" w:rsidRPr="0077472A">
        <w:t>Dršćevka</w:t>
      </w:r>
      <w:proofErr w:type="spellEnd"/>
      <w:r w:rsidR="005E3EB7" w:rsidRPr="0077472A">
        <w:t xml:space="preserve"> 1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  <w:t xml:space="preserve">       </w:t>
      </w:r>
    </w:p>
    <w:p w:rsidRDefault="005E3EB7" w:rsidP="005E3EB7" w:rsidR="005E3EB7" w:rsidRPr="0077472A">
      <w:pPr>
        <w:jc w:val="both"/>
      </w:pPr>
      <w:r w:rsidRPr="0077472A">
        <w:tab/>
      </w:r>
    </w:p>
    <w:p w:rsidRDefault="00134676" w:rsidP="00134676" w:rsidR="00CA0CBB" w:rsidRPr="0077472A">
      <w:pPr>
        <w:ind w:right="512"/>
        <w:jc w:val="center"/>
      </w:pPr>
      <w:r w:rsidRPr="0077472A">
        <w:t xml:space="preserve">         </w:t>
      </w:r>
      <w:r w:rsidR="00CA0CBB" w:rsidRPr="0077472A">
        <w:t>R E P U B L I K A  H R V A T S K A</w:t>
      </w:r>
    </w:p>
    <w:p w:rsidRDefault="005E3EB7" w:rsidP="005E3EB7" w:rsidR="005E3EB7" w:rsidRPr="0077472A">
      <w:pPr>
        <w:rPr>
          <w:b/>
        </w:rPr>
      </w:pPr>
    </w:p>
    <w:p w:rsidRDefault="005E3EB7" w:rsidP="00134676" w:rsidR="005E3EB7" w:rsidRPr="0077472A">
      <w:pPr>
        <w:jc w:val="center"/>
      </w:pPr>
      <w:r w:rsidRPr="0077472A">
        <w:t>R J E Š E NJ E</w:t>
      </w:r>
    </w:p>
    <w:p w:rsidRDefault="0079454F" w:rsidP="005E3EB7" w:rsidR="0079454F" w:rsidRPr="0077472A"/>
    <w:p w:rsidRDefault="005E3EB7" w:rsidP="005E3EB7" w:rsidR="005E3EB7" w:rsidRPr="0077472A">
      <w:pPr>
        <w:jc w:val="both"/>
      </w:pPr>
      <w:r w:rsidRPr="0077472A">
        <w:tab/>
        <w:t xml:space="preserve">Trgovački sud u Pazinu, po </w:t>
      </w:r>
      <w:r w:rsidR="007D7A8F" w:rsidRPr="0077472A">
        <w:t xml:space="preserve">stečajnoj sutkinji </w:t>
      </w:r>
      <w:proofErr w:type="spellStart"/>
      <w:r w:rsidR="007D7A8F" w:rsidRPr="0077472A">
        <w:t>Tijani</w:t>
      </w:r>
      <w:proofErr w:type="spellEnd"/>
      <w:r w:rsidR="007D7A8F" w:rsidRPr="0077472A">
        <w:t xml:space="preserve"> Licul</w:t>
      </w:r>
      <w:r w:rsidRPr="0077472A">
        <w:t xml:space="preserve">, </w:t>
      </w:r>
      <w:r w:rsidR="00814FDD" w:rsidRPr="0077472A">
        <w:t>po</w:t>
      </w:r>
      <w:r w:rsidRPr="0077472A">
        <w:t xml:space="preserve"> prijedlogu predlagatelja </w:t>
      </w:r>
      <w:r w:rsidR="007D7A8F" w:rsidRPr="0077472A">
        <w:t>Financijske agencije</w:t>
      </w:r>
      <w:r w:rsidR="00814FDD" w:rsidRPr="0077472A">
        <w:t>, OIB: 85821130368, R</w:t>
      </w:r>
      <w:r w:rsidR="007D7A8F" w:rsidRPr="0077472A">
        <w:t xml:space="preserve">egionalni centar </w:t>
      </w:r>
      <w:r w:rsidR="00814FDD" w:rsidRPr="0077472A">
        <w:t xml:space="preserve">Rijeka, Podružnica Pula, </w:t>
      </w:r>
      <w:proofErr w:type="spellStart"/>
      <w:r w:rsidR="00814FDD" w:rsidRPr="0077472A">
        <w:t>Giardini</w:t>
      </w:r>
      <w:proofErr w:type="spellEnd"/>
      <w:r w:rsidR="00814FDD" w:rsidRPr="0077472A">
        <w:t xml:space="preserve"> 5</w:t>
      </w:r>
      <w:r w:rsidRPr="0077472A">
        <w:t xml:space="preserve">, radi </w:t>
      </w:r>
      <w:r w:rsidR="00814FDD" w:rsidRPr="0077472A">
        <w:t>otvaranja</w:t>
      </w:r>
      <w:r w:rsidRPr="0077472A">
        <w:t xml:space="preserve"> stečajnog postupka nad dužnikom</w:t>
      </w:r>
      <w:r w:rsidR="00DB4E8D">
        <w:t xml:space="preserve"> </w:t>
      </w:r>
      <w:r w:rsidR="001B537D" w:rsidRPr="001B537D">
        <w:t>KANAL j.d.o.o. UMAG</w:t>
      </w:r>
      <w:r w:rsidR="0025102F">
        <w:t xml:space="preserve">, </w:t>
      </w:r>
      <w:r w:rsidR="002F32FA">
        <w:t>Babići, K</w:t>
      </w:r>
      <w:r w:rsidR="0059183E">
        <w:t>anal 205</w:t>
      </w:r>
      <w:r w:rsidR="002F32FA">
        <w:t xml:space="preserve"> </w:t>
      </w:r>
      <w:r w:rsidR="0059183E">
        <w:t>A</w:t>
      </w:r>
      <w:r w:rsidR="0025102F">
        <w:t xml:space="preserve">, OIB: </w:t>
      </w:r>
      <w:r w:rsidR="0059183E" w:rsidRPr="0059183E">
        <w:t>92519853726</w:t>
      </w:r>
      <w:r w:rsidR="007D7A8F" w:rsidRPr="0077472A">
        <w:t xml:space="preserve">, </w:t>
      </w:r>
    </w:p>
    <w:p w:rsidRDefault="007D7A8F" w:rsidP="005E3EB7" w:rsidR="007D7A8F" w:rsidRPr="0077472A">
      <w:pPr>
        <w:jc w:val="both"/>
      </w:pPr>
    </w:p>
    <w:p w:rsidRDefault="005E3EB7" w:rsidP="005E3EB7" w:rsidR="005E3EB7" w:rsidRPr="0077472A">
      <w:pPr>
        <w:ind w:firstLine="708"/>
      </w:pPr>
      <w:r w:rsidRPr="0077472A">
        <w:tab/>
      </w:r>
      <w:r w:rsidRPr="0077472A">
        <w:tab/>
      </w:r>
      <w:r w:rsidRPr="0077472A">
        <w:tab/>
      </w:r>
      <w:r w:rsidRPr="0077472A">
        <w:tab/>
        <w:t xml:space="preserve">     r i j e š i o   j e</w:t>
      </w:r>
    </w:p>
    <w:p w:rsidRDefault="0079454F" w:rsidP="005E3EB7" w:rsidR="0079454F" w:rsidRPr="0077472A">
      <w:pPr>
        <w:jc w:val="both"/>
      </w:pPr>
    </w:p>
    <w:p w:rsidRDefault="005E3EB7" w:rsidP="00FB0B18" w:rsidR="005E3EB7" w:rsidRPr="0077472A">
      <w:pPr>
        <w:jc w:val="both"/>
        <w:rPr>
          <w:lang w:val="pl-PL"/>
        </w:rPr>
      </w:pPr>
      <w:r w:rsidRPr="0077472A">
        <w:rPr>
          <w:lang w:val="pl-PL"/>
        </w:rPr>
        <w:tab/>
      </w:r>
      <w:r w:rsidR="00FB0B18" w:rsidRPr="0077472A">
        <w:rPr>
          <w:lang w:val="pl-PL"/>
        </w:rPr>
        <w:t>Temeljem čl. 115. st. 1. Stečajnog zakona (Narodne novine broj 71/15, dalje: SZ) p</w:t>
      </w:r>
      <w:r w:rsidRPr="0077472A">
        <w:rPr>
          <w:lang w:val="pl-PL"/>
        </w:rPr>
        <w:t xml:space="preserve">okreće se prethodni postupak radi utvrđivanja </w:t>
      </w:r>
      <w:r w:rsidR="00814FDD" w:rsidRPr="0077472A">
        <w:rPr>
          <w:lang w:val="pl-PL"/>
        </w:rPr>
        <w:t>pretpostavki</w:t>
      </w:r>
      <w:r w:rsidRPr="0077472A">
        <w:rPr>
          <w:lang w:val="pl-PL"/>
        </w:rPr>
        <w:t xml:space="preserve"> za otvaranje stečajnog postupka nad dužnikom </w:t>
      </w:r>
      <w:r w:rsidR="0059183E" w:rsidRPr="001B537D">
        <w:t>KANAL j.d.o.o. UMAG</w:t>
      </w:r>
      <w:r w:rsidR="0059183E">
        <w:t xml:space="preserve">, </w:t>
      </w:r>
      <w:r w:rsidR="002F32FA">
        <w:t>Babići, K</w:t>
      </w:r>
      <w:r w:rsidR="0059183E">
        <w:t>anal 205</w:t>
      </w:r>
      <w:r w:rsidR="002F32FA">
        <w:t xml:space="preserve"> </w:t>
      </w:r>
      <w:r w:rsidR="0059183E">
        <w:t xml:space="preserve">A, OIB: </w:t>
      </w:r>
      <w:r w:rsidR="0059183E" w:rsidRPr="0059183E">
        <w:t>92519853726</w:t>
      </w:r>
      <w:r w:rsidR="00A55B67" w:rsidRPr="0077472A">
        <w:t>,</w:t>
      </w:r>
      <w:r w:rsidR="00502BCB">
        <w:t xml:space="preserve"> </w:t>
      </w:r>
      <w:r w:rsidR="00FB0B18" w:rsidRPr="0077472A">
        <w:rPr>
          <w:lang w:val="pl-PL"/>
        </w:rPr>
        <w:t xml:space="preserve">te se </w:t>
      </w:r>
      <w:r w:rsidR="0051365F" w:rsidRPr="0077472A">
        <w:rPr>
          <w:b/>
          <w:lang w:val="pl-PL"/>
        </w:rPr>
        <w:t xml:space="preserve">zakazuje </w:t>
      </w:r>
      <w:r w:rsidR="00FB0B18" w:rsidRPr="0077472A">
        <w:rPr>
          <w:b/>
          <w:lang w:val="pl-PL"/>
        </w:rPr>
        <w:t xml:space="preserve">ročište </w:t>
      </w:r>
      <w:r w:rsidRPr="0077472A">
        <w:rPr>
          <w:b/>
          <w:lang w:val="pl-PL"/>
        </w:rPr>
        <w:t xml:space="preserve">za dan </w:t>
      </w:r>
      <w:r w:rsidR="004C2A2F">
        <w:rPr>
          <w:b/>
          <w:lang w:val="pl-PL"/>
        </w:rPr>
        <w:t>12</w:t>
      </w:r>
      <w:r w:rsidR="00B17BB5" w:rsidRPr="0077472A">
        <w:rPr>
          <w:b/>
          <w:lang w:val="pl-PL"/>
        </w:rPr>
        <w:t xml:space="preserve">. </w:t>
      </w:r>
      <w:r w:rsidR="004C2A2F">
        <w:rPr>
          <w:b/>
          <w:lang w:val="pl-PL"/>
        </w:rPr>
        <w:t>RUJAN</w:t>
      </w:r>
      <w:r w:rsidR="00B17BB5" w:rsidRPr="0077472A">
        <w:rPr>
          <w:b/>
          <w:lang w:val="pl-PL"/>
        </w:rPr>
        <w:t xml:space="preserve"> 2016. godine </w:t>
      </w:r>
      <w:r w:rsidRPr="0077472A">
        <w:rPr>
          <w:b/>
          <w:lang w:val="pl-PL"/>
        </w:rPr>
        <w:t xml:space="preserve">u </w:t>
      </w:r>
      <w:r w:rsidR="004C2A2F">
        <w:rPr>
          <w:b/>
          <w:lang w:val="pl-PL"/>
        </w:rPr>
        <w:t>12</w:t>
      </w:r>
      <w:r w:rsidR="00502BCB">
        <w:rPr>
          <w:b/>
          <w:lang w:val="pl-PL"/>
        </w:rPr>
        <w:t>:</w:t>
      </w:r>
      <w:r w:rsidR="004C2A2F">
        <w:rPr>
          <w:b/>
          <w:lang w:val="pl-PL"/>
        </w:rPr>
        <w:t>45</w:t>
      </w:r>
      <w:r w:rsidRPr="0077472A">
        <w:rPr>
          <w:b/>
          <w:lang w:val="pl-PL"/>
        </w:rPr>
        <w:t xml:space="preserve"> sati,</w:t>
      </w:r>
      <w:r w:rsidR="00814FDD" w:rsidRPr="0077472A">
        <w:rPr>
          <w:b/>
          <w:lang w:val="pl-PL"/>
        </w:rPr>
        <w:t xml:space="preserve"> u</w:t>
      </w:r>
      <w:r w:rsidR="00814FDD" w:rsidRPr="0077472A">
        <w:rPr>
          <w:b/>
        </w:rPr>
        <w:t xml:space="preserve"> Trgovačkom sudu u Pazinu, </w:t>
      </w:r>
      <w:proofErr w:type="spellStart"/>
      <w:r w:rsidR="00814FDD" w:rsidRPr="0077472A">
        <w:rPr>
          <w:b/>
        </w:rPr>
        <w:t>Dršćevka</w:t>
      </w:r>
      <w:proofErr w:type="spellEnd"/>
      <w:r w:rsidR="00814FDD" w:rsidRPr="0077472A">
        <w:rPr>
          <w:b/>
        </w:rPr>
        <w:t xml:space="preserve"> 1, sudnica </w:t>
      </w:r>
      <w:r w:rsidR="00B17BB5" w:rsidRPr="0077472A">
        <w:rPr>
          <w:b/>
        </w:rPr>
        <w:t>6</w:t>
      </w:r>
      <w:r w:rsidR="00814FDD" w:rsidRPr="0077472A">
        <w:t>,</w:t>
      </w:r>
      <w:r w:rsidRPr="0077472A">
        <w:rPr>
          <w:lang w:val="pl-PL"/>
        </w:rPr>
        <w:t xml:space="preserve"> na koje se pozivaju</w:t>
      </w:r>
      <w:r w:rsidR="00FB0B18" w:rsidRPr="0077472A">
        <w:rPr>
          <w:lang w:val="pl-PL"/>
        </w:rPr>
        <w:t>:</w:t>
      </w:r>
      <w:r w:rsidRPr="0077472A">
        <w:rPr>
          <w:lang w:val="pl-PL"/>
        </w:rPr>
        <w:t xml:space="preserve"> </w:t>
      </w:r>
    </w:p>
    <w:p w:rsidRDefault="005E3EB7" w:rsidP="005E3EB7" w:rsidR="00814FDD" w:rsidRPr="0077472A">
      <w:pPr>
        <w:jc w:val="both"/>
      </w:pPr>
      <w:r w:rsidRPr="0077472A">
        <w:rPr>
          <w:lang w:val="pl-PL"/>
        </w:rPr>
        <w:tab/>
      </w:r>
      <w:r w:rsidRPr="0077472A">
        <w:rPr>
          <w:lang w:val="pl-PL"/>
        </w:rPr>
        <w:tab/>
      </w:r>
      <w:r w:rsidRPr="0077472A">
        <w:rPr>
          <w:lang w:val="sv-SE"/>
        </w:rPr>
        <w:t xml:space="preserve">- predlagatelj </w:t>
      </w:r>
      <w:r w:rsidR="00814FDD" w:rsidRPr="0077472A">
        <w:rPr>
          <w:lang w:val="sv-SE"/>
        </w:rPr>
        <w:t xml:space="preserve">FINA, </w:t>
      </w:r>
      <w:r w:rsidR="00B17BB5" w:rsidRPr="0077472A">
        <w:rPr>
          <w:lang w:val="sv-SE"/>
        </w:rPr>
        <w:t xml:space="preserve">Regionalni centar Rijeka, </w:t>
      </w:r>
      <w:r w:rsidR="00814FDD" w:rsidRPr="0077472A">
        <w:t xml:space="preserve">Podružnica Pula, </w:t>
      </w:r>
      <w:proofErr w:type="spellStart"/>
      <w:r w:rsidR="00814FDD" w:rsidRPr="0077472A">
        <w:t>Giardini</w:t>
      </w:r>
      <w:proofErr w:type="spellEnd"/>
      <w:r w:rsidR="00814FDD" w:rsidRPr="0077472A">
        <w:t xml:space="preserve"> 5</w:t>
      </w:r>
      <w:r w:rsidR="00DF28E8" w:rsidRPr="0077472A">
        <w:t>,</w:t>
      </w:r>
    </w:p>
    <w:p w:rsidRDefault="00FB0B18" w:rsidP="005E3EB7" w:rsidR="00A349BA">
      <w:pPr>
        <w:jc w:val="both"/>
        <w:rPr>
          <w:lang w:val="sv-SE"/>
        </w:rPr>
      </w:pPr>
      <w:r w:rsidRPr="0077472A">
        <w:tab/>
      </w:r>
      <w:r w:rsidRPr="0077472A">
        <w:tab/>
        <w:t xml:space="preserve">- dužnik </w:t>
      </w:r>
      <w:r w:rsidR="0059183E" w:rsidRPr="001B537D">
        <w:t>KANAL j.d.o.o. UMAG</w:t>
      </w:r>
      <w:r w:rsidR="0059183E">
        <w:t xml:space="preserve">, </w:t>
      </w:r>
      <w:r w:rsidR="002F32FA">
        <w:t>Babići, K</w:t>
      </w:r>
      <w:r w:rsidR="0059183E">
        <w:t>anal 205</w:t>
      </w:r>
      <w:r w:rsidR="002F32FA">
        <w:t xml:space="preserve"> </w:t>
      </w:r>
      <w:r w:rsidR="0059183E">
        <w:t xml:space="preserve">A, OIB: </w:t>
      </w:r>
      <w:r w:rsidR="0059183E" w:rsidRPr="0059183E">
        <w:t>92519853726</w:t>
      </w:r>
      <w:r w:rsidR="00A55B67" w:rsidRPr="0077472A">
        <w:t>,</w:t>
      </w:r>
    </w:p>
    <w:p w:rsidRDefault="00A349BA" w:rsidP="005E3EB7" w:rsidR="00FB0B18">
      <w:pPr>
        <w:jc w:val="both"/>
        <w:rPr>
          <w:lang w:val="sv-SE"/>
        </w:rPr>
      </w:pPr>
      <w:r>
        <w:rPr>
          <w:lang w:val="sv-SE"/>
        </w:rPr>
        <w:tab/>
      </w:r>
      <w:r>
        <w:rPr>
          <w:lang w:val="sv-SE"/>
        </w:rPr>
        <w:tab/>
      </w:r>
      <w:r w:rsidR="00814FDD" w:rsidRPr="0077472A">
        <w:rPr>
          <w:lang w:val="sv-SE"/>
        </w:rPr>
        <w:t>-</w:t>
      </w:r>
      <w:r w:rsidR="00DF28E8" w:rsidRPr="0077472A">
        <w:rPr>
          <w:lang w:val="sv-SE"/>
        </w:rPr>
        <w:t xml:space="preserve"> </w:t>
      </w:r>
      <w:r w:rsidR="005E3EB7" w:rsidRPr="0077472A">
        <w:rPr>
          <w:lang w:val="sv-SE"/>
        </w:rPr>
        <w:t>zakonski zastupni</w:t>
      </w:r>
      <w:r w:rsidR="00AB3868">
        <w:rPr>
          <w:lang w:val="sv-SE"/>
        </w:rPr>
        <w:t>k</w:t>
      </w:r>
      <w:r w:rsidR="004F358F">
        <w:rPr>
          <w:lang w:val="sv-SE"/>
        </w:rPr>
        <w:t xml:space="preserve"> dužnika </w:t>
      </w:r>
      <w:r w:rsidR="008B1422">
        <w:rPr>
          <w:lang w:val="sv-SE"/>
        </w:rPr>
        <w:t>Zlatko Novačić, Križine, Umag, Križine 49 A.</w:t>
      </w:r>
    </w:p>
    <w:p w:rsidRDefault="00EB6B87" w:rsidP="005E3EB7" w:rsidR="00EB6B87" w:rsidRPr="0077472A">
      <w:pPr>
        <w:jc w:val="both"/>
      </w:pPr>
    </w:p>
    <w:p w:rsidRDefault="00FB0B18" w:rsidP="004C2A2F" w:rsidR="003E00AF" w:rsidRPr="004C2A2F">
      <w:pPr>
        <w:jc w:val="both"/>
        <w:rPr>
          <w:lang w:val="sv-SE"/>
        </w:rPr>
      </w:pPr>
      <w:r w:rsidRPr="0077472A">
        <w:tab/>
      </w:r>
    </w:p>
    <w:p w:rsidRDefault="005E3EB7" w:rsidP="005E3EB7" w:rsidR="005E3EB7" w:rsidRPr="0077472A">
      <w:pPr>
        <w:jc w:val="center"/>
      </w:pPr>
      <w:r w:rsidRPr="0077472A">
        <w:t xml:space="preserve">U Pazinu, </w:t>
      </w:r>
      <w:r w:rsidR="004C2A2F">
        <w:t>22</w:t>
      </w:r>
      <w:r w:rsidR="003E00AF" w:rsidRPr="0077472A">
        <w:t xml:space="preserve">. </w:t>
      </w:r>
      <w:r w:rsidR="004C2A2F">
        <w:t>srpnja</w:t>
      </w:r>
      <w:r w:rsidR="003E00AF" w:rsidRPr="0077472A">
        <w:t xml:space="preserve"> 2016</w:t>
      </w:r>
      <w:r w:rsidRPr="0077472A">
        <w:t>.</w:t>
      </w:r>
    </w:p>
    <w:p w:rsidRDefault="005E3EB7" w:rsidP="0079454F" w:rsidR="0079454F" w:rsidRPr="0077472A">
      <w:pPr>
        <w:jc w:val="both"/>
      </w:pPr>
      <w:r w:rsidRPr="0077472A">
        <w:t xml:space="preserve">  </w:t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</w:p>
    <w:p w:rsidRDefault="00861560" w:rsidP="0079454F" w:rsidR="003E00AF" w:rsidRPr="0077472A">
      <w:pPr>
        <w:ind w:firstLine="708" w:left="4956"/>
        <w:jc w:val="both"/>
      </w:pPr>
      <w:r>
        <w:tab/>
      </w:r>
      <w:r w:rsidR="003E00AF" w:rsidRPr="0077472A">
        <w:t>Stečajna sutkinja:</w:t>
      </w:r>
    </w:p>
    <w:p w:rsidRDefault="00861560" w:rsidP="0079454F" w:rsidR="003E00AF" w:rsidRPr="0077472A">
      <w:pPr>
        <w:ind w:left="5664"/>
        <w:jc w:val="both"/>
      </w:pPr>
      <w:r>
        <w:tab/>
      </w:r>
      <w:r w:rsidR="0079454F" w:rsidRPr="0077472A">
        <w:t>T</w:t>
      </w:r>
      <w:r w:rsidR="00AA0ED3">
        <w:t>ijana Licul</w:t>
      </w:r>
      <w:r w:rsidR="008B470C">
        <w:t>, v. r.</w:t>
      </w:r>
    </w:p>
    <w:p w:rsidRDefault="005E3EB7" w:rsidP="005E3EB7" w:rsidR="005E3EB7" w:rsidRPr="0077472A">
      <w:pPr>
        <w:jc w:val="both"/>
      </w:pPr>
    </w:p>
    <w:p w:rsidRDefault="0051365F" w:rsidP="005E3EB7" w:rsidR="0051365F" w:rsidRPr="0077472A">
      <w:pPr>
        <w:jc w:val="both"/>
      </w:pPr>
    </w:p>
    <w:p w:rsidRDefault="0051365F" w:rsidP="005E3EB7" w:rsidR="005E3EB7" w:rsidRPr="0077472A">
      <w:pPr>
        <w:jc w:val="both"/>
      </w:pPr>
      <w:r w:rsidRPr="0077472A">
        <w:t>U</w:t>
      </w:r>
      <w:r w:rsidR="005E3EB7" w:rsidRPr="0077472A">
        <w:t>PUTA O PRAVNOM LIJEKU:</w:t>
      </w:r>
    </w:p>
    <w:p w:rsidRDefault="005E3EB7" w:rsidP="003E00AF" w:rsidR="005E3EB7" w:rsidRPr="0077472A">
      <w:pPr>
        <w:ind w:firstLine="708"/>
        <w:jc w:val="both"/>
      </w:pPr>
      <w:r w:rsidRPr="0077472A">
        <w:t xml:space="preserve">Protiv ovog rješenja nije dopuštena posebna žalba (čl. </w:t>
      </w:r>
      <w:r w:rsidR="00FB0B18" w:rsidRPr="0077472A">
        <w:t xml:space="preserve">115. st. </w:t>
      </w:r>
      <w:r w:rsidRPr="0077472A">
        <w:t>1. S</w:t>
      </w:r>
      <w:r w:rsidR="00FB0B18" w:rsidRPr="0077472A">
        <w:t>Z-a</w:t>
      </w:r>
      <w:r w:rsidRPr="0077472A">
        <w:t>).</w:t>
      </w:r>
    </w:p>
    <w:p w:rsidRDefault="005E3EB7" w:rsidP="005E3EB7" w:rsidR="005E3EB7" w:rsidRPr="0077472A">
      <w:pPr>
        <w:jc w:val="both"/>
      </w:pPr>
    </w:p>
    <w:p w:rsidRDefault="005E3EB7" w:rsidP="005E3EB7" w:rsidR="005E3EB7" w:rsidRPr="0077472A">
      <w:pPr>
        <w:jc w:val="both"/>
      </w:pPr>
      <w:r w:rsidRPr="0077472A">
        <w:t>DNA:</w:t>
      </w:r>
    </w:p>
    <w:p w:rsidRDefault="00FB0B18" w:rsidP="003E00AF" w:rsidR="00FB0B18" w:rsidRPr="0077472A">
      <w:pPr>
        <w:ind w:firstLine="708"/>
        <w:jc w:val="both"/>
      </w:pPr>
      <w:r w:rsidRPr="0077472A">
        <w:rPr>
          <w:lang w:val="sv-SE"/>
        </w:rPr>
        <w:t xml:space="preserve">- predlagatelj FINA, </w:t>
      </w:r>
      <w:r w:rsidR="003E00AF" w:rsidRPr="0077472A">
        <w:rPr>
          <w:lang w:val="sv-SE"/>
        </w:rPr>
        <w:t xml:space="preserve">Regionalni centar Rijeka, </w:t>
      </w:r>
      <w:r w:rsidRPr="0077472A">
        <w:t xml:space="preserve">Podružnica Pula, </w:t>
      </w:r>
      <w:proofErr w:type="spellStart"/>
      <w:r w:rsidRPr="0077472A">
        <w:t>Giardini</w:t>
      </w:r>
      <w:proofErr w:type="spellEnd"/>
      <w:r w:rsidRPr="0077472A">
        <w:t xml:space="preserve"> 5</w:t>
      </w:r>
    </w:p>
    <w:p w:rsidRDefault="00FB0B18" w:rsidP="00395F29" w:rsidR="00A55B67">
      <w:pPr>
        <w:ind w:firstLine="708"/>
        <w:jc w:val="both"/>
      </w:pPr>
      <w:r w:rsidRPr="0077472A">
        <w:t xml:space="preserve">- dužnik </w:t>
      </w:r>
      <w:r w:rsidR="0059183E" w:rsidRPr="001B537D">
        <w:t>KANAL j.d.o.o. UMAG</w:t>
      </w:r>
      <w:r w:rsidR="0059183E">
        <w:t xml:space="preserve">, Babići, kanal 205A, OIB: </w:t>
      </w:r>
      <w:r w:rsidR="0059183E" w:rsidRPr="0059183E">
        <w:t>92519853726</w:t>
      </w:r>
      <w:r w:rsidR="00A55B67" w:rsidRPr="0077472A">
        <w:t>,</w:t>
      </w:r>
    </w:p>
    <w:p w:rsidRDefault="00FB0B18" w:rsidP="003E00AF" w:rsidR="00C25CF1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- zakonski zastupnik dužnika </w:t>
      </w:r>
      <w:r w:rsidR="002F32FA">
        <w:rPr>
          <w:lang w:val="sv-SE"/>
        </w:rPr>
        <w:t>Zlatko Novačić, Križine, Umag, Križine 49 A</w:t>
      </w:r>
    </w:p>
    <w:p w:rsidRDefault="002534BF" w:rsidP="003E00AF" w:rsidR="00500701" w:rsidRPr="0077472A">
      <w:pPr>
        <w:ind w:firstLine="708"/>
        <w:jc w:val="both"/>
      </w:pPr>
      <w:r w:rsidRPr="0077472A">
        <w:t>- e-Oglasna ploča sudova (8 dana)</w:t>
      </w:r>
    </w:p>
    <w:sectPr w:rsidSect="00C40FD5" w:rsidR="00500701" w:rsidRPr="0077472A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152C" w:rsidP="00C23697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 w:rsidR="004C2A2F">
          <w:rPr>
            <w:noProof/>
          </w:rPr>
          <w:t>2</w:t>
        </w:r>
        <w:r w:rsidR="00036ADB">
          <w:fldChar w:fldCharType="end"/>
        </w:r>
        <w:r w:rsidR="00036ADB">
          <w:tab/>
        </w:r>
        <w:proofErr w:type="spellStart"/>
        <w:r w:rsidR="00DF3B18">
          <w:t>Posl</w:t>
        </w:r>
        <w:proofErr w:type="spellEnd"/>
        <w:r w:rsidR="00DF3B18">
          <w:t>. broj: 4 St-852/2016-</w:t>
        </w:r>
        <w:r w:rsidR="004C2A2F">
          <w:t>12</w:t>
        </w:r>
      </w:sdtContent>
    </w:sdt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</w:r>
    <w:proofErr w:type="spellStart"/>
    <w:r>
      <w:t>Posl</w:t>
    </w:r>
    <w:proofErr w:type="spellEnd"/>
    <w:r>
      <w:t>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St-</w:t>
    </w:r>
    <w:r w:rsidR="00DF3B18">
      <w:t>8</w:t>
    </w:r>
    <w:r w:rsidR="005910D2">
      <w:t>48</w:t>
    </w:r>
    <w:r w:rsidR="00DF3B18">
      <w:t>/2016-</w:t>
    </w:r>
    <w:r w:rsidR="005910D2"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6FD2"/>
    <w:rsid w:val="000137D3"/>
    <w:rsid w:val="00035235"/>
    <w:rsid w:val="00036ADB"/>
    <w:rsid w:val="00054F92"/>
    <w:rsid w:val="0007507F"/>
    <w:rsid w:val="00081DBF"/>
    <w:rsid w:val="00097593"/>
    <w:rsid w:val="000A0470"/>
    <w:rsid w:val="000A5AAB"/>
    <w:rsid w:val="000A7AEE"/>
    <w:rsid w:val="000B0370"/>
    <w:rsid w:val="000D5EFA"/>
    <w:rsid w:val="000D7DFC"/>
    <w:rsid w:val="000E36A7"/>
    <w:rsid w:val="00105774"/>
    <w:rsid w:val="00107DA9"/>
    <w:rsid w:val="00112D54"/>
    <w:rsid w:val="00134676"/>
    <w:rsid w:val="00174F01"/>
    <w:rsid w:val="00180AD8"/>
    <w:rsid w:val="00191D06"/>
    <w:rsid w:val="001B537D"/>
    <w:rsid w:val="001E4FF6"/>
    <w:rsid w:val="001F3FE9"/>
    <w:rsid w:val="00204DEB"/>
    <w:rsid w:val="00224AAD"/>
    <w:rsid w:val="00232A34"/>
    <w:rsid w:val="0024322F"/>
    <w:rsid w:val="0024798E"/>
    <w:rsid w:val="0025102F"/>
    <w:rsid w:val="00252668"/>
    <w:rsid w:val="002534BF"/>
    <w:rsid w:val="00260F35"/>
    <w:rsid w:val="00262377"/>
    <w:rsid w:val="00264035"/>
    <w:rsid w:val="00275EB6"/>
    <w:rsid w:val="00283BE9"/>
    <w:rsid w:val="002850F7"/>
    <w:rsid w:val="002A1208"/>
    <w:rsid w:val="002B36A8"/>
    <w:rsid w:val="002B627E"/>
    <w:rsid w:val="002C28EC"/>
    <w:rsid w:val="002D55AD"/>
    <w:rsid w:val="002E6113"/>
    <w:rsid w:val="002F32FA"/>
    <w:rsid w:val="00315097"/>
    <w:rsid w:val="003157B1"/>
    <w:rsid w:val="00317FBA"/>
    <w:rsid w:val="003264FF"/>
    <w:rsid w:val="003266F0"/>
    <w:rsid w:val="00333A6A"/>
    <w:rsid w:val="003446D3"/>
    <w:rsid w:val="00395F29"/>
    <w:rsid w:val="003971EF"/>
    <w:rsid w:val="003B74B1"/>
    <w:rsid w:val="003D112F"/>
    <w:rsid w:val="003E00AF"/>
    <w:rsid w:val="003F265C"/>
    <w:rsid w:val="00435808"/>
    <w:rsid w:val="0044039B"/>
    <w:rsid w:val="004804E9"/>
    <w:rsid w:val="00481920"/>
    <w:rsid w:val="00485407"/>
    <w:rsid w:val="004977C6"/>
    <w:rsid w:val="004B0907"/>
    <w:rsid w:val="004B6919"/>
    <w:rsid w:val="004C2A2F"/>
    <w:rsid w:val="004E3CF5"/>
    <w:rsid w:val="004F327B"/>
    <w:rsid w:val="004F358F"/>
    <w:rsid w:val="0050060B"/>
    <w:rsid w:val="00502BCB"/>
    <w:rsid w:val="0051365F"/>
    <w:rsid w:val="00513D67"/>
    <w:rsid w:val="00534C17"/>
    <w:rsid w:val="005441A1"/>
    <w:rsid w:val="005468E5"/>
    <w:rsid w:val="005521FC"/>
    <w:rsid w:val="00554328"/>
    <w:rsid w:val="00560E38"/>
    <w:rsid w:val="00560FBF"/>
    <w:rsid w:val="00565D16"/>
    <w:rsid w:val="005672DD"/>
    <w:rsid w:val="00580787"/>
    <w:rsid w:val="00581279"/>
    <w:rsid w:val="005910D2"/>
    <w:rsid w:val="0059183E"/>
    <w:rsid w:val="0059655A"/>
    <w:rsid w:val="005A0AE7"/>
    <w:rsid w:val="005D50EA"/>
    <w:rsid w:val="005D6C5A"/>
    <w:rsid w:val="005E3EB7"/>
    <w:rsid w:val="005E434E"/>
    <w:rsid w:val="00603520"/>
    <w:rsid w:val="00604CEB"/>
    <w:rsid w:val="0061079D"/>
    <w:rsid w:val="00612593"/>
    <w:rsid w:val="00620365"/>
    <w:rsid w:val="006270B6"/>
    <w:rsid w:val="0063080B"/>
    <w:rsid w:val="00630C62"/>
    <w:rsid w:val="006663D6"/>
    <w:rsid w:val="006706ED"/>
    <w:rsid w:val="00672A0C"/>
    <w:rsid w:val="006841D7"/>
    <w:rsid w:val="00693F0F"/>
    <w:rsid w:val="00694363"/>
    <w:rsid w:val="006A66C3"/>
    <w:rsid w:val="006A71CF"/>
    <w:rsid w:val="006B3C3E"/>
    <w:rsid w:val="006C0F66"/>
    <w:rsid w:val="006F3AA2"/>
    <w:rsid w:val="00704476"/>
    <w:rsid w:val="00733E50"/>
    <w:rsid w:val="0077472A"/>
    <w:rsid w:val="00783BDA"/>
    <w:rsid w:val="0079454F"/>
    <w:rsid w:val="007A1B7A"/>
    <w:rsid w:val="007B5EE9"/>
    <w:rsid w:val="007B645C"/>
    <w:rsid w:val="007D18CE"/>
    <w:rsid w:val="007D48AE"/>
    <w:rsid w:val="007D7A8F"/>
    <w:rsid w:val="007E38C9"/>
    <w:rsid w:val="0080758F"/>
    <w:rsid w:val="00814FDD"/>
    <w:rsid w:val="00815514"/>
    <w:rsid w:val="008249FA"/>
    <w:rsid w:val="008270DE"/>
    <w:rsid w:val="00832603"/>
    <w:rsid w:val="00844FE0"/>
    <w:rsid w:val="008551A7"/>
    <w:rsid w:val="00861560"/>
    <w:rsid w:val="0087394A"/>
    <w:rsid w:val="008946FC"/>
    <w:rsid w:val="008A2A93"/>
    <w:rsid w:val="008B1422"/>
    <w:rsid w:val="008B470C"/>
    <w:rsid w:val="008D598C"/>
    <w:rsid w:val="008E1C38"/>
    <w:rsid w:val="008E2F2B"/>
    <w:rsid w:val="008E4F58"/>
    <w:rsid w:val="008F0C79"/>
    <w:rsid w:val="00904EF4"/>
    <w:rsid w:val="00912B21"/>
    <w:rsid w:val="00931764"/>
    <w:rsid w:val="00932619"/>
    <w:rsid w:val="009437FB"/>
    <w:rsid w:val="009603C0"/>
    <w:rsid w:val="00972CF8"/>
    <w:rsid w:val="00985388"/>
    <w:rsid w:val="00985C0A"/>
    <w:rsid w:val="00986F40"/>
    <w:rsid w:val="00987DD0"/>
    <w:rsid w:val="00990EFA"/>
    <w:rsid w:val="0099723F"/>
    <w:rsid w:val="009A5878"/>
    <w:rsid w:val="009B356E"/>
    <w:rsid w:val="009C1AAD"/>
    <w:rsid w:val="009C7404"/>
    <w:rsid w:val="009D109D"/>
    <w:rsid w:val="009D1DFA"/>
    <w:rsid w:val="00A07B23"/>
    <w:rsid w:val="00A17409"/>
    <w:rsid w:val="00A23F8D"/>
    <w:rsid w:val="00A349BA"/>
    <w:rsid w:val="00A55B67"/>
    <w:rsid w:val="00A560B4"/>
    <w:rsid w:val="00A76C7A"/>
    <w:rsid w:val="00A86FF9"/>
    <w:rsid w:val="00AA0ED3"/>
    <w:rsid w:val="00AB182F"/>
    <w:rsid w:val="00AB3868"/>
    <w:rsid w:val="00AD57E9"/>
    <w:rsid w:val="00AF4620"/>
    <w:rsid w:val="00B000DF"/>
    <w:rsid w:val="00B03B42"/>
    <w:rsid w:val="00B0683D"/>
    <w:rsid w:val="00B17BB5"/>
    <w:rsid w:val="00B17EED"/>
    <w:rsid w:val="00B22F6B"/>
    <w:rsid w:val="00B31C9F"/>
    <w:rsid w:val="00B50C26"/>
    <w:rsid w:val="00B668D9"/>
    <w:rsid w:val="00B67FE1"/>
    <w:rsid w:val="00B726BF"/>
    <w:rsid w:val="00B853E6"/>
    <w:rsid w:val="00B953BA"/>
    <w:rsid w:val="00BA4384"/>
    <w:rsid w:val="00BD192E"/>
    <w:rsid w:val="00BE2CDA"/>
    <w:rsid w:val="00BE6E6A"/>
    <w:rsid w:val="00C157BB"/>
    <w:rsid w:val="00C17F0C"/>
    <w:rsid w:val="00C20061"/>
    <w:rsid w:val="00C23697"/>
    <w:rsid w:val="00C23E65"/>
    <w:rsid w:val="00C25CF1"/>
    <w:rsid w:val="00C2739D"/>
    <w:rsid w:val="00C30379"/>
    <w:rsid w:val="00C32C1A"/>
    <w:rsid w:val="00C35228"/>
    <w:rsid w:val="00C40F0B"/>
    <w:rsid w:val="00C53E68"/>
    <w:rsid w:val="00C62E41"/>
    <w:rsid w:val="00C74811"/>
    <w:rsid w:val="00C8148C"/>
    <w:rsid w:val="00C86174"/>
    <w:rsid w:val="00C931B8"/>
    <w:rsid w:val="00CA0CBB"/>
    <w:rsid w:val="00CD64A0"/>
    <w:rsid w:val="00CE335E"/>
    <w:rsid w:val="00CF5B50"/>
    <w:rsid w:val="00D023FB"/>
    <w:rsid w:val="00D14604"/>
    <w:rsid w:val="00D31BE2"/>
    <w:rsid w:val="00D44D01"/>
    <w:rsid w:val="00D8003F"/>
    <w:rsid w:val="00D91E95"/>
    <w:rsid w:val="00DA1AB5"/>
    <w:rsid w:val="00DB3C1B"/>
    <w:rsid w:val="00DB4508"/>
    <w:rsid w:val="00DB4E8D"/>
    <w:rsid w:val="00DC1A62"/>
    <w:rsid w:val="00DD483B"/>
    <w:rsid w:val="00DD5F14"/>
    <w:rsid w:val="00DF28E8"/>
    <w:rsid w:val="00DF2D30"/>
    <w:rsid w:val="00DF3343"/>
    <w:rsid w:val="00DF3B18"/>
    <w:rsid w:val="00DF442A"/>
    <w:rsid w:val="00DF679D"/>
    <w:rsid w:val="00E1200E"/>
    <w:rsid w:val="00E249D6"/>
    <w:rsid w:val="00E369F6"/>
    <w:rsid w:val="00E372E4"/>
    <w:rsid w:val="00E40DC9"/>
    <w:rsid w:val="00E571F3"/>
    <w:rsid w:val="00E57F5E"/>
    <w:rsid w:val="00E73356"/>
    <w:rsid w:val="00E768E9"/>
    <w:rsid w:val="00E815A9"/>
    <w:rsid w:val="00E86C6C"/>
    <w:rsid w:val="00E878B0"/>
    <w:rsid w:val="00EB6B87"/>
    <w:rsid w:val="00EC5AB5"/>
    <w:rsid w:val="00EE7E0E"/>
    <w:rsid w:val="00EF766E"/>
    <w:rsid w:val="00F16F43"/>
    <w:rsid w:val="00F26397"/>
    <w:rsid w:val="00F31225"/>
    <w:rsid w:val="00F32923"/>
    <w:rsid w:val="00F32B1B"/>
    <w:rsid w:val="00F46859"/>
    <w:rsid w:val="00F50A39"/>
    <w:rsid w:val="00F52307"/>
    <w:rsid w:val="00F531AB"/>
    <w:rsid w:val="00F560F8"/>
    <w:rsid w:val="00F84493"/>
    <w:rsid w:val="00F85656"/>
    <w:rsid w:val="00F95A9C"/>
    <w:rsid w:val="00FA4F6C"/>
    <w:rsid w:val="00FB0B18"/>
    <w:rsid w:val="00FB3B04"/>
    <w:rsid w:val="00FC45FC"/>
    <w:rsid w:val="00FE152C"/>
    <w:rsid w:val="00FE1BC8"/>
    <w:rsid w:val="00FE7988"/>
    <w:rsid w:val="00FF1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71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71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71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71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71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71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71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71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71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71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839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2591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7421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St-848/2016-8</izvorni_sadrzaj>
    <derivirana_varijabla naziv="DomainObject.Oznaka_1">St-848/2016-8</derivirana_varijabla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848</izvorni_sadrzaj>
    <derivirana_varijabla naziv="DomainObject.Predmet.Broj_1">848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St-848/2016</izvorni_sadrzaj>
    <derivirana_varijabla naziv="DomainObject.Predmet.OznakaBroj_1">St-848/2016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KANAL j.d.o.o. UMAG</izvorni_sadrzaj>
    <derivirana_varijabla naziv="DomainObject.Predmet.ProtustrankaFormated_1">  KANAL j.d.o.o. UMAG</derivirana_varijabla>
  </DomainObject.Predmet.ProtustrankaFormated>
  <DomainObject.Predmet.ProtustrankaFormatedOIB>
    <izvorni_sadrzaj>  KANAL j.d.o.o. UMAG, OIB 92519853726</izvorni_sadrzaj>
    <derivirana_varijabla naziv="DomainObject.Predmet.ProtustrankaFormatedOIB_1">  KANAL j.d.o.o. UMAG, OIB 92519853726</derivirana_varijabla>
  </DomainObject.Predmet.ProtustrankaFormatedOIB>
  <DomainObject.Predmet.ProtustrankaFormatedWithAdress>
    <izvorni_sadrzaj> KANAL j.d.o.o. UMAG, Babići, Kanal 205 A, 52470 Umag</izvorni_sadrzaj>
    <derivirana_varijabla naziv="DomainObject.Predmet.ProtustrankaFormatedWithAdress_1"> KANAL j.d.o.o. UMAG, Babići, Kanal 205 A, 52470 Umag</derivirana_varijabla>
  </DomainObject.Predmet.ProtustrankaFormatedWithAdress>
  <DomainObject.Predmet.ProtustrankaFormatedWithAdressOIB>
    <izvorni_sadrzaj> KANAL j.d.o.o. UMAG, OIB 92519853726, Babići, Kanal 205 A, 52470 Umag</izvorni_sadrzaj>
    <derivirana_varijabla naziv="DomainObject.Predmet.ProtustrankaFormatedWithAdressOIB_1"> KANAL j.d.o.o. UMAG, OIB 92519853726, Babići, Kanal 205 A, 52470 Umag</derivirana_varijabla>
  </DomainObject.Predmet.ProtustrankaFormatedWithAdressOIB>
  <DomainObject.Predmet.ProtustrankaWithAdress>
    <izvorni_sadrzaj>KANAL j.d.o.o. UMAG Babići, Kanal 205 A, 52470 Umag</izvorni_sadrzaj>
    <derivirana_varijabla naziv="DomainObject.Predmet.ProtustrankaWithAdress_1">KANAL j.d.o.o. UMAG Babići, Kanal 205 A, 52470 Umag</derivirana_varijabla>
  </DomainObject.Predmet.ProtustrankaWithAdress>
  <DomainObject.Predmet.ProtustrankaWithAdressOIB>
    <izvorni_sadrzaj>KANAL j.d.o.o. UMAG, OIB 92519853726, Babići, Kanal 205 A, 52470 Umag</izvorni_sadrzaj>
    <derivirana_varijabla naziv="DomainObject.Predmet.ProtustrankaWithAdressOIB_1">KANAL j.d.o.o. UMAG, OIB 92519853726, Babići, Kanal 205 A, 52470 Umag</derivirana_varijabla>
  </DomainObject.Predmet.ProtustrankaWithAdressOIB>
  <DomainObject.Predmet.ProtustrankaNazivFormated>
    <izvorni_sadrzaj>KANAL j.d.o.o. UMAG</izvorni_sadrzaj>
    <derivirana_varijabla naziv="DomainObject.Predmet.ProtustrankaNazivFormated_1">KANAL j.d.o.o. UMAG</derivirana_varijabla>
  </DomainObject.Predmet.ProtustrankaNazivFormated>
  <DomainObject.Predmet.ProtustrankaNazivFormatedOIB>
    <izvorni_sadrzaj>KANAL j.d.o.o. UMAG, OIB 92519853726</izvorni_sadrzaj>
    <derivirana_varijabla naziv="DomainObject.Predmet.ProtustrankaNazivFormatedOIB_1">KANAL j.d.o.o. UMAG, OIB 92519853726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22312.74</izvorni_sadrzaj>
    <derivirana_varijabla naziv="DomainObject.Predmet.TrenutnaVrijednost_1">22312.74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KANAL j.d.o.o. UMAG</item>
    </izvorni_sadrzaj>
    <derivirana_varijabla naziv="DomainObject.Predmet.ProtuStrankaListFormated_1">
      <item>KANAL j.d.o.o. UMAG</item>
    </derivirana_varijabla>
  </DomainObject.Predmet.ProtuStrankaListFormated>
  <DomainObject.Predmet.ProtuStrankaListFormatedOIB>
    <izvorni_sadrzaj>
      <item>KANAL j.d.o.o. UMAG, OIB 92519853726</item>
    </izvorni_sadrzaj>
    <derivirana_varijabla naziv="DomainObject.Predmet.ProtuStrankaListFormatedOIB_1">
      <item>KANAL j.d.o.o. UMAG, OIB 92519853726</item>
    </derivirana_varijabla>
  </DomainObject.Predmet.ProtuStrankaListFormatedOIB>
  <DomainObject.Predmet.ProtuStrankaListFormatedWithAdress>
    <izvorni_sadrzaj>
      <item>KANAL j.d.o.o. UMAG, Babići, Kanal 205 A, 52470 Umag</item>
    </izvorni_sadrzaj>
    <derivirana_varijabla naziv="DomainObject.Predmet.ProtuStrankaListFormatedWithAdress_1">
      <item>KANAL j.d.o.o. UMAG, Babići, Kanal 205 A, 52470 Umag</item>
    </derivirana_varijabla>
  </DomainObject.Predmet.ProtuStrankaListFormatedWithAdress>
  <DomainObject.Predmet.ProtuStrankaListFormatedWithAdressOIB>
    <izvorni_sadrzaj>
      <item>KANAL j.d.o.o. UMAG, OIB 92519853726, Babići, Kanal 205 A, 52470 Umag</item>
    </izvorni_sadrzaj>
    <derivirana_varijabla naziv="DomainObject.Predmet.ProtuStrankaListFormatedWithAdressOIB_1">
      <item>KANAL j.d.o.o. UMAG, OIB 92519853726, Babići, Kanal 205 A, 52470 Umag</item>
    </derivirana_varijabla>
  </DomainObject.Predmet.ProtuStrankaListFormatedWithAdressOIB>
  <DomainObject.Predmet.ProtuStrankaListNazivFormated>
    <izvorni_sadrzaj>
      <item>KANAL j.d.o.o. UMAG</item>
    </izvorni_sadrzaj>
    <derivirana_varijabla naziv="DomainObject.Predmet.ProtuStrankaListNazivFormated_1">
      <item>KANAL j.d.o.o. UMAG</item>
    </derivirana_varijabla>
  </DomainObject.Predmet.ProtuStrankaListNazivFormated>
  <DomainObject.Predmet.ProtuStrankaListNazivFormatedOIB>
    <izvorni_sadrzaj>
      <item>KANAL j.d.o.o. UMAG, OIB 92519853726</item>
    </izvorni_sadrzaj>
    <derivirana_varijabla naziv="DomainObject.Predmet.ProtuStrankaListNazivFormatedOIB_1">
      <item>KANAL j.d.o.o. UMAG, OIB 92519853726</item>
    </derivirana_varijabla>
  </DomainObject.Predmet.ProtuStrankaListNazivFormatedOIB>
  <DomainObject.Predmet.OstaliListFormated>
    <izvorni_sadrzaj>
      <item>Zlatko Novačić</item>
    </izvorni_sadrzaj>
    <derivirana_varijabla naziv="DomainObject.Predmet.OstaliListFormated_1">
      <item>Zlatko Novačić</item>
    </derivirana_varijabla>
  </DomainObject.Predmet.OstaliListFormated>
  <DomainObject.Predmet.OstaliListFormatedOIB>
    <izvorni_sadrzaj>
      <item>Zlatko Novačić, OIB 90013239111</item>
    </izvorni_sadrzaj>
    <derivirana_varijabla naziv="DomainObject.Predmet.OstaliListFormatedOIB_1">
      <item>Zlatko Novačić, OIB 90013239111</item>
    </derivirana_varijabla>
  </DomainObject.Predmet.OstaliListFormatedOIB>
  <DomainObject.Predmet.OstaliListFormatedWithAdress>
    <izvorni_sadrzaj>
      <item>Zlatko Novačić, Križine 49 A, 52470 Križine</item>
    </izvorni_sadrzaj>
    <derivirana_varijabla naziv="DomainObject.Predmet.OstaliListFormatedWithAdress_1">
      <item>Zlatko Novačić, Križine 49 A, 52470 Križine</item>
    </derivirana_varijabla>
  </DomainObject.Predmet.OstaliListFormatedWithAdress>
  <DomainObject.Predmet.OstaliListFormatedWithAdressOIB>
    <izvorni_sadrzaj>
      <item>Zlatko Novačić, OIB 90013239111, Križine 49 A, 52470 Križine</item>
    </izvorni_sadrzaj>
    <derivirana_varijabla naziv="DomainObject.Predmet.OstaliListFormatedWithAdressOIB_1">
      <item>Zlatko Novačić, OIB 90013239111, Križine 49 A, 52470 Križine</item>
    </derivirana_varijabla>
  </DomainObject.Predmet.OstaliListFormatedWithAdressOIB>
  <DomainObject.Predmet.OstaliListNazivFormated>
    <izvorni_sadrzaj>
      <item>Zlatko Novačić</item>
    </izvorni_sadrzaj>
    <derivirana_varijabla naziv="DomainObject.Predmet.OstaliListNazivFormated_1">
      <item>Zlatko Novačić</item>
    </derivirana_varijabla>
  </DomainObject.Predmet.OstaliListNazivFormated>
  <DomainObject.Predmet.OstaliListNazivFormatedOIB>
    <izvorni_sadrzaj>
      <item>Zlatko Novačić, OIB 90013239111</item>
    </izvorni_sadrzaj>
    <derivirana_varijabla naziv="DomainObject.Predmet.OstaliListNazivFormatedOIB_1">
      <item>Zlatko Novačić, OIB 90013239111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2016.</izvorni_sadrzaj>
    <derivirana_varijabla naziv="DomainObject.Datum_1">25. srpnja 2016.</derivirana_varijabla>
  </DomainObject.Datum>
  <DomainObject.PoslovniBrojDokumenta>
    <izvorni_sadrzaj>St-848/2016-8</izvorni_sadrzaj>
    <derivirana_varijabla naziv="DomainObject.PoslovniBrojDokumenta_1">St-848/2016-8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KANAL j.d.o.o. UMAG</izvorni_sadrzaj>
    <derivirana_varijabla naziv="DomainObject.Predmet.ProtustrankaIDrugi_1">KANAL j.d.o.o.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KANAL j.d.o.o. UMAG, OIB 92519853726, Babići, Kanal 205 A, 52470 Umag</izvorni_sadrzaj>
    <derivirana_varijabla naziv="DomainObject.Predmet.ProtustrankaIDrugiAdressOIB_1">KANAL j.d.o.o. UMAG, OIB 92519853726, Babići, Kanal 205 A,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KANAL j.d.o.o. UMAG</item>
      <item>Zlatko Novačić</item>
    </izvorni_sadrzaj>
    <derivirana_varijabla naziv="DomainObject.Predmet.SudioniciListNaziv_1">
      <item>FINANCIJSKA AGENCIJA, RC RIJEKA, PODRUŽNICA PULA, PULA</item>
      <item>KANAL j.d.o.o. UMAG</item>
      <item>Zlatko Novačić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KANAL j.d.o.o. UMAG, OIB 92519853726, Babići, Kanal 205 A,52470 Umag</item>
      <item>Zlatko Novačić, OIB 90013239111, Križine 49 A,52470 Križine</item>
    </izvorni_sadrzaj>
    <derivirana_varijabla naziv="DomainObject.Predmet.SudioniciListAdressOIB_1">
      <item>FINANCIJSKA AGENCIJA, RC RIJEKA, PODRUŽNICA PULA, PULA, OIB 85821130368, Giardini 5,52100 Pula</item>
      <item>KANAL j.d.o.o. UMAG, OIB 92519853726, Babići, Kanal 205 A,52470 Umag</item>
      <item>Zlatko Novačić, OIB 90013239111, Križine 49 A,52470 Križine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92519853726</item>
      <item>, OIB 90013239111</item>
    </izvorni_sadrzaj>
    <derivirana_varijabla naziv="DomainObject.Predmet.SudioniciListNazivOIB_1">
      <item>, OIB 85821130368</item>
      <item>, OIB 92519853726</item>
      <item>, OIB 90013239111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B874DE-341E-4A43-A78A-13258A175F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1207</properties:Characters>
  <properties:Lines>40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2016-07-22T06:26:00Z</dcterms:created>
  <dc:creator>Jasmina Matika</dc:creator>
  <cp:lastModifiedBy>Sanja Prodan</cp:lastModifiedBy>
  <cp:lastPrinted>2016-07-22T06:27:00Z</cp:lastPrinted>
  <dcterms:modified xmlns:xsi="http://www.w3.org/2001/XMLSchema-instance" xsi:type="dcterms:W3CDTF">2016-07-25T06:42:00Z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St-848/2016-8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