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94ab" w14:paraId="b7e94a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153044" w:rsidP="00EC0A79" w:rsidR="00153044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ALENKO DUNĐER</w:t>
      </w:r>
    </w:p>
    <w:p w:rsidRDefault="00153044" w:rsidP="00EC0A79" w:rsidR="00802355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Ante Mike Tripala 1</w:t>
      </w:r>
    </w:p>
    <w:p w:rsidRDefault="00153044" w:rsidP="00EC0A79" w:rsidR="00153044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Zagreb</w:t>
      </w:r>
    </w:p>
    <w:p w:rsidRDefault="00802355" w:rsidP="00EC0A79" w:rsidR="00802355">
      <w:pPr>
        <w:ind w:firstLine="360"/>
        <w:jc w:val="right"/>
        <w:rPr>
          <w:shd w:themeFill="background1" w:fill="FFFFFF" w:color="auto" w:val="clear"/>
        </w:rPr>
      </w:pPr>
    </w:p>
    <w:p w:rsidRDefault="00802355" w:rsidP="00EC0A79" w:rsidR="00802355">
      <w:pPr>
        <w:ind w:firstLine="360"/>
        <w:jc w:val="right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802355">
        <w:t>74</w:t>
      </w:r>
      <w:r w:rsidR="00153044">
        <w:t>4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802355">
        <w:t>16. svibnja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153044">
        <w:t>VINARIUM d.o.o., Šibenik, Mostarska 61,</w:t>
      </w:r>
      <w:r w:rsidR="00153044" w:rsidRPr="007A679F">
        <w:t xml:space="preserve"> OIB: </w:t>
      </w:r>
      <w:r w:rsidR="00153044">
        <w:t>10301343566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 xml:space="preserve">06. </w:t>
      </w:r>
      <w:r w:rsidR="00802355">
        <w:t>lipnja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153044">
        <w:t>05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 xml:space="preserve">06. </w:t>
      </w:r>
      <w:r w:rsidR="00802355">
        <w:t>lipnja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153044">
        <w:t>07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02355">
        <w:t>16. svibnja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9918CF" w:rsidP="004E23A2" w:rsidR="004E23A2" w:rsidRPr="00F60CD9">
      <w:r>
        <w:t>Martina Kalmeta</w:t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CDD" w:rsidR="008E4CDD">
      <w:r>
        <w:separator/>
      </w:r>
    </w:p>
  </w:endnote>
  <w:endnote w:id="0" w:type="continuationSeparator">
    <w:p w:rsidRDefault="008E4CDD" w:rsidR="008E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CDD" w:rsidR="008E4CDD">
      <w:r>
        <w:separator/>
      </w:r>
    </w:p>
  </w:footnote>
  <w:footnote w:id="0" w:type="continuationSeparator">
    <w:p w:rsidRDefault="008E4CDD" w:rsidR="008E4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DD" w:rsidR="008E4CD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913835" DrawAspect="Content" ShapeID="_x0000_i1025" ProgID="Word.Picture.8" Type="Embed"/>
      </w:object>
    </w:r>
  </w:p>
  <w:p w:rsidRDefault="008E4CDD" w:rsidR="008E4CD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8E4CDD" w:rsidP="001B7DF8" w:rsidR="008E4CDD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</w:t>
    </w:r>
    <w:r w:rsidR="00802355">
      <w:t>74</w:t>
    </w:r>
    <w:r w:rsidR="00153044">
      <w:t>4</w:t>
    </w:r>
    <w:r>
      <w:t>/16-5</w:t>
    </w: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044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A08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C7EB4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2355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918CF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D53C1"/>
    <w:rsid w:val="00CD77EA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D7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7E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7E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7E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D7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7E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7E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7E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VINARIUM društvo s ograničenom odgovornošću za proizvodnju i trgovinu</izvorni_sadrzaj>
    <derivirana_varijabla naziv="DomainObject.Predmet.ProtustrankaFormated_1">  VINARIUM društvo s ograničenom odgovornošću za proizvodnju i trgovinu</derivirana_varijabla>
  </DomainObject.Predmet.ProtustrankaFormated>
  <DomainObject.Predmet.ProtustrankaFormatedOIB>
    <izvorni_sadrzaj>  VINARIUM društvo s ograničenom odgovornošću za proizvodnju i trgovinu, OIB 10301343566</izvorni_sadrzaj>
    <derivirana_varijabla naziv="DomainObject.Predmet.ProtustrankaFormatedOIB_1">  VINARIUM društvo s ograničenom odgovornošću za proizvodnju i trgovinu, OIB 10301343566</derivirana_varijabla>
  </DomainObject.Predmet.ProtustrankaFormatedOIB>
  <DomainObject.Predmet.ProtustrankaFormatedWithAdress>
    <izvorni_sadrzaj> VINARIUM društvo s ograničenom odgovornošću za proizvodnju i trgovinu, Mostarska 61, 22000 Šibenik</izvorni_sadrzaj>
    <derivirana_varijabla naziv="DomainObject.Predmet.ProtustrankaFormatedWithAdress_1"> VINARIUM društvo s ograničenom odgovornošću za proizvodnju i trgovinu, Mostarska 61, 22000 Šibenik</derivirana_varijabla>
  </DomainObject.Predmet.ProtustrankaFormatedWithAdress>
  <DomainObject.Predmet.ProtustrankaFormatedWithAdressOIB>
    <izvorni_sadrzaj> VINARIUM društvo s ograničenom odgovornošću za proizvodnju i trgovinu, OIB 10301343566, Mostarska 61, 22000 Šibenik</izvorni_sadrzaj>
    <derivirana_varijabla naziv="DomainObject.Predmet.ProtustrankaFormatedWithAdressOIB_1"> VINARIUM društvo s ograničenom odgovornošću za proizvodnju i trgovinu, OIB 10301343566, Mostarska 61, 22000 Šibenik</derivirana_varijabla>
  </DomainObject.Predmet.ProtustrankaFormatedWithAdressOIB>
  <DomainObject.Predmet.ProtustrankaWithAdress>
    <izvorni_sadrzaj>VINARIUM društvo s ograničenom odgovornošću za proizvodnju i trgovinu Mostarska 61, 22000 Šibenik</izvorni_sadrzaj>
    <derivirana_varijabla naziv="DomainObject.Predmet.ProtustrankaWithAdress_1">VINARIUM društvo s ograničenom odgovornošću za proizvodnju i trgovinu Mostarska 61, 22000 Šibenik</derivirana_varijabla>
  </DomainObject.Predmet.ProtustrankaWithAdress>
  <DomainObject.Predmet.ProtustrankaWithAdressOIB>
    <izvorni_sadrzaj>VINARIUM društvo s ograničenom odgovornošću za proizvodnju i trgovinu, OIB 10301343566, Mostarska 61, 22000 Šibenik</izvorni_sadrzaj>
    <derivirana_varijabla naziv="DomainObject.Predmet.ProtustrankaWithAdressOIB_1">VINARIUM društvo s ograničenom odgovornošću za proizvodnju i trgovinu, OIB 10301343566, Mostarska 61, 22000 Šibenik</derivirana_varijabla>
  </DomainObject.Predmet.ProtustrankaWithAdressOIB>
  <DomainObject.Predmet.ProtustrankaNazivFormated>
    <izvorni_sadrzaj>VINARIUM društvo s ograničenom odgovornošću za proizvodnju i trgovinu</izvorni_sadrzaj>
    <derivirana_varijabla naziv="DomainObject.Predmet.ProtustrankaNazivFormated_1">VINARIUM društvo s ograničenom odgovornošću za proizvodnju i trgovinu</derivirana_varijabla>
  </DomainObject.Predmet.ProtustrankaNazivFormated>
  <DomainObject.Predmet.ProtustrankaNazivFormatedOIB>
    <izvorni_sadrzaj>VINARIUM društvo s ograničenom odgovornošću za proizvodnju i trgovinu, OIB 10301343566</izvorni_sadrzaj>
    <derivirana_varijabla naziv="DomainObject.Predmet.ProtustrankaNazivFormatedOIB_1">VINARIUM društvo s ograničenom odgovornošću za proizvodnju i trgovinu, OIB 10301343566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VINARIUM društvo s ograničenom odgovornošću za proizvodnju i trgovinu</item>
    </izvorni_sadrzaj>
    <derivirana_varijabla naziv="DomainObject.Predmet.ProtuStrankaListFormated_1">
      <item>VINARIUM društvo s ograničenom odgovornošću za proizvodnju i trgovinu</item>
    </derivirana_varijabla>
  </DomainObject.Predmet.ProtuStrankaListFormated>
  <DomainObject.Predmet.ProtuStrankaListFormatedOIB>
    <izvorni_sadrzaj>
      <item>VINARIUM društvo s ograničenom odgovornošću za proizvodnju i trgovinu, OIB 10301343566</item>
    </izvorni_sadrzaj>
    <derivirana_varijabla naziv="DomainObject.Predmet.ProtuStrankaListFormatedOIB_1">
      <item>VINARIUM društvo s ograničenom odgovornošću za proizvodnju i trgovinu, OIB 10301343566</item>
    </derivirana_varijabla>
  </DomainObject.Predmet.ProtuStrankaListFormatedOIB>
  <DomainObject.Predmet.ProtuStrankaListFormatedWithAdress>
    <izvorni_sadrzaj>
      <item>VINARIUM društvo s ograničenom odgovornošću za proizvodnju i trgovinu, Mostarska 61, 22000 Šibenik</item>
    </izvorni_sadrzaj>
    <derivirana_varijabla naziv="DomainObject.Predmet.ProtuStrankaListFormatedWithAdress_1">
      <item>VINARIUM društvo s ograničenom odgovornošću za proizvodnju i trgovinu, Mostarska 61, 22000 Šibenik</item>
    </derivirana_varijabla>
  </DomainObject.Predmet.ProtuStrankaListFormatedWithAdress>
  <DomainObject.Predmet.ProtuStrankaListFormatedWithAdressOIB>
    <izvorni_sadrzaj>
      <item>VINARIUM društvo s ograničenom odgovornošću za proizvodnju i trgovinu, OIB 10301343566, Mostarska 61, 22000 Šibenik</item>
    </izvorni_sadrzaj>
    <derivirana_varijabla naziv="DomainObject.Predmet.ProtuStrankaListFormatedWithAdressOIB_1">
      <item>VINARIUM društvo s ograničenom odgovornošću za proizvodnju i trgovinu, OIB 10301343566, Mostarska 61, 22000 Šibenik</item>
    </derivirana_varijabla>
  </DomainObject.Predmet.ProtuStrankaListFormatedWithAdressOIB>
  <DomainObject.Predmet.ProtuStrankaListNazivFormated>
    <izvorni_sadrzaj>
      <item>VINARIUM društvo s ograničenom odgovornošću za proizvodnju i trgovinu</item>
    </izvorni_sadrzaj>
    <derivirana_varijabla naziv="DomainObject.Predmet.ProtuStrankaListNazivFormated_1">
      <item>VINARIUM društvo s ograničenom odgovornošću za proizvodnju i trgovinu</item>
    </derivirana_varijabla>
  </DomainObject.Predmet.ProtuStrankaListNazivFormated>
  <DomainObject.Predmet.ProtuStrankaListNazivFormatedOIB>
    <izvorni_sadrzaj>
      <item>VINARIUM društvo s ograničenom odgovornošću za proizvodnju i trgovinu, OIB 10301343566</item>
    </izvorni_sadrzaj>
    <derivirana_varijabla naziv="DomainObject.Predmet.ProtuStrankaListNazivFormatedOIB_1">
      <item>VINARIUM društvo s ograničenom odgovornošću za proizvodnju i trgovinu, OIB 10301343566</item>
    </derivirana_varijabla>
  </DomainObject.Predmet.ProtuStrankaListNazivFormatedOIB>
  <DomainObject.Predmet.OstaliListFormated>
    <izvorni_sadrzaj>
      <item>Alenko Dunđer</item>
    </izvorni_sadrzaj>
    <derivirana_varijabla naziv="DomainObject.Predmet.OstaliListFormated_1">
      <item>Alenko Dunđer</item>
    </derivirana_varijabla>
  </DomainObject.Predmet.OstaliListFormated>
  <DomainObject.Predmet.OstaliListFormatedOIB>
    <izvorni_sadrzaj>
      <item>Alenko Dunđer, OIB 87571778754</item>
    </izvorni_sadrzaj>
    <derivirana_varijabla naziv="DomainObject.Predmet.OstaliListFormatedOIB_1">
      <item>Alenko Dunđer, OIB 87571778754</item>
    </derivirana_varijabla>
  </DomainObject.Predmet.OstaliListFormatedOIB>
  <DomainObject.Predmet.OstaliListFormatedWithAdress>
    <izvorni_sadrzaj>
      <item>Alenko Dunđer, Ante Mike Tripala 1, 10000 Zagreb</item>
    </izvorni_sadrzaj>
    <derivirana_varijabla naziv="DomainObject.Predmet.OstaliListFormatedWithAdress_1">
      <item>Alenko Dunđer, Ante Mike Tripala 1, 10000 Zagreb</item>
    </derivirana_varijabla>
  </DomainObject.Predmet.OstaliListFormatedWithAdress>
  <DomainObject.Predmet.OstaliListFormatedWithAdressOIB>
    <izvorni_sadrzaj>
      <item>Alenko Dunđer, OIB 87571778754, Ante Mike Tripala 1, 10000 Zagreb</item>
    </izvorni_sadrzaj>
    <derivirana_varijabla naziv="DomainObject.Predmet.OstaliListFormatedWithAdressOIB_1">
      <item>Alenko Dunđer, OIB 87571778754, Ante Mike Tripala 1, 10000 Zagreb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VINARIUM društvo s ograničenom odgovornošću za proizvodnju i trgovinu</izvorni_sadrzaj>
    <derivirana_varijabla naziv="DomainObject.Predmet.ProtustrankaIDrugi_1">VINARIUM društvo s ograničenom odgovornošću za proizvodnju i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VINARIUM društvo s ograničenom odgovornošću za proizvodnju i trgovinu, OIB 10301343566, Mostarska 61, 22000 Šibenik</izvorni_sadrzaj>
    <derivirana_varijabla naziv="DomainObject.Predmet.ProtustrankaIDrugiAdressOIB_1">VINARIUM društvo s ograničenom odgovornošću za proizvodnju i trgovinu, OIB 10301343566,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VINARIUM društvo s ograničenom odgovornošću za proizvodnju i trgovinu</item>
      <item>Alenko Dunđer</item>
    </izvorni_sadrzaj>
    <derivirana_varijabla naziv="DomainObject.Predmet.SudioniciListNaziv_1">
      <item>Fina-Podružnica Šibenik</item>
      <item>VINARIUM društvo s ograničenom odgovornošću za proizvodnju i trgovinu</item>
      <item>Alenko Dunđer</item>
    </derivirana_varijabla>
  </DomainObject.Predmet.SudioniciListNaziv>
  <DomainObject.Predmet.SudioniciListAdressOIB>
    <izvorni_sadrzaj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izvorni_sadrzaj>
    <derivirana_varijabla naziv="DomainObject.Predmet.SudioniciListAdressOIB_1"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10301343566</item>
      <item>, OIB 87571778754</item>
    </izvorni_sadrzaj>
    <derivirana_varijabla naziv="DomainObject.Predmet.SudioniciListNazivOIB_1">
      <item>, OIB 85821130368</item>
      <item>, OIB 10301343566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ED747-D734-4D82-9AA1-544540B23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943</properties:Characters>
  <properties:Lines>34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2016-05-12T10:55:00Z</dcterms:created>
  <dc:creator>Ardena Bajlo</dc:creator>
  <cp:lastModifiedBy>Martina Kalmeta</cp:lastModifiedBy>
  <cp:lastPrinted>2016-05-16T12:17:00Z</cp:lastPrinted>
  <dcterms:modified xmlns:xsi="http://www.w3.org/2001/XMLSchema-instance" xsi:type="dcterms:W3CDTF">2016-05-16T12:24:00Z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