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fad1" w14:paraId="b5efad1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C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50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00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009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00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00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50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00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009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00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00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St-927/2016</izvorni_sadrzaj>
    <derivirana_varijabla naziv="DomainObject.Predmet.OznakaBroj_1">St-927/2016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FUNDAMENT d.o.o. NOVIGRAD</izvorni_sadrzaj>
    <derivirana_varijabla naziv="DomainObject.Predmet.ProtustrankaFormated_1">  FUNDAMENT d.o.o. NOVIGRAD</derivirana_varijabla>
  </DomainObject.Predmet.ProtustrankaFormated>
  <DomainObject.Predmet.ProtustrankaFormatedOIB>
    <izvorni_sadrzaj>  FUNDAMENT d.o.o. NOVIGRAD, OIB 86622784509</izvorni_sadrzaj>
    <derivirana_varijabla naziv="DomainObject.Predmet.ProtustrankaFormatedOIB_1">  FUNDAMENT d.o.o. NOVIGRAD, OIB 86622784509</derivirana_varijabla>
  </DomainObject.Predmet.ProtustrankaFormatedOIB>
  <DomainObject.Predmet.ProtustrankaFormatedWithAdress>
    <izvorni_sadrzaj> FUNDAMENT d.o.o. NOVIGRAD, Podravska Ulica 15/B, 52466 Novigrad</izvorni_sadrzaj>
    <derivirana_varijabla naziv="DomainObject.Predmet.ProtustrankaFormatedWithAdress_1"> FUNDAMENT d.o.o. NOVIGRAD, Podravska Ulica 15/B, 52466 Novigrad</derivirana_varijabla>
  </DomainObject.Predmet.ProtustrankaFormatedWithAdress>
  <DomainObject.Predmet.ProtustrankaFormatedWithAdressOIB>
    <izvorni_sadrzaj> FUNDAMENT d.o.o. NOVIGRAD, OIB 86622784509, Podravska Ulica 15/B, 52466 Novigrad</izvorni_sadrzaj>
    <derivirana_varijabla naziv="DomainObject.Predmet.ProtustrankaFormatedWithAdressOIB_1"> FUNDAMENT d.o.o. NOVIGRAD, OIB 86622784509, Podravska Ulica 15/B, 52466 Novigrad</derivirana_varijabla>
  </DomainObject.Predmet.ProtustrankaFormatedWithAdressOIB>
  <DomainObject.Predmet.ProtustrankaWithAdress>
    <izvorni_sadrzaj>FUNDAMENT d.o.o. NOVIGRAD Podravska Ulica 15/B, 52466 Novigrad</izvorni_sadrzaj>
    <derivirana_varijabla naziv="DomainObject.Predmet.ProtustrankaWithAdress_1">FUNDAMENT d.o.o. NOVIGRAD Podravska Ulica 15/B, 52466 Novigrad</derivirana_varijabla>
  </DomainObject.Predmet.ProtustrankaWithAdress>
  <DomainObject.Predmet.ProtustrankaWithAdressOIB>
    <izvorni_sadrzaj>FUNDAMENT d.o.o. NOVIGRAD, OIB 86622784509, Podravska Ulica 15/B, 52466 Novigrad</izvorni_sadrzaj>
    <derivirana_varijabla naziv="DomainObject.Predmet.ProtustrankaWithAdressOIB_1">FUNDAMENT d.o.o. NOVIGRAD, OIB 86622784509, Podravska Ulica 15/B, 52466 Novigrad</derivirana_varijabla>
  </DomainObject.Predmet.ProtustrankaWithAdressOIB>
  <DomainObject.Predmet.ProtustrankaNazivFormated>
    <izvorni_sadrzaj>FUNDAMENT d.o.o. NOVIGRAD</izvorni_sadrzaj>
    <derivirana_varijabla naziv="DomainObject.Predmet.ProtustrankaNazivFormated_1">FUNDAMENT d.o.o. NOVIGRAD</derivirana_varijabla>
  </DomainObject.Predmet.ProtustrankaNazivFormated>
  <DomainObject.Predmet.ProtustrankaNazivFormatedOIB>
    <izvorni_sadrzaj>FUNDAMENT d.o.o. NOVIGRAD, OIB 86622784509</izvorni_sadrzaj>
    <derivirana_varijabla naziv="DomainObject.Predmet.ProtustrankaNazivFormatedOIB_1">FUNDAMENT d.o.o. NOVIGRAD, OIB 86622784509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8311.79</izvorni_sadrzaj>
    <derivirana_varijabla naziv="DomainObject.Predmet.TrenutnaVrijednost_1">8311.79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FUNDAMENT d.o.o. NOVIGRAD</item>
    </izvorni_sadrzaj>
    <derivirana_varijabla naziv="DomainObject.Predmet.ProtuStrankaListFormated_1">
      <item>FUNDAMENT d.o.o. NOVIGRAD</item>
    </derivirana_varijabla>
  </DomainObject.Predmet.ProtuStrankaListFormated>
  <DomainObject.Predmet.ProtuStrankaListFormatedOIB>
    <izvorni_sadrzaj>
      <item>FUNDAMENT d.o.o. NOVIGRAD, OIB 86622784509</item>
    </izvorni_sadrzaj>
    <derivirana_varijabla naziv="DomainObject.Predmet.ProtuStrankaListFormatedOIB_1">
      <item>FUNDAMENT d.o.o. NOVIGRAD, OIB 86622784509</item>
    </derivirana_varijabla>
  </DomainObject.Predmet.ProtuStrankaListFormatedOIB>
  <DomainObject.Predmet.ProtuStrankaListFormatedWithAdress>
    <izvorni_sadrzaj>
      <item>FUNDAMENT d.o.o. NOVIGRAD, Podravska Ulica 15/B, 52466 Novigrad</item>
    </izvorni_sadrzaj>
    <derivirana_varijabla naziv="DomainObject.Predmet.ProtuStrankaListFormatedWithAdress_1">
      <item>FUNDAMENT d.o.o. NOVIGRAD, Podravska Ulica 15/B, 52466 Novigrad</item>
    </derivirana_varijabla>
  </DomainObject.Predmet.ProtuStrankaListFormatedWithAdress>
  <DomainObject.Predmet.ProtuStrankaListFormatedWithAdressOIB>
    <izvorni_sadrzaj>
      <item>FUNDAMENT d.o.o. NOVIGRAD, OIB 86622784509, Podravska Ulica 15/B, 52466 Novigrad</item>
    </izvorni_sadrzaj>
    <derivirana_varijabla naziv="DomainObject.Predmet.ProtuStrankaListFormatedWithAdressOIB_1">
      <item>FUNDAMENT d.o.o. NOVIGRAD, OIB 86622784509, Podravska Ulica 15/B, 52466 Novigrad</item>
    </derivirana_varijabla>
  </DomainObject.Predmet.ProtuStrankaListFormatedWithAdressOIB>
  <DomainObject.Predmet.ProtuStrankaListNazivFormated>
    <izvorni_sadrzaj>
      <item>FUNDAMENT d.o.o. NOVIGRAD</item>
    </izvorni_sadrzaj>
    <derivirana_varijabla naziv="DomainObject.Predmet.ProtuStrankaListNazivFormated_1">
      <item>FUNDAMENT d.o.o. NOVIGRAD</item>
    </derivirana_varijabla>
  </DomainObject.Predmet.ProtuStrankaListNazivFormated>
  <DomainObject.Predmet.ProtuStrankaListNazivFormatedOIB>
    <izvorni_sadrzaj>
      <item>FUNDAMENT d.o.o. NOVIGRAD, OIB 86622784509</item>
    </izvorni_sadrzaj>
    <derivirana_varijabla naziv="DomainObject.Predmet.ProtuStrankaListNazivFormatedOIB_1">
      <item>FUNDAMENT d.o.o. NOVIGRAD, OIB 86622784509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FUNDAMENT d.o.o. NOVIGRAD</izvorni_sadrzaj>
    <derivirana_varijabla naziv="DomainObject.Predmet.ProtustrankaIDrugi_1">FUNDAMENT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FUNDAMENT d.o.o. NOVIGRAD, OIB 86622784509, Podravska Ulica 15/B, 52466 Novigrad</izvorni_sadrzaj>
    <derivirana_varijabla naziv="DomainObject.Predmet.ProtustrankaIDrugiAdressOIB_1">FUNDAMENT d.o.o. NOVIGRAD, OIB 86622784509, Podravska Ulica 15/B,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FUNDAMENT d.o.o. NOVIGRAD</item>
    </izvorni_sadrzaj>
    <derivirana_varijabla naziv="DomainObject.Predmet.SudioniciListNaziv_1">
      <item>FINANCIJSKA AGENCIJA, RC RIJEKA, PODRUŽNICA PULA, PULA</item>
      <item>FUNDAMENT d.o.o.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FUNDAMENT d.o.o. NOVIGRAD, OIB 86622784509, Podravska Ulica 15/B,52466 Novigrad</item>
    </izvorni_sadrzaj>
    <derivirana_varijabla naziv="DomainObject.Predmet.SudioniciListAdressOIB_1">
      <item>FINANCIJSKA AGENCIJA, RC RIJEKA, PODRUŽNICA PULA, PULA, OIB 85821130368, Ulica grada Vukovara 70,10000 Zagreb</item>
      <item>FUNDAMENT d.o.o. NOVIGRAD, OIB 86622784509, Podravska Ulica 15/B,52466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86622784509</item>
    </izvorni_sadrzaj>
    <derivirana_varijabla naziv="DomainObject.Predmet.SudioniciListNazivOIB_1">
      <item>, OIB 85821130368</item>
      <item>, OIB 86622784509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2016-09-23T06:18:00Z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