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15f0" w14:paraId="fdb15f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93954">
        <w:t>5</w:t>
      </w:r>
      <w:r w:rsidR="00E25699">
        <w:t>9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E25699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E25699">
        <w:t>5</w:t>
      </w:r>
      <w:r w:rsidR="000E039A">
        <w:t xml:space="preserve">. </w:t>
      </w:r>
      <w:r w:rsidR="00E25699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E25699" w:rsidRPr="00664915">
        <w:t>SID d.o.o., Šibenik, Jerolima Milete 1, OIB: 96968239922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E25699">
        <w:t>10</w:t>
      </w:r>
      <w:r w:rsidR="00076762">
        <w:t>,</w:t>
      </w:r>
      <w:r w:rsidR="00E25699">
        <w:t>00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E25699">
        <w:t>Sanja Radić</w:t>
      </w:r>
      <w:r w:rsidR="00ED433E">
        <w:t xml:space="preserve">, član uprave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664915">
        <w:t>SID d.o.o., Šibenik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42845">
        <w:t>Jadranske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642845">
        <w:t xml:space="preserve"> je proizvodnja papirnate i kartonske ambalaže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Dužnik navodi da posluje i da </w:t>
      </w:r>
      <w:r w:rsidR="00642845">
        <w:t>ima jednog</w:t>
      </w:r>
      <w:r>
        <w:t xml:space="preserve"> zaposlenika. 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 w:rsidRPr="002C241F">
        <w:t>Što se tiče imovine</w:t>
      </w:r>
      <w:r>
        <w:t xml:space="preserve"> navodi da od imovine</w:t>
      </w:r>
      <w:r w:rsidR="00642845">
        <w:t xml:space="preserve"> ima strojeve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642845">
        <w:t>200.000</w:t>
      </w:r>
      <w:r>
        <w:t>,00 kuna</w:t>
      </w:r>
      <w:r w:rsidR="00642845">
        <w:t xml:space="preserve"> i nekretninu, zgradu od 512 m2, na parceli od 2500 m2, kčbr. 1306/122, zk. ul. 1809, k.o. Danilo Biranj</w:t>
      </w:r>
      <w:r>
        <w:t xml:space="preserve">.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642845">
        <w:t>2</w:t>
      </w:r>
      <w:r>
        <w:t xml:space="preserve"> </w:t>
      </w:r>
      <w:r w:rsidRPr="002C241F">
        <w:t>pečat</w:t>
      </w:r>
      <w:r w:rsidR="00642845">
        <w:t>a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Sanja Radić navodi da je njezin broj mobitela: </w:t>
      </w:r>
      <w:r w:rsidR="00642845">
        <w:t>099/400-6658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>
        <w:t xml:space="preserve">Knjigovodstvo </w:t>
      </w:r>
      <w:r w:rsidR="00642845">
        <w:t>se vodi u društvu i tamo se nalazi dokumentacija. Posebno navodi da je voljna podmiriti dugovanje, pa moli odgodu odluke za 60-90 dana.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>
        <w:t>10,05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/>
    <w:p w:rsidRDefault="00E430D4" w:rsidP="00E25699" w:rsidR="00E430D4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D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93954">
      <w:t>5</w:t>
    </w:r>
    <w:r w:rsidR="00E25699">
      <w:t>9</w:t>
    </w:r>
    <w:r w:rsidR="00B80BDA">
      <w:t>/</w:t>
    </w:r>
    <w:r w:rsidR="00E84861">
      <w:t>20</w:t>
    </w:r>
    <w:r w:rsidR="0019301D">
      <w:t>18</w:t>
    </w:r>
    <w:r w:rsidR="0074759D">
      <w:t>-</w:t>
    </w:r>
    <w:r w:rsidR="00E25699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D5D2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0B8E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3D9F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845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430D4"/>
    <w:rsid w:val="00E60681"/>
    <w:rsid w:val="00E84861"/>
    <w:rsid w:val="00EA6AC4"/>
    <w:rsid w:val="00EC65A5"/>
    <w:rsid w:val="00ED433E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5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5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5. ožujka 2018.</izvorni_sadrzaj>
    <derivirana_varijabla naziv="DomainObject.StvarniPocetakDatum_1">5. ožujka 2018.</derivirana_varijabla>
  </DomainObject.StvarniPocetakDatum>
  <DomainObject.StvarniZavrsetakDatum>
    <izvorni_sadrzaj>5. ožujka 2018.</izvorni_sadrzaj>
    <derivirana_varijabla naziv="DomainObject.StvarniZavrsetakDatum_1">5. ožujka 2018.</derivirana_varijabla>
  </DomainObject.StvarniZavrsetakDatum>
  <DomainObject.PlaniraniZavrsetakDatum>
    <izvorni_sadrzaj>5. ožujka 2018.</izvorni_sadrzaj>
    <derivirana_varijabla naziv="DomainObject.PlaniraniZavrsetakDatum_1">5. ožujka 2018.</derivirana_varijabla>
  </DomainObject.PlaniraniZavrsetakDatum>
  <DomainObject.PlaniraniPocetakDatum>
    <izvorni_sadrzaj>5. ožujka 2018.</izvorni_sadrzaj>
    <derivirana_varijabla naziv="DomainObject.PlaniraniPocetakDatum_1">5.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2018.</izvorni_sadrzaj>
    <derivirana_varijabla naziv="DomainObject.Zapisnik.DatumKreiranja_1">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St-59/2018-5</izvorni_sadrzaj>
    <derivirana_varijabla naziv="DomainObject.Zapisnik.Oznaka_1">St-59/2018-5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St-59/2018-5</izvorni_sadrzaj>
    <derivirana_varijabla naziv="DomainObject.PoslovniBrojDokumenta_1">St-59/2018-5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1856</properties:Characters>
  <properties:Lines>83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2018-03-02T14:18:00Z</dcterms:created>
  <dc:creator>Ardena Bajlo</dc:creator>
  <cp:lastModifiedBy>Ante Rubelj</cp:lastModifiedBy>
  <cp:lastPrinted>2018-03-05T09:00:00Z</cp:lastPrinted>
  <dcterms:modified xmlns:xsi="http://www.w3.org/2001/XMLSchema-instance" xsi:type="dcterms:W3CDTF">2018-03-05T10:33:00Z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St-59/2018-5 / Zapisnik - Ročište radi izjašnjenja o prijedlogu za otvaranje steč.post (1 St-59-2018-povodom prijedloga za otvaranje stečaja-5.3.2018.-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