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6cd7" w14:paraId="1ba6cd7" w:rsidRDefault="00276ED5" w:rsidP="00276ED5" w:rsidR="00276ED5">
      <w:pPr>
        <w15:collapsed w:val="false"/>
      </w:pPr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D16990">
        <w:t xml:space="preserve">                        </w:t>
      </w:r>
      <w:r w:rsidR="008F6127">
        <w:t>1 St-87</w:t>
      </w:r>
      <w:r w:rsidR="006F1D31">
        <w:t>/2016</w:t>
      </w:r>
      <w:r>
        <w:t>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8F6127">
        <w:t xml:space="preserve"> SIB j.d.o.o. za ugostiteljstvo i trgovinu GAREŠNICA, Radnička ulica 3, OIB: 37872236719</w:t>
      </w:r>
      <w:r>
        <w:t xml:space="preserve">,  koji se vodi </w:t>
      </w:r>
      <w:r w:rsidR="008F6127">
        <w:t>kod ovoga suda pod brojem St-87</w:t>
      </w:r>
      <w:r w:rsidR="006F1D31">
        <w:t>/2016</w:t>
      </w:r>
      <w:r>
        <w:t>, temeljem odredbe čl. 430.,  431. i 434. Stečajnog zakona (Narodne novine 71/15), objavljuje:</w:t>
      </w:r>
    </w:p>
    <w:p w:rsidRDefault="008F6127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7.161,41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8F6127">
        <w:t xml:space="preserve">Siniša </w:t>
      </w:r>
      <w:proofErr w:type="spellStart"/>
      <w:r w:rsidR="008F6127">
        <w:t>Kuridža</w:t>
      </w:r>
      <w:proofErr w:type="spellEnd"/>
      <w:r w:rsidR="008F6127">
        <w:t xml:space="preserve"> iz Garešnica, Radnička 3, OIB: 56015325329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F6127" w:rsidP="00276ED5" w:rsidR="00276ED5">
      <w:r>
        <w:t>U Bjelovaru, 1. veljače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</w:t>
      </w:r>
      <w:r w:rsidR="00935A7C">
        <w:t xml:space="preserve">                               </w:t>
      </w:r>
      <w:r>
        <w:t>S</w:t>
      </w:r>
      <w:r w:rsidR="00935A7C">
        <w:t xml:space="preserve"> </w:t>
      </w:r>
      <w:r>
        <w:t>U</w:t>
      </w:r>
      <w:r w:rsidR="00935A7C">
        <w:t xml:space="preserve"> </w:t>
      </w:r>
      <w:r>
        <w:t>D</w:t>
      </w:r>
      <w:r w:rsidR="00935A7C">
        <w:t xml:space="preserve"> </w:t>
      </w:r>
      <w:r>
        <w:t>A</w:t>
      </w:r>
      <w:r w:rsidR="00935A7C">
        <w:t xml:space="preserve"> </w:t>
      </w:r>
      <w:r>
        <w:t>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  <w:r w:rsidR="000D1DF2">
        <w:t xml:space="preserve"> </w:t>
      </w:r>
      <w:bookmarkStart w:name="_GoBack" w:id="0"/>
      <w:bookmarkEnd w:id="0"/>
    </w:p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8F6127" w:rsidP="00276ED5" w:rsidR="00276ED5">
      <w:pPr>
        <w:pStyle w:val="Bezproreda"/>
      </w:pPr>
      <w:r>
        <w:t>Bjelovar, 1. 01. 2016</w:t>
      </w:r>
      <w:r w:rsidR="00276ED5">
        <w:t>.</w:t>
      </w:r>
    </w:p>
    <w:p w:rsidRDefault="000D1DF2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0D1DF2"/>
    <w:rsid w:val="00276ED5"/>
    <w:rsid w:val="006F1D31"/>
    <w:rsid w:val="008F6127"/>
    <w:rsid w:val="00935A7C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F61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61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1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1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1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F61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61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1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1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1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St-87/2016-2</izvorni_sadrzaj>
    <derivirana_varijabla naziv="DomainObject.Oznaka_1">St-87/2016-2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St-87/2016</izvorni_sadrzaj>
    <derivirana_varijabla naziv="DomainObject.Predmet.OznakaBroj_1">St-87/2016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SIB jednostavno društvo s ograničenom odgovornošću za ugostiteljstvo i trgovinu, Garešnica</izvorni_sadrzaj>
    <derivirana_varijabla naziv="DomainObject.Predmet.ProtustrankaFormated_1">  SIB jednostavno društvo s ograničenom odgovornošću za ugostiteljstvo i trgovinu, Garešnica</derivirana_varijabla>
  </DomainObject.Predmet.ProtustrankaFormated>
  <DomainObject.Predmet.ProtustrankaFormatedOIB>
    <izvorni_sadrzaj>  SIB jednostavno društvo s ograničenom odgovornošću za ugostiteljstvo i trgovinu, Garešnica, OIB 37872236719</izvorni_sadrzaj>
    <derivirana_varijabla naziv="DomainObject.Predmet.ProtustrankaFormatedOIB_1">  SIB jednostavno društvo s ograničenom odgovornošću za ugostiteljstvo i trgovinu, Garešnica, OIB 37872236719</derivirana_varijabla>
  </DomainObject.Predmet.ProtustrankaFormatedOIB>
  <DomainObject.Predmet.ProtustrankaFormatedWithAdress>
    <izvorni_sadrzaj> SIB jednostavno društvo s ograničenom odgovornošću za ugostiteljstvo i trgovinu, Garešnica, Radnička ulica 3, 43280 Garešnica</izvorni_sadrzaj>
    <derivirana_varijabla naziv="DomainObject.Predmet.ProtustrankaFormatedWithAdress_1"> SIB jednostavno društvo s ograničenom odgovornošću za ugostiteljstvo i trgovinu, Garešnica, Radnička ulica 3, 43280 Garešnica</derivirana_varijabla>
  </DomainObject.Predmet.ProtustrankaFormatedWithAdress>
  <DomainObject.Predmet.ProtustrankaFormatedWithAdressOIB>
    <izvorni_sadrzaj> SIB jednostavno društvo s ograničenom odgovornošću za ugostiteljstvo i trgovinu, Garešnica, OIB 37872236719, Radnička ulica 3, 43280 Garešnica</izvorni_sadrzaj>
    <derivirana_varijabla naziv="DomainObject.Predmet.ProtustrankaFormatedWithAdressOIB_1"> SIB jednostavno društvo s ograničenom odgovornošću za ugostiteljstvo i trgovinu, Garešnica, OIB 37872236719, Radnička ulica 3, 43280 Garešnica</derivirana_varijabla>
  </DomainObject.Predmet.ProtustrankaFormatedWithAdressOIB>
  <DomainObject.Predmet.ProtustrankaWithAdress>
    <izvorni_sadrzaj>SIB jednostavno društvo s ograničenom odgovornošću za ugostiteljstvo i trgovinu, Garešnica Radnička ulica 3, 43280 Garešnica</izvorni_sadrzaj>
    <derivirana_varijabla naziv="DomainObject.Predmet.ProtustrankaWithAdress_1">SIB jednostavno društvo s ograničenom odgovornošću za ugostiteljstvo i trgovinu, Garešnica Radnička ulica 3, 43280 Garešnica</derivirana_varijabla>
  </DomainObject.Predmet.ProtustrankaWithAdress>
  <DomainObject.Predmet.ProtustrankaWithAdressOIB>
    <izvorni_sadrzaj>SIB jednostavno društvo s ograničenom odgovornošću za ugostiteljstvo i trgovinu, Garešnica, OIB 37872236719, Radnička ulica 3, 43280 Garešnica</izvorni_sadrzaj>
    <derivirana_varijabla naziv="DomainObject.Predmet.ProtustrankaWithAdressOIB_1">SIB jednostavno društvo s ograničenom odgovornošću za ugostiteljstvo i trgovinu, Garešnica, OIB 37872236719, Radnička ulica 3, 43280 Garešnica</derivirana_varijabla>
  </DomainObject.Predmet.ProtustrankaWithAdressOIB>
  <DomainObject.Predmet.ProtustrankaNazivFormated>
    <izvorni_sadrzaj>SIB jednostavno društvo s ograničenom odgovornošću za ugostiteljstvo i trgovinu, Garešnica</izvorni_sadrzaj>
    <derivirana_varijabla naziv="DomainObject.Predmet.ProtustrankaNazivFormated_1">SIB jednostavno društvo s ograničenom odgovornošću za ugostiteljstvo i trgovinu, Garešnica</derivirana_varijabla>
  </DomainObject.Predmet.ProtustrankaNazivFormated>
  <DomainObject.Predmet.ProtustrankaNazivFormatedOIB>
    <izvorni_sadrzaj>SIB jednostavno društvo s ograničenom odgovornošću za ugostiteljstvo i trgovinu, Garešnica, OIB 37872236719</izvorni_sadrzaj>
    <derivirana_varijabla naziv="DomainObject.Predmet.ProtustrankaNazivFormatedOIB_1">SIB jednostavno društvo s ograničenom odgovornošću za ugostiteljstvo i trgovinu, Garešnica, OIB 37872236719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SIB jednostavno društvo s ograničenom odgovornošću za ugostiteljstvo i trgovinu, Garešnica</item>
    </izvorni_sadrzaj>
    <derivirana_varijabla naziv="DomainObject.Predmet.ProtuStrankaListFormated_1">
      <item>SIB jednostavno društvo s ograničenom odgovornošću za ugostiteljstvo i trgovinu, Garešnica</item>
    </derivirana_varijabla>
  </DomainObject.Predmet.ProtuStrankaListFormated>
  <DomainObject.Predmet.ProtuStrankaListFormatedOIB>
    <izvorni_sadrzaj>
      <item>SIB jednostavno društvo s ograničenom odgovornošću za ugostiteljstvo i trgovinu, Garešnica, OIB 37872236719</item>
    </izvorni_sadrzaj>
    <derivirana_varijabla naziv="DomainObject.Predmet.ProtuStrankaListFormatedOIB_1">
      <item>SIB jednostavno društvo s ograničenom odgovornošću za ugostiteljstvo i trgovinu, Garešnica, OIB 37872236719</item>
    </derivirana_varijabla>
  </DomainObject.Predmet.ProtuStrankaListFormatedOIB>
  <DomainObject.Predmet.ProtuStrankaListFormatedWithAdress>
    <izvorni_sadrzaj>
      <item>SIB jednostavno društvo s ograničenom odgovornošću za ugostiteljstvo i trgovinu, Garešnica, Radnička ulica 3, 43280 Garešnica</item>
    </izvorni_sadrzaj>
    <derivirana_varijabla naziv="DomainObject.Predmet.ProtuStrankaListFormatedWithAdress_1">
      <item>SIB jednostavno društvo s ograničenom odgovornošću za ugostiteljstvo i trgovinu, Garešnica, Radnička ulica 3, 43280 Garešnica</item>
    </derivirana_varijabla>
  </DomainObject.Predmet.ProtuStrankaListFormatedWithAdress>
  <DomainObject.Predmet.ProtuStrankaListFormatedWithAdressOIB>
    <izvorni_sadrzaj>
      <item>SIB jednostavno društvo s ograničenom odgovornošću za ugostiteljstvo i trgovinu, Garešnica, OIB 37872236719, Radnička ulica 3, 43280 Garešnica</item>
    </izvorni_sadrzaj>
    <derivirana_varijabla naziv="DomainObject.Predmet.ProtuStrankaListFormatedWithAdressOIB_1">
      <item>SIB jednostavno društvo s ograničenom odgovornošću za ugostiteljstvo i trgovinu, Garešnica, OIB 37872236719, Radnička ulica 3, 43280 Garešnica</item>
    </derivirana_varijabla>
  </DomainObject.Predmet.ProtuStrankaListFormatedWithAdressOIB>
  <DomainObject.Predmet.ProtuStrankaListNazivFormated>
    <izvorni_sadrzaj>
      <item>SIB jednostavno društvo s ograničenom odgovornošću za ugostiteljstvo i trgovinu, Garešnica</item>
    </izvorni_sadrzaj>
    <derivirana_varijabla naziv="DomainObject.Predmet.ProtuStrankaListNazivFormated_1">
      <item>SIB jednostavno društvo s ograničenom odgovornošću za ugostiteljstvo i trgovinu, Garešnica</item>
    </derivirana_varijabla>
  </DomainObject.Predmet.ProtuStrankaListNazivFormated>
  <DomainObject.Predmet.ProtuStrankaListNazivFormatedOIB>
    <izvorni_sadrzaj>
      <item>SIB jednostavno društvo s ograničenom odgovornošću za ugostiteljstvo i trgovinu, Garešnica, OIB 37872236719</item>
    </izvorni_sadrzaj>
    <derivirana_varijabla naziv="DomainObject.Predmet.ProtuStrankaListNazivFormatedOIB_1">
      <item>SIB jednostavno društvo s ograničenom odgovornošću za ugostiteljstvo i trgovinu, Garešnica, OIB 37872236719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St-87/2016-2</izvorni_sadrzaj>
    <derivirana_varijabla naziv="DomainObject.PoslovniBrojDokumenta_1">St-87/2016-2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SIB jednostavno društvo s ograničenom odgovornošću za ugostiteljstvo i trgovinu, Garešnica</izvorni_sadrzaj>
    <derivirana_varijabla naziv="DomainObject.Predmet.ProtustrankaIDrugi_1">SIB jednostavno društvo s ograničenom odgovornošću za ugostiteljstvo i trgovinu,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SIB jednostavno društvo s ograničenom odgovornošću za ugostiteljstvo i trgovinu, Garešnica, OIB 37872236719, Radnička ulica 3, 43280 Garešnica</izvorni_sadrzaj>
    <derivirana_varijabla naziv="DomainObject.Predmet.ProtustrankaIDrugiAdressOIB_1">SIB jednostavno društvo s ograničenom odgovornošću za ugostiteljstvo i trgovinu, Garešnica, OIB 37872236719, Radnička ulica 3,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SIB jednostavno društvo s ograničenom odgovornošću za ugostiteljstvo i trgovinu, Garešnica</item>
    </izvorni_sadrzaj>
    <derivirana_varijabla naziv="DomainObject.Predmet.SudioniciListNaziv_1">
      <item>FINA, RC ZAGREB, Podružnica Bjelovar</item>
      <item>SIB jednostavno društvo s ograničenom odgovornošću za ugostiteljstvo i trgovinu, Garešnica</item>
    </derivirana_varijabla>
  </DomainObject.Predmet.SudioniciListNaziv>
  <DomainObject.Predmet.SudioniciListAdressOIB>
    <izvorni_sadrzaj>
      <item>FINA, RC ZAGREB, Podružnica Bjelovar, OIB 85821130368, F. Supila 4,43000 Bjelovar</item>
      <item>SIB jednostavno društvo s ograničenom odgovornošću za ugostiteljstvo i trgovinu, Garešnica, OIB 37872236719, Radnička ulica 3,43280 Garešnica</item>
    </izvorni_sadrzaj>
    <derivirana_varijabla naziv="DomainObject.Predmet.SudioniciListAdressOIB_1">
      <item>FINA, RC ZAGREB, Podružnica Bjelovar, OIB 85821130368, F. Supila 4,43000 Bjelovar</item>
      <item>SIB jednostavno društvo s ograničenom odgovornošću za ugostiteljstvo i trgovinu, Garešnica, OIB 37872236719, Radnička ulica 3,43280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37872236719</item>
    </izvorni_sadrzaj>
    <derivirana_varijabla naziv="DomainObject.Predmet.SudioniciListNazivOIB_1">
      <item>, OIB 85821130368</item>
      <item>, OIB 37872236719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1620</properties:Characters>
  <properties:Lines>34</properties:Lines>
  <properties:Paragraphs>14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2016-02-01T06:34:00Z</cp:lastPrinted>
  <dcterms:modified xmlns:xsi="http://www.w3.org/2001/XMLSchema-instance" xsi:type="dcterms:W3CDTF">2016-02-01T06:35:00Z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St-87/2016-2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