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9423" w14:paraId="6af9423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12617">
        <w:t>840</w:t>
      </w:r>
      <w:r w:rsidR="00C07369">
        <w:t>/</w:t>
      </w:r>
      <w:r>
        <w:t>1</w:t>
      </w:r>
      <w:r w:rsidR="00A2677E">
        <w:t>6</w:t>
      </w:r>
      <w:r>
        <w:t>-</w:t>
      </w:r>
      <w:r w:rsidR="00812617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812617">
        <w:t xml:space="preserve">KRISTOV, zadruga, Knin, </w:t>
      </w:r>
      <w:proofErr w:type="spellStart"/>
      <w:r w:rsidR="00812617">
        <w:t>Tvrtkova</w:t>
      </w:r>
      <w:proofErr w:type="spellEnd"/>
      <w:r w:rsidR="00812617">
        <w:t xml:space="preserve"> 5, OIB: 64294810393</w:t>
      </w:r>
      <w:r w:rsidR="00CC47CA">
        <w:t xml:space="preserve">, </w:t>
      </w:r>
      <w:r w:rsidR="00812617">
        <w:t>19. rujna</w:t>
      </w:r>
      <w:r w:rsidR="00CC47CA">
        <w:t xml:space="preserve">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812617">
        <w:t xml:space="preserve">KRISTOV, zadruga, Knin, </w:t>
      </w:r>
      <w:proofErr w:type="spellStart"/>
      <w:r w:rsidR="00812617">
        <w:t>Tvrtkova</w:t>
      </w:r>
      <w:proofErr w:type="spellEnd"/>
      <w:r w:rsidR="00812617">
        <w:t xml:space="preserve"> 5, OIB: 64294810393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12617">
        <w:t>840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812617" w:rsidP="00812617" w:rsidR="00812617">
      <w:pPr>
        <w:ind w:firstLine="708"/>
        <w:jc w:val="both"/>
      </w:pPr>
      <w:r>
        <w:t>Postupajući po prijedlogu Financijske agencije za otvaranje stečajnog postupka nad trgovačkim društvom KRISTOV, zadruga, Knin 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>
        <w:t xml:space="preserve">nema nikakve </w:t>
      </w:r>
      <w:r w:rsidRPr="00EB3959">
        <w:t>imovine, da</w:t>
      </w:r>
      <w:r>
        <w:t xml:space="preserve"> </w:t>
      </w:r>
      <w:r w:rsidRPr="00EB3959">
        <w:t>posluje</w:t>
      </w:r>
      <w:r>
        <w:t xml:space="preserve"> i da ima dva zaposlenika</w:t>
      </w:r>
      <w:r w:rsidRPr="00EB3959">
        <w:t xml:space="preserve"> te da je račun u blokadi za iznos od </w:t>
      </w:r>
      <w:r>
        <w:t>oko 38.000,00</w:t>
      </w:r>
      <w:r w:rsidRPr="00EB3959">
        <w:t xml:space="preserve"> kuna</w:t>
      </w:r>
      <w:r>
        <w:t>, a</w:t>
      </w:r>
      <w:r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812617" w:rsidP="00812617" w:rsidR="00812617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812617" w:rsidP="00812617" w:rsidR="00812617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812617" w:rsidP="00812617" w:rsidR="00812617" w:rsidRPr="00D019D4">
      <w:pPr>
        <w:jc w:val="center"/>
      </w:pPr>
    </w:p>
    <w:p w:rsidRDefault="00812617" w:rsidP="00812617" w:rsidR="00812617" w:rsidRPr="00D019D4">
      <w:pPr>
        <w:jc w:val="center"/>
      </w:pPr>
      <w:r w:rsidRPr="00D019D4">
        <w:t xml:space="preserve">U Zadru, </w:t>
      </w:r>
      <w:r>
        <w:t>19. rujna 2016</w:t>
      </w:r>
      <w:r w:rsidRPr="00D019D4">
        <w:t>.</w:t>
      </w:r>
    </w:p>
    <w:p w:rsidRDefault="00812617" w:rsidP="00812617" w:rsidR="00812617"/>
    <w:p w:rsidRDefault="00812617" w:rsidP="00812617" w:rsidR="00812617" w:rsidRPr="00D019D4">
      <w:pPr>
        <w:jc w:val="right"/>
      </w:pPr>
      <w:r w:rsidRPr="00D019D4">
        <w:t>S</w:t>
      </w:r>
      <w:r>
        <w:t>utkinja:</w:t>
      </w:r>
    </w:p>
    <w:p w:rsidRDefault="00812617" w:rsidP="00812617" w:rsidR="00812617">
      <w:pPr>
        <w:jc w:val="right"/>
      </w:pPr>
      <w:r w:rsidRPr="00D019D4">
        <w:t xml:space="preserve">Ardena </w:t>
      </w:r>
      <w:proofErr w:type="spellStart"/>
      <w:r w:rsidRPr="00D019D4">
        <w:t>Bajlo</w:t>
      </w:r>
      <w:proofErr w:type="spellEnd"/>
    </w:p>
    <w:p w:rsidRDefault="00812617" w:rsidP="00812617" w:rsidR="00812617">
      <w:pPr>
        <w:jc w:val="right"/>
      </w:pPr>
    </w:p>
    <w:p w:rsidRDefault="00812617" w:rsidP="00812617" w:rsidR="00812617" w:rsidRPr="00D019D4">
      <w:pPr>
        <w:jc w:val="right"/>
      </w:pPr>
    </w:p>
    <w:p w:rsidRDefault="00812617" w:rsidP="00812617" w:rsidR="00812617" w:rsidRPr="00D019D4">
      <w:pPr>
        <w:jc w:val="right"/>
      </w:pPr>
    </w:p>
    <w:p w:rsidRDefault="00812617" w:rsidP="00812617" w:rsidR="00812617" w:rsidRPr="00B32CC5">
      <w:r w:rsidRPr="00B32CC5">
        <w:t xml:space="preserve">Pouka o pravnom lijeku: </w:t>
      </w:r>
    </w:p>
    <w:p w:rsidRDefault="00812617" w:rsidP="00812617" w:rsidR="00812617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812617" w:rsidP="00812617" w:rsidR="00812617" w:rsidRPr="00D019D4"/>
    <w:p w:rsidRDefault="00812617" w:rsidP="00812617" w:rsidR="00812617" w:rsidRPr="00D019D4">
      <w:r w:rsidRPr="00D019D4">
        <w:t xml:space="preserve">Dostaviti: </w:t>
      </w:r>
    </w:p>
    <w:p w:rsidRDefault="00812617" w:rsidP="00812617" w:rsidR="00812617" w:rsidRPr="00D019D4">
      <w:r w:rsidRPr="00D019D4">
        <w:t>-</w:t>
      </w:r>
      <w:r>
        <w:t xml:space="preserve"> e-</w:t>
      </w:r>
      <w:r w:rsidRPr="00D019D4">
        <w:t>oglasna ploča</w:t>
      </w:r>
    </w:p>
    <w:p w:rsidRDefault="00812617" w:rsidP="00812617" w:rsidR="00812617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812617" w:rsidP="00812617" w:rsidR="00812617" w:rsidRPr="00D019D4">
      <w:r w:rsidRPr="00D019D4">
        <w:t>-</w:t>
      </w:r>
      <w:r>
        <w:t xml:space="preserve"> </w:t>
      </w:r>
      <w:r w:rsidRPr="00D019D4">
        <w:t>u spis</w:t>
      </w:r>
    </w:p>
    <w:p w:rsidRDefault="00812617" w:rsidP="00812617" w:rsidR="00812617" w:rsidRPr="00D019D4"/>
    <w:p w:rsidRDefault="00812617" w:rsidP="00812617" w:rsidR="00812617" w:rsidRPr="00D019D4"/>
    <w:p w:rsidRDefault="00812617" w:rsidP="00812617" w:rsidR="00812617" w:rsidRPr="00D019D4"/>
    <w:p w:rsidRDefault="00812617" w:rsidP="00812617" w:rsidR="00812617" w:rsidRPr="00D019D4"/>
    <w:p w:rsidRDefault="00812617" w:rsidP="00812617" w:rsidR="00812617" w:rsidRPr="00FA3260">
      <w:pPr>
        <w:jc w:val="both"/>
      </w:pPr>
    </w:p>
    <w:p w:rsidRDefault="00812617" w:rsidP="00812617" w:rsidR="00812617" w:rsidRPr="00FA3260">
      <w:pPr>
        <w:ind w:firstLine="708"/>
        <w:jc w:val="both"/>
      </w:pPr>
    </w:p>
    <w:p w:rsidRDefault="00812617" w:rsidP="00812617" w:rsidR="00812617" w:rsidRPr="00FA3260"/>
    <w:p w:rsidRDefault="00812617" w:rsidP="00812617" w:rsidR="00812617" w:rsidRPr="00FA3260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369" w:rsidP="00FC3541" w:rsidR="00C07369">
      <w:r>
        <w:separator/>
      </w:r>
    </w:p>
  </w:endnote>
  <w:endnote w:id="0" w:type="continuationSeparator">
    <w:p w:rsidRDefault="00C07369" w:rsidP="00FC3541" w:rsidR="00C0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369" w:rsidP="00FC3541" w:rsidR="00C07369">
      <w:r>
        <w:separator/>
      </w:r>
    </w:p>
  </w:footnote>
  <w:footnote w:id="0" w:type="continuationSeparator">
    <w:p w:rsidRDefault="00C07369" w:rsidP="00FC3541" w:rsidR="00C0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369" w:rsidP="00FC3541" w:rsidR="00C07369">
    <w:pPr>
      <w:pStyle w:val="Zaglavlje"/>
      <w:jc w:val="right"/>
    </w:pPr>
    <w:r>
      <w:t>1 St-</w:t>
    </w:r>
    <w:r w:rsidR="00812617">
      <w:t>840</w:t>
    </w:r>
    <w:r>
      <w:t>/16-</w:t>
    </w:r>
    <w:r w:rsidR="00812617">
      <w:t>10</w:t>
    </w:r>
  </w:p>
  <w:p w:rsidRDefault="00C07369" w:rsidR="00C0736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42BE7"/>
    <w:rsid w:val="00247B37"/>
    <w:rsid w:val="002F6FEB"/>
    <w:rsid w:val="0031036A"/>
    <w:rsid w:val="003202BD"/>
    <w:rsid w:val="0033015E"/>
    <w:rsid w:val="003438A3"/>
    <w:rsid w:val="003628BB"/>
    <w:rsid w:val="00371287"/>
    <w:rsid w:val="00387347"/>
    <w:rsid w:val="003A0A6A"/>
    <w:rsid w:val="00420A4E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5BDE"/>
    <w:rsid w:val="006F75A9"/>
    <w:rsid w:val="00774D7C"/>
    <w:rsid w:val="007B312D"/>
    <w:rsid w:val="007C5ABC"/>
    <w:rsid w:val="00812617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04D3D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10C9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KRISTOV, braniteljska zadruga za proizvodnju i usluge</izvorni_sadrzaj>
    <derivirana_varijabla naziv="DomainObject.Predmet.ProtustrankaFormated_1">  KRISTOV, braniteljska zadruga za proizvodnju i usluge</derivirana_varijabla>
  </DomainObject.Predmet.ProtustrankaFormated>
  <DomainObject.Predmet.ProtustrankaFormatedOIB>
    <izvorni_sadrzaj>  KRISTOV, braniteljska zadruga za proizvodnju i usluge, OIB 64294810393</izvorni_sadrzaj>
    <derivirana_varijabla naziv="DomainObject.Predmet.ProtustrankaFormatedOIB_1">  KRISTOV, braniteljska zadruga za proizvodnju i usluge, OIB 64294810393</derivirana_varijabla>
  </DomainObject.Predmet.ProtustrankaFormatedOIB>
  <DomainObject.Predmet.ProtustrankaFormatedWithAdress>
    <izvorni_sadrzaj> KRISTOV, braniteljska zadruga za proizvodnju i usluge, Tvrtkova 5 , 22300 Knin</izvorni_sadrzaj>
    <derivirana_varijabla naziv="DomainObject.Predmet.ProtustrankaFormatedWithAdress_1"> KRISTOV, braniteljska zadruga za proizvodnju i usluge, Tvrtkova 5 , 22300 Knin</derivirana_varijabla>
  </DomainObject.Predmet.ProtustrankaFormatedWithAdress>
  <DomainObject.Predmet.ProtustrankaFormatedWithAdressOIB>
    <izvorni_sadrzaj> KRISTOV, braniteljska zadruga za proizvodnju i usluge, OIB 64294810393, Tvrtkova 5 , 22300 Knin</izvorni_sadrzaj>
    <derivirana_varijabla naziv="DomainObject.Predmet.ProtustrankaFormatedWithAdressOIB_1"> KRISTOV, braniteljska zadruga za proizvodnju i usluge, OIB 64294810393, Tvrtkova 5 , 22300 Knin</derivirana_varijabla>
  </DomainObject.Predmet.ProtustrankaFormatedWithAdressOIB>
  <DomainObject.Predmet.ProtustrankaWithAdress>
    <izvorni_sadrzaj>KRISTOV, braniteljska zadruga za proizvodnju i usluge Tvrtkova 5 , 22300 Knin</izvorni_sadrzaj>
    <derivirana_varijabla naziv="DomainObject.Predmet.ProtustrankaWithAdress_1">KRISTOV, braniteljska zadruga za proizvodnju i usluge Tvrtkova 5 , 22300 Knin</derivirana_varijabla>
  </DomainObject.Predmet.ProtustrankaWithAdress>
  <DomainObject.Predmet.ProtustrankaWithAdressOIB>
    <izvorni_sadrzaj>KRISTOV, braniteljska zadruga za proizvodnju i usluge, OIB 64294810393, Tvrtkova 5 , 22300 Knin</izvorni_sadrzaj>
    <derivirana_varijabla naziv="DomainObject.Predmet.ProtustrankaWithAdressOIB_1">KRISTOV, braniteljska zadruga za proizvodnju i usluge, OIB 64294810393, Tvrtkova 5 , 22300 Knin</derivirana_varijabla>
  </DomainObject.Predmet.ProtustrankaWithAdressOIB>
  <DomainObject.Predmet.ProtustrankaNazivFormated>
    <izvorni_sadrzaj>KRISTOV, braniteljska zadruga za proizvodnju i usluge</izvorni_sadrzaj>
    <derivirana_varijabla naziv="DomainObject.Predmet.ProtustrankaNazivFormated_1">KRISTOV, braniteljska zadruga za proizvodnju i usluge</derivirana_varijabla>
  </DomainObject.Predmet.ProtustrankaNazivFormated>
  <DomainObject.Predmet.ProtustrankaNazivFormatedOIB>
    <izvorni_sadrzaj>KRISTOV, braniteljska zadruga za proizvodnju i usluge, OIB 64294810393</izvorni_sadrzaj>
    <derivirana_varijabla naziv="DomainObject.Predmet.ProtustrankaNazivFormatedOIB_1">KRISTOV, braniteljska zadruga za proizvodnju i usluge, OIB 64294810393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KRISTOV, braniteljska zadruga za proizvodnju i usluge</item>
    </izvorni_sadrzaj>
    <derivirana_varijabla naziv="DomainObject.Predmet.ProtuStrankaListFormated_1">
      <item>KRISTOV, braniteljska zadruga za proizvodnju i usluge</item>
    </derivirana_varijabla>
  </DomainObject.Predmet.ProtuStrankaListFormated>
  <DomainObject.Predmet.ProtuStrankaListFormatedOIB>
    <izvorni_sadrzaj>
      <item>KRISTOV, braniteljska zadruga za proizvodnju i usluge, OIB 64294810393</item>
    </izvorni_sadrzaj>
    <derivirana_varijabla naziv="DomainObject.Predmet.ProtuStrankaListFormatedOIB_1">
      <item>KRISTOV, braniteljska zadruga za proizvodnju i usluge, OIB 64294810393</item>
    </derivirana_varijabla>
  </DomainObject.Predmet.ProtuStrankaListFormatedOIB>
  <DomainObject.Predmet.ProtuStrankaListFormatedWithAdress>
    <izvorni_sadrzaj>
      <item>KRISTOV, braniteljska zadruga za proizvodnju i usluge, Tvrtkova 5 , 22300 Knin</item>
    </izvorni_sadrzaj>
    <derivirana_varijabla naziv="DomainObject.Predmet.ProtuStrankaListFormatedWithAdress_1">
      <item>KRISTOV, braniteljska zadruga za proizvodnju i usluge, Tvrtkova 5 , 22300 Knin</item>
    </derivirana_varijabla>
  </DomainObject.Predmet.ProtuStrankaListFormatedWithAdress>
  <DomainObject.Predmet.ProtuStrankaListFormatedWithAdressOIB>
    <izvorni_sadrzaj>
      <item>KRISTOV, braniteljska zadruga za proizvodnju i usluge, OIB 64294810393, Tvrtkova 5 , 22300 Knin</item>
    </izvorni_sadrzaj>
    <derivirana_varijabla naziv="DomainObject.Predmet.ProtuStrankaListFormatedWithAdressOIB_1">
      <item>KRISTOV, braniteljska zadruga za proizvodnju i usluge, OIB 64294810393, Tvrtkova 5 , 22300 Knin</item>
    </derivirana_varijabla>
  </DomainObject.Predmet.ProtuStrankaListFormatedWithAdressOIB>
  <DomainObject.Predmet.ProtuStrankaListNazivFormated>
    <izvorni_sadrzaj>
      <item>KRISTOV, braniteljska zadruga za proizvodnju i usluge</item>
    </izvorni_sadrzaj>
    <derivirana_varijabla naziv="DomainObject.Predmet.ProtuStrankaListNazivFormated_1">
      <item>KRISTOV, braniteljska zadruga za proizvodnju i usluge</item>
    </derivirana_varijabla>
  </DomainObject.Predmet.ProtuStrankaListNazivFormated>
  <DomainObject.Predmet.ProtuStrankaListNazivFormatedOIB>
    <izvorni_sadrzaj>
      <item>KRISTOV, braniteljska zadruga za proizvodnju i usluge, OIB 64294810393</item>
    </izvorni_sadrzaj>
    <derivirana_varijabla naziv="DomainObject.Predmet.ProtuStrankaListNazivFormatedOIB_1">
      <item>KRISTOV, braniteljska zadruga za proizvodnju i usluge, OIB 64294810393</item>
    </derivirana_varijabla>
  </DomainObject.Predmet.ProtuStrankaListNazivFormatedOIB>
  <DomainObject.Predmet.OstaliListFormated>
    <izvorni_sadrzaj>
      <item>Leo Kristov</item>
    </izvorni_sadrzaj>
    <derivirana_varijabla naziv="DomainObject.Predmet.OstaliListFormated_1">
      <item>Leo Kristov</item>
    </derivirana_varijabla>
  </DomainObject.Predmet.OstaliListFormated>
  <DomainObject.Predmet.OstaliListFormatedOIB>
    <izvorni_sadrzaj>
      <item>Leo Kristov, OIB 55320775702</item>
    </izvorni_sadrzaj>
    <derivirana_varijabla naziv="DomainObject.Predmet.OstaliListFormatedOIB_1">
      <item>Leo Kristov, OIB 55320775702</item>
    </derivirana_varijabla>
  </DomainObject.Predmet.OstaliListFormatedOIB>
  <DomainObject.Predmet.OstaliListFormatedWithAdress>
    <izvorni_sadrzaj>
      <item>Leo Kristov, Tvrtkova 5, 22300 Knin</item>
    </izvorni_sadrzaj>
    <derivirana_varijabla naziv="DomainObject.Predmet.OstaliListFormatedWithAdress_1">
      <item>Leo Kristov, Tvrtkova 5, 22300 Knin</item>
    </derivirana_varijabla>
  </DomainObject.Predmet.OstaliListFormatedWithAdress>
  <DomainObject.Predmet.OstaliListFormatedWithAdressOIB>
    <izvorni_sadrzaj>
      <item>Leo Kristov, OIB 55320775702, Tvrtkova 5, 22300 Knin</item>
    </izvorni_sadrzaj>
    <derivirana_varijabla naziv="DomainObject.Predmet.OstaliListFormatedWithAdressOIB_1">
      <item>Leo Kristov, OIB 55320775702, Tvrtkova 5, 22300 Knin</item>
    </derivirana_varijabla>
  </DomainObject.Predmet.OstaliListFormatedWithAdressOIB>
  <DomainObject.Predmet.OstaliListNazivFormated>
    <izvorni_sadrzaj>
      <item>Leo Kristov</item>
    </izvorni_sadrzaj>
    <derivirana_varijabla naziv="DomainObject.Predmet.OstaliListNazivFormated_1">
      <item>Leo Kristov</item>
    </derivirana_varijabla>
  </DomainObject.Predmet.OstaliListNazivFormated>
  <DomainObject.Predmet.OstaliListNazivFormatedOIB>
    <izvorni_sadrzaj>
      <item>Leo Kristov, OIB 55320775702</item>
    </izvorni_sadrzaj>
    <derivirana_varijabla naziv="DomainObject.Predmet.OstaliListNazivFormatedOIB_1">
      <item>Leo Kristov, OIB 55320775702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KRISTOV, braniteljska zadruga za proizvodnju i usluge</izvorni_sadrzaj>
    <derivirana_varijabla naziv="DomainObject.Predmet.ProtustrankaIDrugi_1">KRISTOV, braniteljska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KRISTOV, braniteljska zadruga za proizvodnju i usluge, OIB 64294810393, Tvrtkova 5 , 22300 Knin</izvorni_sadrzaj>
    <derivirana_varijabla naziv="DomainObject.Predmet.ProtustrankaIDrugiAdressOIB_1">KRISTOV, braniteljska zadruga za proizvodnju i usluge, OIB 64294810393, Tvrtkova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KRISTOV, braniteljska zadruga za proizvodnju i usluge</item>
      <item>Leo Kristov</item>
    </izvorni_sadrzaj>
    <derivirana_varijabla naziv="DomainObject.Predmet.SudioniciListNaziv_1">
      <item>FINA - Podružnica Šibenik</item>
      <item>KRISTOV, braniteljska zadruga za proizvodnju i usluge</item>
      <item>Leo Kristov</item>
    </derivirana_varijabla>
  </DomainObject.Predmet.SudioniciListNaziv>
  <DomainObject.Predmet.SudioniciListAdressOIB>
    <izvorni_sadrzaj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izvorni_sadrzaj>
    <derivirana_varijabla naziv="DomainObject.Predmet.SudioniciListAdressOIB_1"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64294810393</item>
      <item>, OIB 55320775702</item>
    </izvorni_sadrzaj>
    <derivirana_varijabla naziv="DomainObject.Predmet.SudioniciListNazivOIB_1">
      <item>, OIB 85821130368</item>
      <item>, OIB 64294810393</item>
      <item>, OIB 55320775702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D71FE-4BDE-4DDD-8BA7-992940434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2441</properties:Characters>
  <properties:Lines>86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2016-09-20T06:56:00Z</dcterms:created>
  <dc:creator>Ardena Bajlo</dc:creator>
  <cp:lastModifiedBy>wsadmin</cp:lastModifiedBy>
  <cp:lastPrinted>2014-11-21T08:47:00Z</cp:lastPrinted>
  <dcterms:modified xmlns:xsi="http://www.w3.org/2001/XMLSchema-instance" xsi:type="dcterms:W3CDTF">2016-09-20T10:49:00Z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