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b98e" w14:paraId="3dcb98e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477870" w:rsidP="0066441A" w:rsidR="00477870">
      <w:pPr>
        <w:rPr>
          <w:b/>
          <w:sz w:val="22"/>
          <w:szCs w:val="22"/>
        </w:rPr>
      </w:pPr>
    </w:p>
    <w:p w:rsidRDefault="00477870" w:rsidP="0066441A" w:rsidR="00477870" w:rsidRPr="001B2379">
      <w:pPr>
        <w:rPr>
          <w:b/>
          <w:sz w:val="22"/>
          <w:szCs w:val="22"/>
        </w:rPr>
      </w:pP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5F021E">
        <w:rPr>
          <w:b/>
          <w:sz w:val="22"/>
          <w:szCs w:val="22"/>
        </w:rPr>
        <w:t>-933/16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5D7D56" w:rsidRPr="005D7D56">
        <w:rPr>
          <w:sz w:val="22"/>
          <w:szCs w:val="22"/>
        </w:rPr>
        <w:t xml:space="preserve"> </w:t>
      </w:r>
      <w:r w:rsidR="005D7D56">
        <w:rPr>
          <w:sz w:val="22"/>
          <w:szCs w:val="22"/>
        </w:rPr>
        <w:t xml:space="preserve">LUXUS d.o.o. Dubrovnik, Komajska 9, OIB: 56023495809, </w:t>
      </w:r>
      <w:r w:rsidR="00477870">
        <w:rPr>
          <w:sz w:val="22"/>
          <w:szCs w:val="22"/>
        </w:rPr>
        <w:t xml:space="preserve">dana </w:t>
      </w:r>
      <w:r w:rsidR="004005EA">
        <w:rPr>
          <w:sz w:val="22"/>
          <w:szCs w:val="22"/>
        </w:rPr>
        <w:t>20</w:t>
      </w:r>
      <w:r w:rsidR="005D7D56">
        <w:rPr>
          <w:sz w:val="22"/>
          <w:szCs w:val="22"/>
        </w:rPr>
        <w:t>. rujna  2016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005EA">
        <w:rPr>
          <w:bCs/>
          <w:sz w:val="22"/>
          <w:szCs w:val="22"/>
        </w:rPr>
        <w:t xml:space="preserve">Ivan Šteko, Imotski, K. Tomislava 8, OIB: </w:t>
      </w:r>
      <w:r w:rsidR="004005EA" w:rsidRPr="00CE61FD">
        <w:rPr>
          <w:bCs/>
          <w:sz w:val="22"/>
          <w:szCs w:val="22"/>
        </w:rPr>
        <w:t>17080810514</w:t>
      </w:r>
      <w:r w:rsidR="004005EA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5D7D56">
        <w:rPr>
          <w:sz w:val="22"/>
          <w:szCs w:val="22"/>
        </w:rPr>
        <w:t>LUXUS d.o.o. Dubrovnik, Komajska 9, OIB: 56023495809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Božo Guvo, Split, Smiljanićeva 2, OIB: 55368811100.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>
        <w:rPr>
          <w:sz w:val="22"/>
          <w:szCs w:val="22"/>
        </w:rPr>
        <w:t xml:space="preserve">isti ima prebivalište u </w:t>
      </w:r>
      <w:r w:rsidR="004005EA">
        <w:rPr>
          <w:sz w:val="22"/>
          <w:szCs w:val="22"/>
        </w:rPr>
        <w:t>Imotskom</w:t>
      </w:r>
      <w:r>
        <w:rPr>
          <w:sz w:val="22"/>
          <w:szCs w:val="22"/>
        </w:rPr>
        <w:t>, te da ne može kvalitetno obavljati dužnost privremenog 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4005EA">
        <w:rPr>
          <w:sz w:val="22"/>
          <w:szCs w:val="22"/>
        </w:rPr>
        <w:t>Ivan Šteko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4005EA">
        <w:rPr>
          <w:sz w:val="22"/>
          <w:szCs w:val="22"/>
        </w:rPr>
        <w:t xml:space="preserve">Ivana Šteko </w:t>
      </w:r>
      <w:r w:rsidR="0066441A" w:rsidRPr="00D562A6">
        <w:rPr>
          <w:sz w:val="22"/>
          <w:szCs w:val="22"/>
        </w:rPr>
        <w:t xml:space="preserve">i imenovanju novog u osobi </w:t>
      </w:r>
      <w:r w:rsidR="004005EA">
        <w:rPr>
          <w:sz w:val="22"/>
          <w:szCs w:val="22"/>
        </w:rPr>
        <w:t>Boža Guvo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005EA">
        <w:rPr>
          <w:sz w:val="22"/>
          <w:szCs w:val="22"/>
        </w:rPr>
        <w:t>20</w:t>
      </w:r>
      <w:r w:rsidR="005D7D56">
        <w:rPr>
          <w:sz w:val="22"/>
          <w:szCs w:val="22"/>
        </w:rPr>
        <w:t>. rujna 2016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  <w:r w:rsidR="004005EA">
        <w:rPr>
          <w:b/>
          <w:sz w:val="22"/>
          <w:szCs w:val="22"/>
        </w:rPr>
        <w:t xml:space="preserve">, v.r.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C350C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515EA3">
      <w:rPr>
        <w:b/>
        <w:sz w:val="22"/>
        <w:szCs w:val="22"/>
      </w:rPr>
      <w:t>7-St-933/16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1A593D"/>
    <w:rsid w:val="0027199F"/>
    <w:rsid w:val="00396B81"/>
    <w:rsid w:val="003B3FD0"/>
    <w:rsid w:val="004005EA"/>
    <w:rsid w:val="00477870"/>
    <w:rsid w:val="004C350C"/>
    <w:rsid w:val="00515EA3"/>
    <w:rsid w:val="005D7D56"/>
    <w:rsid w:val="005F021E"/>
    <w:rsid w:val="00660BDD"/>
    <w:rsid w:val="0066441A"/>
    <w:rsid w:val="00693C5A"/>
    <w:rsid w:val="0080081A"/>
    <w:rsid w:val="00835016"/>
    <w:rsid w:val="00847437"/>
    <w:rsid w:val="00853132"/>
    <w:rsid w:val="008A2FBF"/>
    <w:rsid w:val="009349D4"/>
    <w:rsid w:val="00971B5C"/>
    <w:rsid w:val="0099236A"/>
    <w:rsid w:val="00A44B17"/>
    <w:rsid w:val="00C171B6"/>
    <w:rsid w:val="00CE61FD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50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50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50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50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50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50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50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50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</izvorni_sadrzaj>
    <derivirana_varijabla naziv="DomainObject.Predmet.OstaliListFormated_1">
      <item>odv. Peća Mihailovski</item>
      <item>St.up. Srđana Morpurgo</item>
      <item>st.up. Ivan Šteko</item>
    </derivirana_varijabla>
  </DomainObject.Predmet.OstaliListFormated>
  <DomainObject.Predmet.OstaliListFormatedOIB>
    <izvorni_sadrzaj>
      <item>odv. Peća Mihailovski</item>
      <item>St.up. Srđana Morpurgo</item>
      <item>st.up. Ivan Šteko</item>
    </izvorni_sadrzaj>
    <derivirana_varijabla naziv="DomainObject.Predmet.OstaliListFormatedOIB_1">
      <item>odv. Peća Mihailovski</item>
      <item>St.up. Srđana Morpurgo</item>
      <item>st.up. Ivan Šteko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</izvorni_sadrzaj>
    <derivirana_varijabla naziv="DomainObject.Predmet.OstaliListFormatedWithAdress_1">
      <item>odv. Peća Mihailovski</item>
      <item>St.up. Srđana Morpurgo</item>
      <item>st.up. Ivan Šteko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</izvorni_sadrzaj>
    <derivirana_varijabla naziv="DomainObject.Predmet.OstaliListFormatedWithAdressOIB_1">
      <item>odv. Peća Mihailovski</item>
      <item>St.up. Srđana Morpurgo</item>
      <item>st.up. Ivan Šteko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</izvorni_sadrzaj>
    <derivirana_varijabla naziv="DomainObject.Predmet.OstaliListNazivFormated_1">
      <item>odv. Peća Mihailovski</item>
      <item>St.up. Srđana Morpurgo</item>
      <item>st.up. Ivan Šteko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</izvorni_sadrzaj>
    <derivirana_varijabla naziv="DomainObject.Predmet.OstaliListNazivFormatedOIB_1">
      <item>odv. Peća Mihailovski</item>
      <item>St.up. Srđana Morpurgo</item>
      <item>st.up. 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273</properties:Words>
  <properties:Characters>1493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2016-09-20T12:08:00Z</dcterms:created>
  <dc:creator>dbutigan</dc:creator>
  <cp:lastModifiedBy>Mara Marčinko</cp:lastModifiedBy>
  <cp:lastPrinted>2016-09-20T12:13:00Z</cp:lastPrinted>
  <dcterms:modified xmlns:xsi="http://www.w3.org/2001/XMLSchema-instance" xsi:type="dcterms:W3CDTF">2016-09-20T12:42:00Z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