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1214" w14:paraId="8b31214" w:rsidRDefault="000D6EBC" w:rsidP="00910611" w:rsidR="00263C2D">
      <w:pPr>
        <w:ind w:firstLine="708"/>
        <w15:collapsed w:val="false"/>
      </w:pPr>
      <w:bookmarkStart w:name="_GoBack" w:id="0"/>
      <w:bookmarkEnd w:id="0"/>
      <w:r>
        <w:t xml:space="preserve"> </w:t>
      </w:r>
      <w:r w:rsidR="00263C2D">
        <w:t xml:space="preserve">     </w:t>
      </w:r>
      <w:r w:rsidR="00263C2D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3C2D" w:rsidP="00910611" w:rsidR="00263C2D">
      <w:r>
        <w:rPr>
          <w:rFonts w:eastAsia="MS Mincho"/>
        </w:rPr>
        <w:t xml:space="preserve">   REPUBLIKA HRVATSKA</w:t>
      </w:r>
    </w:p>
    <w:p w:rsidRDefault="00263C2D" w:rsidP="00910611" w:rsidR="00263C2D">
      <w:r>
        <w:rPr>
          <w:rFonts w:eastAsia="MS Mincho"/>
        </w:rPr>
        <w:t>TRGOVAČKI SUD U RIJECI</w:t>
      </w:r>
    </w:p>
    <w:p w:rsidRDefault="00263C2D" w:rsidR="00263C2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D6EBC" w:rsidP="00910611" w:rsidR="000D6EBC" w:rsidRPr="00910611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/>
    <w:p w:rsidRDefault="009366B8" w:rsidP="002C208D" w:rsidR="009366B8" w:rsidRPr="001911E8">
      <w:pPr>
        <w:ind w:firstLine="708"/>
        <w:jc w:val="both"/>
      </w:pPr>
      <w:r w:rsidRPr="001911E8">
        <w:t>Trgovački sud u Rijeci,</w:t>
      </w:r>
      <w:r w:rsidR="005C0141">
        <w:t xml:space="preserve"> OIB 88785964957,</w:t>
      </w:r>
      <w:r w:rsidRPr="001911E8">
        <w:t xml:space="preserve"> po stečajnom sucu Danieli Korlević, u stečajnom postupku nad dužnikom </w:t>
      </w:r>
      <w:r w:rsidR="00612052">
        <w:rPr>
          <w:b/>
        </w:rPr>
        <w:t xml:space="preserve">PAN TRADING d.o.o. RIJEKA, Krešimirova 3, </w:t>
      </w:r>
      <w:r w:rsidRPr="001911E8"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 4. Stečajnog zakona (</w:t>
      </w:r>
      <w:r w:rsidR="005C0141">
        <w:t>Narodne novine br.</w:t>
      </w:r>
      <w:r w:rsidRPr="001911E8">
        <w:t xml:space="preserve">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</w:t>
      </w:r>
      <w:r w:rsidR="005C0141">
        <w:t>Narodne novine br.</w:t>
      </w:r>
      <w:r w:rsidR="002C208D" w:rsidRPr="001911E8">
        <w:t xml:space="preserve">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0D6EBC">
        <w:t>22. rujna</w:t>
      </w:r>
      <w:r w:rsidR="00E97141">
        <w:t xml:space="preserve"> 201</w:t>
      </w:r>
      <w:r w:rsidR="00437BD6">
        <w:t>6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 xml:space="preserve"> iznosi </w:t>
      </w:r>
      <w:r w:rsidR="00612052" w:rsidRPr="00612052">
        <w:rPr>
          <w:rFonts w:cs="Arial"/>
          <w:b/>
        </w:rPr>
        <w:t>377.685,00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0D6EBC" w:rsidP="00626A3D" w:rsidR="00626A3D" w:rsidRPr="00626A3D">
      <w:pPr>
        <w:jc w:val="center"/>
        <w:rPr>
          <w:b/>
        </w:rPr>
      </w:pPr>
      <w:r>
        <w:rPr>
          <w:b/>
        </w:rPr>
        <w:t>08. studenoga</w:t>
      </w:r>
      <w:r w:rsidR="00626A3D" w:rsidRPr="00626A3D">
        <w:rPr>
          <w:b/>
        </w:rPr>
        <w:t xml:space="preserve"> 201</w:t>
      </w:r>
      <w:r w:rsidR="00633479">
        <w:rPr>
          <w:b/>
        </w:rPr>
        <w:t>6</w:t>
      </w:r>
      <w:r w:rsidR="00626A3D" w:rsidRPr="00626A3D">
        <w:rPr>
          <w:b/>
        </w:rPr>
        <w:t>.</w:t>
      </w:r>
      <w:r w:rsidR="00CA7505">
        <w:rPr>
          <w:b/>
        </w:rPr>
        <w:t xml:space="preserve"> </w:t>
      </w:r>
      <w:r w:rsidR="00626A3D" w:rsidRPr="00626A3D">
        <w:rPr>
          <w:b/>
        </w:rPr>
        <w:t>g</w:t>
      </w:r>
      <w:r w:rsidR="00CA7505">
        <w:rPr>
          <w:b/>
        </w:rPr>
        <w:t>odine</w:t>
      </w:r>
      <w:r w:rsidR="00626A3D" w:rsidRPr="00626A3D">
        <w:rPr>
          <w:b/>
        </w:rPr>
        <w:t xml:space="preserve"> u </w:t>
      </w:r>
      <w:r>
        <w:rPr>
          <w:b/>
        </w:rPr>
        <w:t>11</w:t>
      </w:r>
      <w:r w:rsidR="00626A3D" w:rsidRPr="00626A3D">
        <w:rPr>
          <w:b/>
        </w:rPr>
        <w:t>:00 sati</w:t>
      </w:r>
    </w:p>
    <w:p w:rsidRDefault="009366B8" w:rsidP="00DD4CC0" w:rsidR="009366B8">
      <w:pPr>
        <w:jc w:val="center"/>
        <w:rPr>
          <w:b/>
        </w:rPr>
      </w:pPr>
      <w:r w:rsidRPr="001911E8">
        <w:rPr>
          <w:b/>
        </w:rPr>
        <w:t xml:space="preserve">Trgovački sud </w:t>
      </w:r>
      <w:r w:rsidR="001335E5">
        <w:rPr>
          <w:b/>
        </w:rPr>
        <w:t xml:space="preserve">u </w:t>
      </w:r>
      <w:r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437BD6" w:rsidR="00E97141">
      <w:pPr>
        <w:jc w:val="both"/>
      </w:pPr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437BD6">
        <w:t>mrežnoj stranici e-O</w:t>
      </w:r>
      <w:r w:rsidR="009366B8" w:rsidRPr="001911E8">
        <w:t>glas</w:t>
      </w:r>
      <w:r w:rsidR="006371D6" w:rsidRPr="001911E8">
        <w:t>n</w:t>
      </w:r>
      <w:r w:rsidR="005C0141">
        <w:t>a</w:t>
      </w:r>
      <w:r w:rsidR="006371D6" w:rsidRPr="001911E8">
        <w:t xml:space="preserve"> ploč</w:t>
      </w:r>
      <w:r w:rsidR="005C0141">
        <w:t>a</w:t>
      </w:r>
      <w:r w:rsidR="006371D6" w:rsidRPr="001911E8">
        <w:t xml:space="preserve"> s</w:t>
      </w:r>
      <w:r w:rsidR="007F088F" w:rsidRPr="001911E8">
        <w:t>ud</w:t>
      </w:r>
      <w:r w:rsidR="005C0141">
        <w:t>ov</w:t>
      </w:r>
      <w:r w:rsidR="007F088F" w:rsidRPr="001911E8">
        <w:t>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2F4968" w:rsidR="002D30E6" w:rsidRPr="001911E8">
      <w:pPr>
        <w:jc w:val="both"/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612052" w:rsidRPr="00612052">
        <w:rPr>
          <w:rFonts w:cs="Arial"/>
        </w:rPr>
        <w:t xml:space="preserve">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>;</w:t>
      </w:r>
    </w:p>
    <w:p w:rsidRDefault="007F088F" w:rsidP="006371D6" w:rsidR="007F088F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612052">
        <w:t xml:space="preserve">377.685,00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nekretnina označena pod točkom I. se na</w:t>
      </w:r>
      <w:r w:rsidR="00C57EDD">
        <w:t xml:space="preserve"> </w:t>
      </w:r>
      <w:r w:rsidRPr="001911E8">
        <w:t xml:space="preserve">ročištu za dražbu ne može prodati ispod </w:t>
      </w:r>
      <w:r w:rsidR="003E012C">
        <w:t xml:space="preserve">cijene od </w:t>
      </w:r>
      <w:r w:rsidR="000D6EBC">
        <w:rPr>
          <w:b/>
        </w:rPr>
        <w:t>36.000</w:t>
      </w:r>
      <w:r w:rsidR="00821D4E">
        <w:rPr>
          <w:b/>
        </w:rPr>
        <w:t>,00</w:t>
      </w:r>
      <w:r w:rsidR="00612052" w:rsidRPr="00E97141">
        <w:rPr>
          <w:b/>
        </w:rPr>
        <w:t xml:space="preserve"> </w:t>
      </w:r>
      <w:r w:rsidR="003E012C" w:rsidRPr="00E97141">
        <w:rPr>
          <w:b/>
        </w:rPr>
        <w:t>kn</w:t>
      </w:r>
      <w:r w:rsidRPr="001911E8">
        <w:t>;</w:t>
      </w:r>
      <w:r w:rsidR="00612052">
        <w:t xml:space="preserve"> </w:t>
      </w:r>
    </w:p>
    <w:p w:rsidRDefault="009366B8" w:rsidP="006371D6" w:rsidR="009366B8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lastRenderedPageBreak/>
        <w:t xml:space="preserve">- </w:t>
      </w:r>
      <w:r w:rsidRPr="00612052">
        <w:rPr>
          <w:rFonts w:cs="Arial"/>
        </w:rPr>
        <w:t xml:space="preserve">na predmetnoj nekretnini u zemljišnim knjigama Općinskog suda u Kutini uknjiženo je pravo zaloga na temelju Ugovora o kreditu broj 301-163/04 sa Sporazumom o osiguranju novčane tražbine zasnivanjem založnog prava na nekretninama od 8. rujna 2004.g. br. Ov-2550/04 za iznos od 100.000,00 EUR-a u kunskoj protuvrijednosti prema srednjem tečaju za devize Hypo Alpe Adria bank d.d. važećem na dan korištenja kredita  uvećanom za pripadajuće kamate, eventualne zatezne kamate te sve  naknade i troškove iz Ugovora u korist </w:t>
      </w:r>
      <w:r>
        <w:rPr>
          <w:rFonts w:cs="Arial"/>
        </w:rPr>
        <w:t xml:space="preserve">H-ABDUCO d.o.o. ZAGREB, Slavonska avenija 6a, </w:t>
      </w:r>
      <w:r w:rsidRPr="00612052">
        <w:rPr>
          <w:rFonts w:cs="Arial"/>
        </w:rPr>
        <w:t>uz zabilježbu ovršivosti tražbine zaprimljenom pod brojem Z-2210/2004</w:t>
      </w:r>
      <w:r>
        <w:rPr>
          <w:rFonts w:cs="Arial"/>
        </w:rPr>
        <w:t>;</w:t>
      </w:r>
    </w:p>
    <w:p w:rsidRDefault="00612052" w:rsidP="00612052" w:rsidR="00612052">
      <w:pPr>
        <w:jc w:val="both"/>
        <w:rPr>
          <w:rFonts w:cs="Arial"/>
        </w:rPr>
      </w:pPr>
    </w:p>
    <w:p w:rsidRDefault="00612052" w:rsidP="00612052" w:rsidR="00612052" w:rsidRPr="00612052">
      <w:pPr>
        <w:jc w:val="both"/>
        <w:rPr>
          <w:rFonts w:cs="Arial"/>
        </w:rPr>
      </w:pPr>
      <w:r w:rsidRPr="00612052">
        <w:rPr>
          <w:rFonts w:cs="Arial"/>
        </w:rPr>
        <w:t xml:space="preserve">- </w:t>
      </w:r>
      <w:r>
        <w:rPr>
          <w:rFonts w:cs="Arial"/>
        </w:rPr>
        <w:t>n</w:t>
      </w:r>
      <w:r w:rsidRPr="00612052">
        <w:rPr>
          <w:rFonts w:cs="Arial"/>
        </w:rPr>
        <w:t>a predmetnoj nekretnini u zemljišnim knjigama Općinskog suda u Kutini uknjiženo je pravo zaloga na temelju rješenja posl. br. Ovr-702/08 od 5. studenog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radi osiguranja novčane tražbine u iznosu od 933.314,55 kn kao i zakonske kamate na iznos glavnice od 27. lipnja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,radi osiguranja novčane tražbine u iznosu od 1.169.076,78 kn, kao  i zakonske kamate na iznos glavnice od 25. listopada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2.300,00 kn kao i zakonske kamate na iznos glavnice od 21. ožujka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30.300,00 kn kao i zakonske kamate od 18. studenog 2006.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te troškova postupka osiguranja uz zabilježbu ovršivosti tražbine u korist Republike Hrvatske, Ministarstva financija, Porezne uprave Područnog ureda Rijeka</w:t>
      </w:r>
      <w:r>
        <w:rPr>
          <w:rFonts w:cs="Arial"/>
        </w:rPr>
        <w:t>;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0D6EBC">
        <w:t>04. studenoga</w:t>
      </w:r>
      <w:r w:rsidR="0010640C">
        <w:t xml:space="preserve"> 201</w:t>
      </w:r>
      <w:r w:rsidR="00633479">
        <w:t>6</w:t>
      </w:r>
      <w:r w:rsidR="0010640C">
        <w:t>.</w:t>
      </w:r>
      <w:r w:rsidR="00437BD6">
        <w:t xml:space="preserve"> </w:t>
      </w:r>
      <w:r w:rsidR="0010640C">
        <w:t>g</w:t>
      </w:r>
      <w:r w:rsidR="00437BD6">
        <w:t>odine</w:t>
      </w:r>
      <w:r w:rsidR="006371D6" w:rsidRPr="001911E8">
        <w:t xml:space="preserve"> </w:t>
      </w:r>
      <w:r w:rsidRPr="001911E8">
        <w:t xml:space="preserve">dale osiguranje uplatom </w:t>
      </w:r>
      <w:r w:rsidR="000D6EBC">
        <w:rPr>
          <w:b/>
        </w:rPr>
        <w:t>3</w:t>
      </w:r>
      <w:r w:rsidRPr="005C0141">
        <w:rPr>
          <w:b/>
        </w:rPr>
        <w:t>% od utvrđene vrijednosti</w:t>
      </w:r>
      <w:r w:rsidRPr="001911E8">
        <w:t xml:space="preserve"> u korist žiroračuna ovog suda broj </w:t>
      </w:r>
      <w:r w:rsidR="00F50048" w:rsidRPr="001911E8">
        <w:t xml:space="preserve">HR59 2390 0011 3000 0270 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>091 300 5202.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0D6EBC">
        <w:t>22. rujna</w:t>
      </w:r>
      <w:r w:rsidR="00E97141">
        <w:t xml:space="preserve"> 201</w:t>
      </w:r>
      <w:r w:rsidR="00437BD6">
        <w:t>6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Stečajni sudac</w:t>
      </w:r>
    </w:p>
    <w:p w:rsidRDefault="001911E8" w:rsidP="00263C2D" w:rsidR="00263C2D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4122D5">
        <w:t xml:space="preserve"> </w:t>
      </w:r>
      <w:r w:rsidR="00263C2D">
        <w:t xml:space="preserve"> </w:t>
      </w:r>
    </w:p>
    <w:p w:rsidRDefault="00263C2D" w:rsidP="00263C2D" w:rsidR="00263C2D">
      <w:pPr>
        <w:ind w:firstLine="708" w:left="1416"/>
        <w:jc w:val="right"/>
      </w:pPr>
    </w:p>
    <w:p w:rsidRDefault="003E0DD6" w:rsidP="00263C2D" w:rsidR="009366B8" w:rsidRPr="001911E8">
      <w:r>
        <w:t xml:space="preserve"> </w:t>
      </w:r>
      <w:r w:rsidR="009366B8"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0D6EBC" w:rsidP="009366B8" w:rsidR="000D6EBC"/>
    <w:p w:rsidRDefault="009366B8" w:rsidP="009366B8" w:rsidR="009366B8" w:rsidRPr="00372264">
      <w:pPr>
        <w:rPr>
          <w:b/>
          <w:sz w:val="20"/>
          <w:szCs w:val="20"/>
        </w:rPr>
      </w:pPr>
      <w:r w:rsidRPr="00372264">
        <w:rPr>
          <w:b/>
          <w:sz w:val="20"/>
          <w:szCs w:val="20"/>
        </w:rPr>
        <w:lastRenderedPageBreak/>
        <w:t>DNA</w:t>
      </w:r>
      <w:r w:rsidR="006371D6" w:rsidRPr="00372264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Vesna </w:t>
      </w:r>
      <w:r w:rsidR="0010640C" w:rsidRPr="00E97141">
        <w:rPr>
          <w:sz w:val="20"/>
          <w:szCs w:val="20"/>
        </w:rPr>
        <w:t>Stančić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D010EE" w:rsidP="009366B8" w:rsidR="00D010EE">
      <w:pPr>
        <w:rPr>
          <w:sz w:val="20"/>
          <w:szCs w:val="20"/>
        </w:rPr>
      </w:pPr>
      <w:r>
        <w:rPr>
          <w:sz w:val="20"/>
          <w:szCs w:val="20"/>
        </w:rPr>
        <w:t xml:space="preserve">  H-ABDUCO d.o.o. ZAGREB</w:t>
      </w:r>
    </w:p>
    <w:p w:rsidRDefault="0099797A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 </w:t>
      </w:r>
      <w:r w:rsidR="00B50374" w:rsidRPr="00E97141">
        <w:rPr>
          <w:sz w:val="20"/>
          <w:szCs w:val="20"/>
        </w:rPr>
        <w:t xml:space="preserve">RH po zz ŽDO </w:t>
      </w:r>
      <w:r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99797A"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0D6EBC">
        <w:rPr>
          <w:sz w:val="20"/>
          <w:szCs w:val="20"/>
        </w:rPr>
        <w:t>22.9</w:t>
      </w:r>
      <w:r w:rsidR="00372264">
        <w:rPr>
          <w:sz w:val="20"/>
          <w:szCs w:val="20"/>
        </w:rPr>
        <w:t>.</w:t>
      </w:r>
      <w:r w:rsidR="00437BD6">
        <w:rPr>
          <w:sz w:val="20"/>
          <w:szCs w:val="20"/>
        </w:rPr>
        <w:t>2016</w:t>
      </w:r>
      <w:r w:rsidR="001911E8" w:rsidRPr="00E97141">
        <w:rPr>
          <w:sz w:val="20"/>
          <w:szCs w:val="20"/>
        </w:rPr>
        <w:t>.</w:t>
      </w:r>
      <w:r w:rsidR="00437BD6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437BD6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3E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019E" w:rsidRPr="00E97141">
      <w:rPr>
        <w:b/>
      </w:rPr>
      <w:t>27/09-</w:t>
    </w:r>
    <w:r w:rsidR="000D6EBC">
      <w:rPr>
        <w:b/>
      </w:rPr>
      <w:t>166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D6EBC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1E3E2C"/>
    <w:rsid w:val="00203D74"/>
    <w:rsid w:val="00242926"/>
    <w:rsid w:val="00263C2D"/>
    <w:rsid w:val="002A7231"/>
    <w:rsid w:val="002C208D"/>
    <w:rsid w:val="002D30E6"/>
    <w:rsid w:val="002F4968"/>
    <w:rsid w:val="003111A5"/>
    <w:rsid w:val="00372264"/>
    <w:rsid w:val="003A71C3"/>
    <w:rsid w:val="003C0A4D"/>
    <w:rsid w:val="003E012C"/>
    <w:rsid w:val="003E0DD6"/>
    <w:rsid w:val="00410F84"/>
    <w:rsid w:val="004122D5"/>
    <w:rsid w:val="00434210"/>
    <w:rsid w:val="00437BD6"/>
    <w:rsid w:val="00454C89"/>
    <w:rsid w:val="00455B36"/>
    <w:rsid w:val="00485FA8"/>
    <w:rsid w:val="004B3755"/>
    <w:rsid w:val="004E20FD"/>
    <w:rsid w:val="0050198C"/>
    <w:rsid w:val="00511AE2"/>
    <w:rsid w:val="00574B23"/>
    <w:rsid w:val="005C0141"/>
    <w:rsid w:val="0060019E"/>
    <w:rsid w:val="00612052"/>
    <w:rsid w:val="006153C9"/>
    <w:rsid w:val="00621034"/>
    <w:rsid w:val="00626A3D"/>
    <w:rsid w:val="00633479"/>
    <w:rsid w:val="006371D6"/>
    <w:rsid w:val="00672FDB"/>
    <w:rsid w:val="006B715E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02324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7EDD"/>
    <w:rsid w:val="00C77D7B"/>
    <w:rsid w:val="00C9379E"/>
    <w:rsid w:val="00CA102E"/>
    <w:rsid w:val="00CA7505"/>
    <w:rsid w:val="00CC08B3"/>
    <w:rsid w:val="00CC682D"/>
    <w:rsid w:val="00D010EE"/>
    <w:rsid w:val="00D20D50"/>
    <w:rsid w:val="00D40C34"/>
    <w:rsid w:val="00D731D6"/>
    <w:rsid w:val="00DA6406"/>
    <w:rsid w:val="00DB265D"/>
    <w:rsid w:val="00DD4CC0"/>
    <w:rsid w:val="00DE7920"/>
    <w:rsid w:val="00E06AAB"/>
    <w:rsid w:val="00E0749F"/>
    <w:rsid w:val="00E65C78"/>
    <w:rsid w:val="00E87D9F"/>
    <w:rsid w:val="00E97141"/>
    <w:rsid w:val="00F00ABA"/>
    <w:rsid w:val="00F33489"/>
    <w:rsid w:val="00F50048"/>
    <w:rsid w:val="00F85EF2"/>
    <w:rsid w:val="00FB3C5B"/>
    <w:rsid w:val="00FC56DC"/>
    <w:rsid w:val="00FD1577"/>
    <w:rsid w:val="00FD22C2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E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E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E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E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E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E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E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E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Formated>
  <DomainObject.Predmet.OstaliList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FormatedOIB>
  <DomainObject.Predmet.OstaliListFormatedWithAdress>
    <izvorni_sadrzaj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izvorni_sadrzaj>
    <derivirana_varijabla naziv="DomainObject.Predmet.OstaliListFormatedWithAdress_1"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derivirana_varijabla>
  </DomainObject.Predmet.OstaliListFormatedWithAdress>
  <DomainObject.Predmet.OstaliListFormatedWithAdressOIB>
    <izvorni_sadrzaj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izvorni_sadrzaj>
    <derivirana_varijabla naziv="DomainObject.Predmet.OstaliListFormatedWithAdressOIB_1"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derivirana_varijabla>
  </DomainObject.Predmet.OstaliListFormatedWithAdressOIB>
  <DomainObject.Predmet.OstaliListNaziv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Naziv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NazivFormated>
  <DomainObject.Predmet.OstaliListNaziv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Naziv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SudioniciListNaziv_1"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SudioniciListNaziv>
  <DomainObject.Predmet.SudioniciListAdressOIB>
    <izvorni_sadrzaj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</izvorni_sadrzaj>
    <derivirana_varijabla naziv="DomainObject.Predmet.SudioniciListAdressOIB_1"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4113</properties:Characters>
  <properties:Lines>107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2016-09-22T08:29:00Z</dcterms:created>
  <dc:creator>ksarlija</dc:creator>
  <cp:lastModifiedBy>Jasna Radulović</cp:lastModifiedBy>
  <cp:lastPrinted>2016-09-22T08:30:00Z</cp:lastPrinted>
  <dcterms:modified xmlns:xsi="http://www.w3.org/2001/XMLSchema-instance" xsi:type="dcterms:W3CDTF">2016-09-22T08:36:00Z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