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9a81" w14:paraId="9289a8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5C6F4A" w:rsidP="00584931" w:rsidR="005C6F4A">
      <w:pPr>
        <w:ind w:left="5040"/>
        <w:jc w:val="right"/>
      </w:pPr>
      <w:r>
        <w:t>ROBERT POPOVAČKI</w:t>
      </w:r>
    </w:p>
    <w:p w:rsidRDefault="005C6F4A" w:rsidP="00584931" w:rsidR="0023329B">
      <w:pPr>
        <w:ind w:left="5040"/>
        <w:jc w:val="right"/>
      </w:pPr>
      <w:r>
        <w:t xml:space="preserve"> Ulica Sv. Duha 3</w:t>
      </w:r>
    </w:p>
    <w:p w:rsidRDefault="005C6F4A" w:rsidP="00584931" w:rsidR="005C6F4A">
      <w:pPr>
        <w:ind w:left="5040"/>
        <w:jc w:val="right"/>
      </w:pPr>
      <w:r>
        <w:t>POSEDARJE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C0F7F">
        <w:t>54</w:t>
      </w:r>
      <w:r w:rsidR="005C6F4A">
        <w:t>7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5C6F4A">
        <w:t>POPOVAČKI BRODOGRADNJA j.d.o.o., Zadar, Miljenka Stančića 1, OIB: 93628565669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7C0F7F">
        <w:t>08,</w:t>
      </w:r>
      <w:r w:rsidR="005C6F4A">
        <w:t>25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7C0F7F">
        <w:t>08,</w:t>
      </w:r>
      <w:r w:rsidR="005C6F4A">
        <w:t>27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894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7C0F7F">
      <w:rPr>
        <w:b/>
        <w:bCs/>
        <w:sz w:val="28"/>
      </w:rPr>
      <w:t>54</w:t>
    </w:r>
    <w:r w:rsidR="005C6F4A">
      <w:rPr>
        <w:b/>
        <w:bCs/>
        <w:sz w:val="28"/>
      </w:rPr>
      <w:t>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1956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1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95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95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95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1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95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95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95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POPOVAČKI BRODOGRADNJA j.d.o.o. za preinake i popravak brodova</izvorni_sadrzaj>
    <derivirana_varijabla naziv="DomainObject.Predmet.ProtustrankaFormated_1">  POPOVAČKI BRODOGRADNJA j.d.o.o. za preinake i popravak brodova</derivirana_varijabla>
  </DomainObject.Predmet.ProtustrankaFormated>
  <DomainObject.Predmet.ProtustrankaFormatedOIB>
    <izvorni_sadrzaj>  POPOVAČKI BRODOGRADNJA j.d.o.o. za preinake i popravak brodova, OIB 93628565669</izvorni_sadrzaj>
    <derivirana_varijabla naziv="DomainObject.Predmet.ProtustrankaFormatedOIB_1">  POPOVAČKI BRODOGRADNJA j.d.o.o. za preinake i popravak brodova, OIB 93628565669</derivirana_varijabla>
  </DomainObject.Predmet.ProtustrankaFormatedOIB>
  <DomainObject.Predmet.ProtustrankaFormatedWithAdress>
    <izvorni_sadrzaj> POPOVAČKI BRODOGRADNJA j.d.o.o. za preinake i popravak brodova, Miljenka Stančića 1, 23000 Zadar</izvorni_sadrzaj>
    <derivirana_varijabla naziv="DomainObject.Predmet.ProtustrankaFormatedWithAdress_1"> POPOVAČKI BRODOGRADNJA j.d.o.o. za preinake i popravak brodova, Miljenka Stančića 1, 23000 Zadar</derivirana_varijabla>
  </DomainObject.Predmet.ProtustrankaFormatedWithAdress>
  <DomainObject.Predmet.ProtustrankaFormatedWithAdressOIB>
    <izvorni_sadrzaj> POPOVAČKI BRODOGRADNJA j.d.o.o. za preinake i popravak brodova, OIB 93628565669, Miljenka Stančića 1, 23000 Zadar</izvorni_sadrzaj>
    <derivirana_varijabla naziv="DomainObject.Predmet.ProtustrankaFormatedWithAdressOIB_1"> POPOVAČKI BRODOGRADNJA j.d.o.o. za preinake i popravak brodova, OIB 93628565669, Miljenka Stančića 1, 23000 Zadar</derivirana_varijabla>
  </DomainObject.Predmet.ProtustrankaFormatedWithAdressOIB>
  <DomainObject.Predmet.ProtustrankaWithAdress>
    <izvorni_sadrzaj>POPOVAČKI BRODOGRADNJA j.d.o.o. za preinake i popravak brodova Miljenka Stančića 1, 23000 Zadar</izvorni_sadrzaj>
    <derivirana_varijabla naziv="DomainObject.Predmet.ProtustrankaWithAdress_1">POPOVAČKI BRODOGRADNJA j.d.o.o. za preinake i popravak brodova Miljenka Stančića 1, 23000 Zadar</derivirana_varijabla>
  </DomainObject.Predmet.ProtustrankaWithAdress>
  <DomainObject.Predmet.ProtustrankaWithAdressOIB>
    <izvorni_sadrzaj>POPOVAČKI BRODOGRADNJA j.d.o.o. za preinake i popravak brodova, OIB 93628565669, Miljenka Stančića 1, 23000 Zadar</izvorni_sadrzaj>
    <derivirana_varijabla naziv="DomainObject.Predmet.ProtustrankaWithAdressOIB_1">POPOVAČKI BRODOGRADNJA j.d.o.o. za preinake i popravak brodova, OIB 93628565669, Miljenka Stančića 1, 23000 Zadar</derivirana_varijabla>
  </DomainObject.Predmet.ProtustrankaWithAdressOIB>
  <DomainObject.Predmet.ProtustrankaNazivFormated>
    <izvorni_sadrzaj>POPOVAČKI BRODOGRADNJA j.d.o.o. za preinake i popravak brodova</izvorni_sadrzaj>
    <derivirana_varijabla naziv="DomainObject.Predmet.ProtustrankaNazivFormated_1">POPOVAČKI BRODOGRADNJA j.d.o.o. za preinake i popravak brodova</derivirana_varijabla>
  </DomainObject.Predmet.ProtustrankaNazivFormated>
  <DomainObject.Predmet.ProtustrankaNazivFormatedOIB>
    <izvorni_sadrzaj>POPOVAČKI BRODOGRADNJA j.d.o.o. za preinake i popravak brodova, OIB 93628565669</izvorni_sadrzaj>
    <derivirana_varijabla naziv="DomainObject.Predmet.ProtustrankaNazivFormatedOIB_1">POPOVAČKI BRODOGRADNJA j.d.o.o. za preinake i popravak brodova, OIB 93628565669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31944.96</izvorni_sadrzaj>
    <derivirana_varijabla naziv="DomainObject.Predmet.TrenutnaVrijednost_1">31944.96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POPOVAČKI BRODOGRADNJA j.d.o.o. za preinake i popravak brodova</item>
    </izvorni_sadrzaj>
    <derivirana_varijabla naziv="DomainObject.Predmet.ProtuStrankaListFormated_1">
      <item>POPOVAČKI BRODOGRADNJA j.d.o.o. za preinake i popravak brodova</item>
    </derivirana_varijabla>
  </DomainObject.Predmet.ProtuStrankaListFormated>
  <DomainObject.Predmet.ProtuStrankaListFormatedOIB>
    <izvorni_sadrzaj>
      <item>POPOVAČKI BRODOGRADNJA j.d.o.o. za preinake i popravak brodova, OIB 93628565669</item>
    </izvorni_sadrzaj>
    <derivirana_varijabla naziv="DomainObject.Predmet.ProtuStrankaListFormatedOIB_1">
      <item>POPOVAČKI BRODOGRADNJA j.d.o.o. za preinake i popravak brodova, OIB 93628565669</item>
    </derivirana_varijabla>
  </DomainObject.Predmet.ProtuStrankaListFormatedOIB>
  <DomainObject.Predmet.ProtuStrankaListFormatedWithAdress>
    <izvorni_sadrzaj>
      <item>POPOVAČKI BRODOGRADNJA j.d.o.o. za preinake i popravak brodova, Miljenka Stančića 1, 23000 Zadar</item>
    </izvorni_sadrzaj>
    <derivirana_varijabla naziv="DomainObject.Predmet.ProtuStrankaListFormatedWithAdress_1">
      <item>POPOVAČKI BRODOGRADNJA j.d.o.o. za preinake i popravak brodova, Miljenka Stančića 1, 23000 Zadar</item>
    </derivirana_varijabla>
  </DomainObject.Predmet.ProtuStrankaListFormatedWithAdress>
  <DomainObject.Predmet.ProtuStrankaListFormatedWithAdressOIB>
    <izvorni_sadrzaj>
      <item>POPOVAČKI BRODOGRADNJA j.d.o.o. za preinake i popravak brodova, OIB 93628565669, Miljenka Stančića 1, 23000 Zadar</item>
    </izvorni_sadrzaj>
    <derivirana_varijabla naziv="DomainObject.Predmet.ProtuStrankaListFormatedWithAdressOIB_1">
      <item>POPOVAČKI BRODOGRADNJA j.d.o.o. za preinake i popravak brodova, OIB 93628565669, Miljenka Stančića 1, 23000 Zadar</item>
    </derivirana_varijabla>
  </DomainObject.Predmet.ProtuStrankaListFormatedWithAdressOIB>
  <DomainObject.Predmet.ProtuStrankaListNazivFormated>
    <izvorni_sadrzaj>
      <item>POPOVAČKI BRODOGRADNJA j.d.o.o. za preinake i popravak brodova</item>
    </izvorni_sadrzaj>
    <derivirana_varijabla naziv="DomainObject.Predmet.ProtuStrankaListNazivFormated_1">
      <item>POPOVAČKI BRODOGRADNJA j.d.o.o. za preinake i popravak brodova</item>
    </derivirana_varijabla>
  </DomainObject.Predmet.ProtuStrankaListNazivFormated>
  <DomainObject.Predmet.ProtuStrankaListNazivFormatedOIB>
    <izvorni_sadrzaj>
      <item>POPOVAČKI BRODOGRADNJA j.d.o.o. za preinake i popravak brodova, OIB 93628565669</item>
    </izvorni_sadrzaj>
    <derivirana_varijabla naziv="DomainObject.Predmet.ProtuStrankaListNazivFormatedOIB_1">
      <item>POPOVAČKI BRODOGRADNJA j.d.o.o. za preinake i popravak brodova, OIB 93628565669</item>
    </derivirana_varijabla>
  </DomainObject.Predmet.ProtuStrankaListNazivFormatedOIB>
  <DomainObject.Predmet.OstaliListFormated>
    <izvorni_sadrzaj>
      <item>Robert Popovački</item>
    </izvorni_sadrzaj>
    <derivirana_varijabla naziv="DomainObject.Predmet.OstaliListFormated_1">
      <item>Robert Popovački</item>
    </derivirana_varijabla>
  </DomainObject.Predmet.OstaliListFormated>
  <DomainObject.Predmet.OstaliListFormatedOIB>
    <izvorni_sadrzaj>
      <item>Robert Popovački, OIB 28330099836</item>
    </izvorni_sadrzaj>
    <derivirana_varijabla naziv="DomainObject.Predmet.OstaliListFormatedOIB_1">
      <item>Robert Popovački, OIB 28330099836</item>
    </derivirana_varijabla>
  </DomainObject.Predmet.OstaliListFormatedOIB>
  <DomainObject.Predmet.OstaliListFormatedWithAdress>
    <izvorni_sadrzaj>
      <item>Robert Popovački, Ulica Sv. Duha 3, 23242 Posedarje</item>
    </izvorni_sadrzaj>
    <derivirana_varijabla naziv="DomainObject.Predmet.OstaliListFormatedWithAdress_1">
      <item>Robert Popovački, Ulica Sv. Duha 3, 23242 Posedarje</item>
    </derivirana_varijabla>
  </DomainObject.Predmet.OstaliListFormatedWithAdress>
  <DomainObject.Predmet.OstaliListFormatedWithAdressOIB>
    <izvorni_sadrzaj>
      <item>Robert Popovački, OIB 28330099836, Ulica Sv. Duha 3, 23242 Posedarje</item>
    </izvorni_sadrzaj>
    <derivirana_varijabla naziv="DomainObject.Predmet.OstaliListFormatedWithAdressOIB_1">
      <item>Robert Popovački, OIB 28330099836, Ulica Sv. Duha 3, 23242 Posedarje</item>
    </derivirana_varijabla>
  </DomainObject.Predmet.OstaliListFormatedWithAdressOIB>
  <DomainObject.Predmet.OstaliListNazivFormated>
    <izvorni_sadrzaj>
      <item>Robert Popovački</item>
    </izvorni_sadrzaj>
    <derivirana_varijabla naziv="DomainObject.Predmet.OstaliListNazivFormated_1">
      <item>Robert Popovački</item>
    </derivirana_varijabla>
  </DomainObject.Predmet.OstaliListNazivFormated>
  <DomainObject.Predmet.OstaliListNazivFormatedOIB>
    <izvorni_sadrzaj>
      <item>Robert Popovački, OIB 28330099836</item>
    </izvorni_sadrzaj>
    <derivirana_varijabla naziv="DomainObject.Predmet.OstaliListNazivFormatedOIB_1">
      <item>Robert Popovački, OIB 28330099836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POPOVAČKI BRODOGRADNJA j.d.o.o. za preinake i popravak brodova</izvorni_sadrzaj>
    <derivirana_varijabla naziv="DomainObject.Predmet.ProtustrankaIDrugi_1">POPOVAČKI BRODOGRADNJA j.d.o.o. za preinake i popravak brodova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POPOVAČKI BRODOGRADNJA j.d.o.o. za preinake i popravak brodova, OIB 93628565669, Miljenka Stančića 1, 23000 Zadar</izvorni_sadrzaj>
    <derivirana_varijabla naziv="DomainObject.Predmet.ProtustrankaIDrugiAdressOIB_1">POPOVAČKI BRODOGRADNJA j.d.o.o. za preinake i popravak brodova, OIB 93628565669, Miljenka Stančića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POPOVAČKI BRODOGRADNJA j.d.o.o. za preinake i popravak brodova</item>
      <item>Robert Popovački</item>
    </izvorni_sadrzaj>
    <derivirana_varijabla naziv="DomainObject.Predmet.SudioniciListNaziv_1">
      <item>Financijska agencija</item>
      <item>POPOVAČKI BRODOGRADNJA j.d.o.o. za preinake i popravak brodova</item>
      <item>Robert Popovački</item>
    </derivirana_varijabla>
  </DomainObject.Predmet.SudioniciListNaziv>
  <DomainObject.Predmet.SudioniciListAdressOIB>
    <izvorni_sadrzaj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izvorni_sadrzaj>
    <derivirana_varijabla naziv="DomainObject.Predmet.SudioniciListAdressOIB_1">
      <item>Financijska agencija, OIB 85821130368, Ivana Danila 4,23000 Zadar</item>
      <item>POPOVAČKI BRODOGRADNJA j.d.o.o. za preinake i popravak brodova, OIB 93628565669, Miljenka Stančića 1,23000 Zadar</item>
      <item>Robert Popovački, OIB 28330099836, Ulica Sv. Duha 3,23242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93628565669</item>
      <item>, OIB 28330099836</item>
    </izvorni_sadrzaj>
    <derivirana_varijabla naziv="DomainObject.Predmet.SudioniciListNazivOIB_1">
      <item>, OIB 85821130368</item>
      <item>, OIB 93628565669</item>
      <item>, OIB 28330099836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9DA65-B245-4941-813E-D3B25EDB3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882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2016-04-22T08:33:00Z</dcterms:created>
  <dc:creator>Ardena Bajlo</dc:creator>
  <cp:lastModifiedBy>wsadmin</cp:lastModifiedBy>
  <cp:lastPrinted>2016-04-22T08:27:00Z</cp:lastPrinted>
  <dcterms:modified xmlns:xsi="http://www.w3.org/2001/XMLSchema-instance" xsi:type="dcterms:W3CDTF">2016-04-22T12:03:00Z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