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3f06" w14:paraId="eae3f06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77B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D7079">
        <w:t>2</w:t>
      </w:r>
      <w:r w:rsidR="0063572F">
        <w:t>1</w:t>
      </w:r>
      <w:r w:rsidR="00E737D2">
        <w:t>95</w:t>
      </w:r>
      <w:r>
        <w:t>/1</w:t>
      </w:r>
      <w:r w:rsidR="00E372D9">
        <w:t>6</w:t>
      </w:r>
      <w:r>
        <w:t>-</w:t>
      </w:r>
      <w:r w:rsidR="00ED7079">
        <w:t>1</w:t>
      </w:r>
      <w:r w:rsidR="00E737D2">
        <w:t>5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350F91" w:rsidR="00350F91">
      <w:pPr>
        <w:jc w:val="both"/>
      </w:pPr>
      <w:r>
        <w:tab/>
      </w:r>
      <w:r w:rsidR="00AE4875" w:rsidRPr="00014DB9">
        <w:t xml:space="preserve">Trgovački sud u Osijeku, po sucu mr. sc. Tihomiru Kovačeviću, kao stečajnom sucu, povodom prijedloga </w:t>
      </w:r>
      <w:r w:rsidR="00AE4875" w:rsidRPr="005F4DEA">
        <w:t xml:space="preserve">FINANCIJSKE AGENCIJE ZAGREB, </w:t>
      </w:r>
      <w:r w:rsidR="00AE4875">
        <w:t xml:space="preserve">Regionalni centar Osijek, </w:t>
      </w:r>
      <w:r w:rsidR="00602A6B">
        <w:t>Podružnica Osijek</w:t>
      </w:r>
      <w:r w:rsidR="00AE4875" w:rsidRPr="005F4DEA">
        <w:t xml:space="preserve">, </w:t>
      </w:r>
      <w:r w:rsidR="00AE4875" w:rsidRPr="00014DB9">
        <w:t xml:space="preserve">za otvaranje stečajnog postupka nad dužnikom </w:t>
      </w:r>
      <w:r w:rsidR="00E737D2" w:rsidRPr="00E737D2">
        <w:t>IBS STUDIO društvo s ograničenom odgovornošću za opremanje interijera, Đakovo, Nikole Tesle 104, MBS 030107522, OIB 79194368579</w:t>
      </w:r>
      <w:r w:rsidR="00AE4875" w:rsidRPr="005F4DEA">
        <w:t>,</w:t>
      </w:r>
      <w:r w:rsidR="00AE4875" w:rsidRPr="00014DB9">
        <w:t xml:space="preserve"> za otvaranje stečajnog postupka nad dužnikom dana </w:t>
      </w:r>
      <w:r w:rsidR="0063572F">
        <w:t>9</w:t>
      </w:r>
      <w:r w:rsidR="00AE4875" w:rsidRPr="00014DB9">
        <w:t xml:space="preserve">. </w:t>
      </w:r>
      <w:r w:rsidR="00E737D2">
        <w:t>studenog</w:t>
      </w:r>
      <w:r w:rsidR="00AE4875" w:rsidRPr="00014DB9">
        <w:t xml:space="preserve"> 201</w:t>
      </w:r>
      <w:r w:rsidR="00B94D67">
        <w:t>6</w:t>
      </w:r>
      <w:r w:rsidR="00AE4875" w:rsidRPr="00014DB9">
        <w:t>.</w:t>
      </w:r>
    </w:p>
    <w:p w:rsidRDefault="00A31801" w:rsidR="00A31801"/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E737D2" w:rsidR="0039545B" w:rsidRPr="004E44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>O</w:t>
      </w:r>
      <w:r w:rsidR="006E7B40">
        <w:t>bustavlja</w:t>
      </w:r>
      <w:r w:rsidRPr="00F03FE9">
        <w:t xml:space="preserve"> se stečajn</w:t>
      </w:r>
      <w:r w:rsidR="006E7B40">
        <w:t>i</w:t>
      </w:r>
      <w:r w:rsidRPr="00F03FE9">
        <w:t xml:space="preserve"> postup</w:t>
      </w:r>
      <w:r w:rsidR="006E7B40">
        <w:t>a</w:t>
      </w:r>
      <w:r w:rsidRPr="00F03FE9">
        <w:t xml:space="preserve">k nad dužnikom </w:t>
      </w:r>
      <w:r w:rsidR="00E737D2" w:rsidRPr="00E737D2">
        <w:rPr>
          <w:bCs/>
        </w:rPr>
        <w:t>IBS STUDIO društvo s ograničenom odgovornošću za opremanje interijera, Đakovo, Nikole Tesle 104, MBS 030107522, OIB 79194368579</w:t>
      </w:r>
      <w:r w:rsidRPr="00F03FE9">
        <w:t xml:space="preserve">. </w:t>
      </w:r>
    </w:p>
    <w:p w:rsidRDefault="004E44E9" w:rsidP="004E44E9" w:rsidR="004E44E9" w:rsidRPr="006E7B40">
      <w:pPr>
        <w:ind w:left="2130"/>
        <w:jc w:val="both"/>
        <w:rPr>
          <w:bCs/>
          <w:sz w:val="28"/>
        </w:rPr>
      </w:pPr>
    </w:p>
    <w:p w:rsidRDefault="000D3D1D" w:rsidP="00ED7079" w:rsidR="006E7B40" w:rsidRPr="00F03FE9">
      <w:pPr>
        <w:numPr>
          <w:ilvl w:val="0"/>
          <w:numId w:val="8"/>
        </w:numPr>
        <w:jc w:val="both"/>
        <w:rPr>
          <w:bCs/>
          <w:sz w:val="28"/>
        </w:rPr>
      </w:pPr>
      <w:r>
        <w:t>Nalaže se dužniku da u roku 8 dana naknadi troškove postupka u iznosu od 5.261,22 kn uplatom na žiro-račun ovoga suda broj HR3123900011300000200 s pozivom na broj HR05 272-2195-16 kod Hrvatske poštanske banke</w:t>
      </w:r>
      <w:r w:rsidR="00C14B7D">
        <w:t>.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FA3AE5" w:rsidP="008C4A60" w:rsidR="008C4A60">
      <w:pPr>
        <w:pStyle w:val="Tijeloteksta"/>
        <w:ind w:firstLine="708"/>
      </w:pPr>
      <w:r>
        <w:t xml:space="preserve">Predlagatelj </w:t>
      </w:r>
      <w:r w:rsidR="008C4A60">
        <w:t xml:space="preserve">FINA </w:t>
      </w:r>
      <w:r>
        <w:t xml:space="preserve">je dana </w:t>
      </w:r>
      <w:r w:rsidR="00CB7AD7">
        <w:t>31</w:t>
      </w:r>
      <w:r>
        <w:t>.0</w:t>
      </w:r>
      <w:r w:rsidR="00C85E8C">
        <w:t>8</w:t>
      </w:r>
      <w:r>
        <w:t xml:space="preserve">.2016. godine podnijela ovome sudu prijedlog za otvaranje stečajnog postupka nad dužnikom </w:t>
      </w:r>
      <w:r w:rsidR="00CB7AD7" w:rsidRPr="00CB7AD7">
        <w:rPr>
          <w:bCs/>
        </w:rPr>
        <w:t>IBS STUDIO društvo s ograničenom odgovornošću za opremanje interijera, Đakovo, Nikole Tesle 104, MBS 030107522, OIB 79194368579</w:t>
      </w:r>
      <w:r w:rsidR="008D498D">
        <w:rPr>
          <w:bCs/>
        </w:rPr>
        <w:t>,</w:t>
      </w:r>
      <w:r w:rsidR="008C4A60">
        <w:t xml:space="preserve"> temelj</w:t>
      </w:r>
      <w:r w:rsidR="008D498D">
        <w:t>em</w:t>
      </w:r>
      <w:r w:rsidR="008C4A60">
        <w:t xml:space="preserve"> čl. 110. st. 1. Stečajnog zakona  </w:t>
      </w:r>
      <w:r w:rsidR="008C4A60" w:rsidRPr="00293737">
        <w:t>(NN 71/15</w:t>
      </w:r>
      <w:r w:rsidR="008C4A60">
        <w:t>, dalje: SZ</w:t>
      </w:r>
      <w:r w:rsidR="008C4A60" w:rsidRPr="00293737">
        <w:t>)</w:t>
      </w:r>
      <w:r w:rsidR="008C4A60">
        <w:t>.</w:t>
      </w:r>
    </w:p>
    <w:p w:rsidRDefault="008C4A60" w:rsidP="008C4A60" w:rsidR="008C4A60">
      <w:pPr>
        <w:pStyle w:val="Tijeloteksta"/>
      </w:pPr>
    </w:p>
    <w:p w:rsidRDefault="00C85E8C" w:rsidP="00FA3AE5" w:rsidR="00FA3AE5">
      <w:pPr>
        <w:ind w:firstLine="720"/>
        <w:jc w:val="both"/>
      </w:pPr>
      <w:r w:rsidRPr="00C85E8C">
        <w:t>U prijedlogu je navela da na dan 2</w:t>
      </w:r>
      <w:r w:rsidR="00CB7AD7">
        <w:t>9</w:t>
      </w:r>
      <w:r w:rsidRPr="00C85E8C">
        <w:t>.0</w:t>
      </w:r>
      <w:r w:rsidR="00CB7AD7">
        <w:t>8</w:t>
      </w:r>
      <w:r w:rsidRPr="00C85E8C">
        <w:t xml:space="preserve">.2016. dužnik u Očevidniku redoslijeda osnova za plaćanje ima evidentirane neizvršene osnove za plaćanje u neprekinutom razdoblju od 120 dana, u ukupnom iznosu od </w:t>
      </w:r>
      <w:r w:rsidR="00CB7AD7">
        <w:t>39.556,16</w:t>
      </w:r>
      <w:r w:rsidRPr="00C85E8C">
        <w:t xml:space="preserve"> kn, u koji iznos je uračunata kamata i naknada FINE za provedbe ovrhe na novčanim sredstvima dužnika. </w:t>
      </w:r>
      <w:r w:rsidR="00CB7AD7">
        <w:t>Također je n</w:t>
      </w:r>
      <w:r w:rsidRPr="00C85E8C">
        <w:t>av</w:t>
      </w:r>
      <w:r w:rsidR="00CB7AD7">
        <w:t>ela</w:t>
      </w:r>
      <w:r w:rsidRPr="00C85E8C">
        <w:t xml:space="preserve"> da dužnik ima </w:t>
      </w:r>
      <w:r w:rsidR="00CB7AD7">
        <w:t>5</w:t>
      </w:r>
      <w:r w:rsidRPr="00C85E8C">
        <w:t xml:space="preserve"> radnika.</w:t>
      </w:r>
    </w:p>
    <w:p w:rsidRDefault="00C85E8C" w:rsidP="00FA3AE5" w:rsidR="00C85E8C">
      <w:pPr>
        <w:ind w:firstLine="720"/>
        <w:jc w:val="both"/>
      </w:pPr>
    </w:p>
    <w:p w:rsidRDefault="00717B0D" w:rsidP="00FA3AE5" w:rsidR="00FA3AE5">
      <w:pPr>
        <w:ind w:firstLine="720"/>
        <w:jc w:val="both"/>
      </w:pPr>
      <w:r>
        <w:t>FINA je d</w:t>
      </w:r>
      <w:r w:rsidR="00FA3AE5">
        <w:t>ostav</w:t>
      </w:r>
      <w:r>
        <w:t>il</w:t>
      </w:r>
      <w:r w:rsidR="00FA3AE5">
        <w:t>a popis računa i oročenih novčanih sredstava dužnika na dan 2</w:t>
      </w:r>
      <w:r w:rsidR="00794510">
        <w:t>9</w:t>
      </w:r>
      <w:r w:rsidR="00FA3AE5">
        <w:t>.0</w:t>
      </w:r>
      <w:r w:rsidR="00794510">
        <w:t>8.2016.</w:t>
      </w:r>
    </w:p>
    <w:p w:rsidRDefault="00794510" w:rsidP="00FA3AE5" w:rsidR="00794510">
      <w:pPr>
        <w:ind w:firstLine="720"/>
        <w:jc w:val="both"/>
      </w:pPr>
    </w:p>
    <w:p w:rsidRDefault="00495115" w:rsidP="00FA3AE5" w:rsidR="00495115">
      <w:pPr>
        <w:ind w:firstLine="720"/>
        <w:jc w:val="both"/>
      </w:pPr>
    </w:p>
    <w:p w:rsidRDefault="00495115" w:rsidP="00FA3AE5" w:rsidR="00495115">
      <w:pPr>
        <w:ind w:firstLine="720"/>
        <w:jc w:val="both"/>
      </w:pPr>
      <w:r>
        <w:t xml:space="preserve">Na ročištu radi očitovanja o prijedlogu za otvaranje stečajnog postupka i ročište radi rasprave o pretpostavkama za otvaranje stečajnog postupka održanom </w:t>
      </w:r>
      <w:r w:rsidR="00B12C18">
        <w:t>9</w:t>
      </w:r>
      <w:r>
        <w:t>.1</w:t>
      </w:r>
      <w:r w:rsidR="00794510">
        <w:t>1</w:t>
      </w:r>
      <w:r>
        <w:t xml:space="preserve">.2016. privremeni stečajni upravitelj je dostavio dokaz i izjavio da ne postoje stečajni razlozi za </w:t>
      </w:r>
      <w:r w:rsidR="00EC6D1A">
        <w:t xml:space="preserve">otvaranje stečajnog postupka, budući žiro-račun stečajnog dužnika više nije blokiran, te je predložio da sud donese rješenje o </w:t>
      </w:r>
      <w:r w:rsidR="00B12C18">
        <w:t>odbija</w:t>
      </w:r>
      <w:r w:rsidR="00EC6D1A">
        <w:t xml:space="preserve">nju </w:t>
      </w:r>
      <w:r w:rsidR="00B12C18">
        <w:t>prijedlog</w:t>
      </w:r>
      <w:r w:rsidR="00EC6D1A">
        <w:t xml:space="preserve">a za otvaranje stečajnog postupka nad ovim dužnikom, te da naloži dužniku da naknadi trošak postupka u iznosu od </w:t>
      </w:r>
      <w:r w:rsidR="00342566">
        <w:t>5.261,22</w:t>
      </w:r>
      <w:r w:rsidR="00EC6D1A">
        <w:t xml:space="preserve"> kn, a koji čin</w:t>
      </w:r>
      <w:r w:rsidR="00434DBA">
        <w:t xml:space="preserve">e </w:t>
      </w:r>
      <w:r w:rsidR="00EC6D1A">
        <w:t>bruto nagrad</w:t>
      </w:r>
      <w:r w:rsidR="00342566">
        <w:t>a</w:t>
      </w:r>
      <w:r w:rsidR="00EC6D1A">
        <w:t xml:space="preserve"> privremenom stečajnom upravitelju</w:t>
      </w:r>
      <w:r w:rsidR="00342566">
        <w:t xml:space="preserve"> u iznosu od 3.500,00 kn i putni troškovi u bruto iznosu od 1.761,22 kn (neto 888,27 kn)</w:t>
      </w:r>
      <w:r w:rsidR="00EC6D1A">
        <w:t>.</w:t>
      </w:r>
    </w:p>
    <w:p w:rsidRDefault="00EC6D1A" w:rsidP="00FA3AE5" w:rsidR="00EC6D1A">
      <w:pPr>
        <w:ind w:firstLine="720"/>
        <w:jc w:val="both"/>
      </w:pPr>
    </w:p>
    <w:p w:rsidRDefault="00EC6D1A" w:rsidP="00FA3AE5" w:rsidR="00EC6D1A">
      <w:pPr>
        <w:ind w:firstLine="720"/>
        <w:jc w:val="both"/>
      </w:pPr>
      <w:r>
        <w:t xml:space="preserve">Zakonski zastupnik </w:t>
      </w:r>
      <w:r w:rsidR="005A68B3">
        <w:t xml:space="preserve">dužnika i zakonski zastupnik </w:t>
      </w:r>
      <w:r>
        <w:t>RH, MF, PU suglasi</w:t>
      </w:r>
      <w:r w:rsidR="005A68B3">
        <w:t>li</w:t>
      </w:r>
      <w:r>
        <w:t xml:space="preserve"> </w:t>
      </w:r>
      <w:r w:rsidR="005A68B3">
        <w:t xml:space="preserve">su </w:t>
      </w:r>
      <w:r>
        <w:t>se s prijedlogom privremenog stečajnog upravitelja.</w:t>
      </w:r>
    </w:p>
    <w:p w:rsidRDefault="00EC6D1A" w:rsidP="00FA3AE5" w:rsidR="00EC6D1A">
      <w:pPr>
        <w:ind w:firstLine="720"/>
        <w:jc w:val="both"/>
      </w:pPr>
    </w:p>
    <w:p w:rsidRDefault="00EC6D1A" w:rsidP="00FA3AE5" w:rsidR="00EC6D1A">
      <w:pPr>
        <w:ind w:firstLine="720"/>
        <w:jc w:val="both"/>
      </w:pPr>
      <w:r>
        <w:t>Sud je izvršio uvid u spis i dokumente u spisu i to</w:t>
      </w:r>
      <w:r w:rsidR="00E46758">
        <w:t xml:space="preserve"> Izvadak iz sudskog registra, </w:t>
      </w:r>
      <w:r w:rsidR="00C11DEB">
        <w:t xml:space="preserve">Dopis HZMO od </w:t>
      </w:r>
      <w:r w:rsidR="005A68B3">
        <w:t>7</w:t>
      </w:r>
      <w:r w:rsidR="00C11DEB">
        <w:t>.0</w:t>
      </w:r>
      <w:r w:rsidR="005A68B3">
        <w:t>9</w:t>
      </w:r>
      <w:r w:rsidR="00C11DEB">
        <w:t xml:space="preserve">.2016., </w:t>
      </w:r>
      <w:r w:rsidR="005A68B3">
        <w:t>Uvjerenje MUP PU Osječko-baranjska, PP Đakovo od 8.09.2016.,</w:t>
      </w:r>
      <w:r w:rsidR="0098118C">
        <w:t xml:space="preserve"> Izvješće privremenog stečajnog upravitelja od 31.10.2016. i Potvrdu FINE od 28.10.2016., </w:t>
      </w:r>
      <w:r w:rsidR="00D73F15">
        <w:t xml:space="preserve">te utvrdio da je dužnik </w:t>
      </w:r>
      <w:r w:rsidR="008A1DD1">
        <w:t>postao sposoban za plaćanje pa je odlučio kao u izreci temeljem odredbe čl. 128. st. 9. SZ-a.</w:t>
      </w: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B8152F">
        <w:t>9</w:t>
      </w:r>
      <w:r w:rsidR="00AA1A56">
        <w:t xml:space="preserve">. </w:t>
      </w:r>
      <w:r w:rsidR="0098118C">
        <w:t>studenog</w:t>
      </w:r>
      <w:r w:rsidR="00AA1A56">
        <w:t xml:space="preserve"> 201</w:t>
      </w:r>
      <w:r w:rsidR="00B94D67">
        <w:t>6</w:t>
      </w:r>
      <w:r>
        <w:t>.</w:t>
      </w:r>
      <w:r w:rsidR="00280570">
        <w:t xml:space="preserve"> </w:t>
      </w:r>
    </w:p>
    <w:p w:rsidRDefault="0039545B" w:rsidP="00B8152F" w:rsidR="0039545B" w:rsidRPr="0002108B">
      <w:pPr>
        <w:pStyle w:val="Naslov2"/>
        <w:spacing w:after="0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B8152F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B94D67">
        <w:t xml:space="preserve"> na njihov poslovni broj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B8152F" w:rsidP="0002108B" w:rsidR="009975B5">
      <w:pPr>
        <w:numPr>
          <w:ilvl w:val="0"/>
          <w:numId w:val="5"/>
        </w:numPr>
        <w:tabs>
          <w:tab w:pos="6240" w:val="left"/>
        </w:tabs>
      </w:pPr>
      <w:r>
        <w:t xml:space="preserve">Privremeni stečajni upravitelj </w:t>
      </w:r>
      <w:r w:rsidR="00F52861">
        <w:t>Žarko Timarac</w:t>
      </w:r>
    </w:p>
    <w:p w:rsidRDefault="00F52861" w:rsidP="0002108B" w:rsidR="00F52861">
      <w:pPr>
        <w:numPr>
          <w:ilvl w:val="0"/>
          <w:numId w:val="5"/>
        </w:numPr>
        <w:tabs>
          <w:tab w:pos="6240" w:val="left"/>
        </w:tabs>
      </w:pPr>
      <w:r>
        <w:t>ŽDO GUO Osijek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D90419" w:rsidP="000D77E1" w:rsidR="00D90419" w:rsidRPr="00B35E7C">
      <w:pPr>
        <w:tabs>
          <w:tab w:pos="6240" w:val="left"/>
        </w:tabs>
        <w:ind w:left="360"/>
      </w:pPr>
    </w:p>
    <w:sectPr w:rsidSect="000D77E1" w:rsidR="00D90419" w:rsidRPr="00B35E7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0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E737D2" w:rsidRPr="00E737D2">
      <w:t>14 St-2195/16-15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64DBC"/>
    <w:rsid w:val="00081DAA"/>
    <w:rsid w:val="00083322"/>
    <w:rsid w:val="000D3D1D"/>
    <w:rsid w:val="000D77E1"/>
    <w:rsid w:val="00114FA2"/>
    <w:rsid w:val="00152060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31780D"/>
    <w:rsid w:val="00342566"/>
    <w:rsid w:val="00350F91"/>
    <w:rsid w:val="00363C96"/>
    <w:rsid w:val="0039545B"/>
    <w:rsid w:val="00397533"/>
    <w:rsid w:val="003A4A76"/>
    <w:rsid w:val="003B2C17"/>
    <w:rsid w:val="003C1178"/>
    <w:rsid w:val="003C65D2"/>
    <w:rsid w:val="00410EDF"/>
    <w:rsid w:val="00434DBA"/>
    <w:rsid w:val="00486E2E"/>
    <w:rsid w:val="00492B0C"/>
    <w:rsid w:val="00495115"/>
    <w:rsid w:val="004C05FF"/>
    <w:rsid w:val="004D69A1"/>
    <w:rsid w:val="004E44E9"/>
    <w:rsid w:val="004E5D65"/>
    <w:rsid w:val="005A68B3"/>
    <w:rsid w:val="005C6CA6"/>
    <w:rsid w:val="005F5EBB"/>
    <w:rsid w:val="00602A6B"/>
    <w:rsid w:val="00612D2C"/>
    <w:rsid w:val="00634859"/>
    <w:rsid w:val="0063572F"/>
    <w:rsid w:val="006600F1"/>
    <w:rsid w:val="006C07AE"/>
    <w:rsid w:val="006D46A7"/>
    <w:rsid w:val="006E7B40"/>
    <w:rsid w:val="00717B0D"/>
    <w:rsid w:val="00722D6F"/>
    <w:rsid w:val="007349D2"/>
    <w:rsid w:val="00781A1C"/>
    <w:rsid w:val="00794510"/>
    <w:rsid w:val="007E5628"/>
    <w:rsid w:val="008A1DD1"/>
    <w:rsid w:val="008C4A60"/>
    <w:rsid w:val="008D498D"/>
    <w:rsid w:val="00920A99"/>
    <w:rsid w:val="0098118C"/>
    <w:rsid w:val="009975B5"/>
    <w:rsid w:val="009A0BA1"/>
    <w:rsid w:val="00A31801"/>
    <w:rsid w:val="00A466A6"/>
    <w:rsid w:val="00A60347"/>
    <w:rsid w:val="00A65909"/>
    <w:rsid w:val="00A854F3"/>
    <w:rsid w:val="00AA1A56"/>
    <w:rsid w:val="00AB5917"/>
    <w:rsid w:val="00AC7458"/>
    <w:rsid w:val="00AE4875"/>
    <w:rsid w:val="00B12C18"/>
    <w:rsid w:val="00B15461"/>
    <w:rsid w:val="00B164A4"/>
    <w:rsid w:val="00B35E7C"/>
    <w:rsid w:val="00B46D29"/>
    <w:rsid w:val="00B74F73"/>
    <w:rsid w:val="00B8152F"/>
    <w:rsid w:val="00B834FB"/>
    <w:rsid w:val="00B94D67"/>
    <w:rsid w:val="00BF1EBD"/>
    <w:rsid w:val="00BF2834"/>
    <w:rsid w:val="00C11DEB"/>
    <w:rsid w:val="00C14B7D"/>
    <w:rsid w:val="00C24D2E"/>
    <w:rsid w:val="00C57024"/>
    <w:rsid w:val="00C625DD"/>
    <w:rsid w:val="00C85E8C"/>
    <w:rsid w:val="00CB1194"/>
    <w:rsid w:val="00CB7AD7"/>
    <w:rsid w:val="00CF3F89"/>
    <w:rsid w:val="00D00212"/>
    <w:rsid w:val="00D4400E"/>
    <w:rsid w:val="00D54B84"/>
    <w:rsid w:val="00D72724"/>
    <w:rsid w:val="00D73F15"/>
    <w:rsid w:val="00D90419"/>
    <w:rsid w:val="00DA050D"/>
    <w:rsid w:val="00DB2600"/>
    <w:rsid w:val="00DB723F"/>
    <w:rsid w:val="00E372D9"/>
    <w:rsid w:val="00E46758"/>
    <w:rsid w:val="00E56C93"/>
    <w:rsid w:val="00E737D2"/>
    <w:rsid w:val="00E77B47"/>
    <w:rsid w:val="00E84C9B"/>
    <w:rsid w:val="00E97D1F"/>
    <w:rsid w:val="00EC6D1A"/>
    <w:rsid w:val="00ED7079"/>
    <w:rsid w:val="00F03FE9"/>
    <w:rsid w:val="00F21BA3"/>
    <w:rsid w:val="00F52861"/>
    <w:rsid w:val="00F56266"/>
    <w:rsid w:val="00F65328"/>
    <w:rsid w:val="00F74E63"/>
    <w:rsid w:val="00F87F06"/>
    <w:rsid w:val="00FA3AE5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2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20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20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0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0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2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20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20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0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0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St-2195/2016</izvorni_sadrzaj>
    <derivirana_varijabla naziv="DomainObject.Predmet.OznakaBroj_1">St-2195/2016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IBS STUDIO društvo s ograničenom odgovornošću za opremanje interijera</izvorni_sadrzaj>
    <derivirana_varijabla naziv="DomainObject.Predmet.ProtustrankaFormated_1">  IBS STUDIO društvo s ograničenom odgovornošću za opremanje interijera</derivirana_varijabla>
  </DomainObject.Predmet.ProtustrankaFormated>
  <DomainObject.Predmet.ProtustrankaFormatedOIB>
    <izvorni_sadrzaj>  IBS STUDIO društvo s ograničenom odgovornošću za opremanje interijera, OIB 79194368579</izvorni_sadrzaj>
    <derivirana_varijabla naziv="DomainObject.Predmet.ProtustrankaFormatedOIB_1">  IBS STUDIO društvo s ograničenom odgovornošću za opremanje interijera, OIB 79194368579</derivirana_varijabla>
  </DomainObject.Predmet.ProtustrankaFormatedOIB>
  <DomainObject.Predmet.ProtustrankaFormatedWithAdress>
    <izvorni_sadrzaj> IBS STUDIO društvo s ograničenom odgovornošću za opremanje interijera, Nikole Tesle 104, 31400 Đakovo</izvorni_sadrzaj>
    <derivirana_varijabla naziv="DomainObject.Predmet.ProtustrankaFormatedWithAdress_1"> IBS STUDIO društvo s ograničenom odgovornošću za opremanje interijera, Nikole Tesle 104, 31400 Đakovo</derivirana_varijabla>
  </DomainObject.Predmet.ProtustrankaFormatedWithAdress>
  <DomainObject.Predmet.ProtustrankaFormatedWithAdressOIB>
    <izvorni_sadrzaj> IBS STUDIO društvo s ograničenom odgovornošću za opremanje interijera, OIB 79194368579, Nikole Tesle 104, 31400 Đakovo</izvorni_sadrzaj>
    <derivirana_varijabla naziv="DomainObject.Predmet.ProtustrankaFormatedWithAdressOIB_1"> IBS STUDIO društvo s ograničenom odgovornošću za opremanje interijera, OIB 79194368579, Nikole Tesle 104, 31400 Đakovo</derivirana_varijabla>
  </DomainObject.Predmet.ProtustrankaFormatedWithAdressOIB>
  <DomainObject.Predmet.ProtustrankaWithAdress>
    <izvorni_sadrzaj>IBS STUDIO društvo s ograničenom odgovornošću za opremanje interijera Nikole Tesle 104, 31400 Đakovo</izvorni_sadrzaj>
    <derivirana_varijabla naziv="DomainObject.Predmet.ProtustrankaWithAdress_1">IBS STUDIO društvo s ograničenom odgovornošću za opremanje interijera Nikole Tesle 104, 31400 Đakovo</derivirana_varijabla>
  </DomainObject.Predmet.ProtustrankaWithAdress>
  <DomainObject.Predmet.ProtustrankaWithAdressOIB>
    <izvorni_sadrzaj>IBS STUDIO društvo s ograničenom odgovornošću za opremanje interijera, OIB 79194368579, Nikole Tesle 104, 31400 Đakovo</izvorni_sadrzaj>
    <derivirana_varijabla naziv="DomainObject.Predmet.ProtustrankaWithAdressOIB_1">IBS STUDIO društvo s ograničenom odgovornošću za opremanje interijera, OIB 79194368579, Nikole Tesle 104, 31400 Đakovo</derivirana_varijabla>
  </DomainObject.Predmet.ProtustrankaWithAdressOIB>
  <DomainObject.Predmet.ProtustrankaNazivFormated>
    <izvorni_sadrzaj>IBS STUDIO društvo s ograničenom odgovornošću za opremanje interijera</izvorni_sadrzaj>
    <derivirana_varijabla naziv="DomainObject.Predmet.ProtustrankaNazivFormated_1">IBS STUDIO društvo s ograničenom odgovornošću za opremanje interijera</derivirana_varijabla>
  </DomainObject.Predmet.ProtustrankaNazivFormated>
  <DomainObject.Predmet.ProtustrankaNazivFormatedOIB>
    <izvorni_sadrzaj>IBS STUDIO društvo s ograničenom odgovornošću za opremanje interijera, OIB 79194368579</izvorni_sadrzaj>
    <derivirana_varijabla naziv="DomainObject.Predmet.ProtustrankaNazivFormatedOIB_1">IBS STUDIO društvo s ograničenom odgovornošću za opremanje interijera, OIB 79194368579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IBS STUDIO društvo s ograničenom odgovornošću za opremanje interijera</item>
    </izvorni_sadrzaj>
    <derivirana_varijabla naziv="DomainObject.Predmet.ProtuStrankaListFormated_1">
      <item>IBS STUDIO društvo s ograničenom odgovornošću za opremanje interijera</item>
    </derivirana_varijabla>
  </DomainObject.Predmet.ProtuStrankaListFormated>
  <DomainObject.Predmet.ProtuStrankaListFormatedOIB>
    <izvorni_sadrzaj>
      <item>IBS STUDIO društvo s ograničenom odgovornošću za opremanje interijera, OIB 79194368579</item>
    </izvorni_sadrzaj>
    <derivirana_varijabla naziv="DomainObject.Predmet.ProtuStrankaListFormatedOIB_1">
      <item>IBS STUDIO društvo s ograničenom odgovornošću za opremanje interijera, OIB 79194368579</item>
    </derivirana_varijabla>
  </DomainObject.Predmet.ProtuStrankaListFormatedOIB>
  <DomainObject.Predmet.ProtuStrankaListFormatedWithAdress>
    <izvorni_sadrzaj>
      <item>IBS STUDIO društvo s ograničenom odgovornošću za opremanje interijera, Nikole Tesle 104, 31400 Đakovo</item>
    </izvorni_sadrzaj>
    <derivirana_varijabla naziv="DomainObject.Predmet.ProtuStrankaListFormatedWithAdress_1">
      <item>IBS STUDIO društvo s ograničenom odgovornošću za opremanje interijera, Nikole Tesle 104, 31400 Đakovo</item>
    </derivirana_varijabla>
  </DomainObject.Predmet.ProtuStrankaListFormatedWithAdress>
  <DomainObject.Predmet.ProtuStrankaListFormatedWithAdressOIB>
    <izvorni_sadrzaj>
      <item>IBS STUDIO društvo s ograničenom odgovornošću za opremanje interijera, OIB 79194368579, Nikole Tesle 104, 31400 Đakovo</item>
    </izvorni_sadrzaj>
    <derivirana_varijabla naziv="DomainObject.Predmet.ProtuStrankaListFormatedWithAdressOIB_1">
      <item>IBS STUDIO društvo s ograničenom odgovornošću za opremanje interijera, OIB 79194368579, Nikole Tesle 104, 31400 Đakovo</item>
    </derivirana_varijabla>
  </DomainObject.Predmet.ProtuStrankaListFormatedWithAdressOIB>
  <DomainObject.Predmet.ProtuStrankaListNazivFormated>
    <izvorni_sadrzaj>
      <item>IBS STUDIO društvo s ograničenom odgovornošću za opremanje interijera</item>
    </izvorni_sadrzaj>
    <derivirana_varijabla naziv="DomainObject.Predmet.ProtuStrankaListNazivFormated_1">
      <item>IBS STUDIO društvo s ograničenom odgovornošću za opremanje interijera</item>
    </derivirana_varijabla>
  </DomainObject.Predmet.ProtuStrankaListNazivFormated>
  <DomainObject.Predmet.ProtuStrankaListNazivFormatedOIB>
    <izvorni_sadrzaj>
      <item>IBS STUDIO društvo s ograničenom odgovornošću za opremanje interijera, OIB 79194368579</item>
    </izvorni_sadrzaj>
    <derivirana_varijabla naziv="DomainObject.Predmet.ProtuStrankaListNazivFormatedOIB_1">
      <item>IBS STUDIO društvo s ograničenom odgovornošću za opremanje interijera, OIB 79194368579</item>
    </derivirana_varijabla>
  </DomainObject.Predmet.ProtuStrankaListNazivFormatedOIB>
  <DomainObject.Predmet.OstaliListFormated>
    <izvorni_sadrzaj>
      <item>ŽDO GUO Osijek</item>
      <item>Žarko Timarac</item>
      <item>Ivo Brdarić</item>
    </izvorni_sadrzaj>
    <derivirana_varijabla naziv="DomainObject.Predmet.OstaliListFormated_1">
      <item>ŽDO GUO Osijek</item>
      <item>Žarko Timarac</item>
      <item>Ivo Brdarić</item>
    </derivirana_varijabla>
  </DomainObject.Predmet.OstaliListFormated>
  <DomainObject.Predmet.OstaliListFormatedOIB>
    <izvorni_sadrzaj>
      <item>ŽDO GUO Osijek</item>
      <item>Žarko Timarac, OIB 64124936540</item>
      <item>Ivo Brdarić, OIB 80820642219</item>
    </izvorni_sadrzaj>
    <derivirana_varijabla naziv="DomainObject.Predmet.OstaliListFormatedOIB_1">
      <item>ŽDO GUO Osijek</item>
      <item>Žarko Timarac, OIB 64124936540</item>
      <item>Ivo Brdarić, OIB 80820642219</item>
    </derivirana_varijabla>
  </DomainObject.Predmet.OstaliListFormatedOIB>
  <DomainObject.Predmet.OstaliListFormatedWithAdress>
    <izvorni_sadrzaj>
      <item>ŽDO GUO Osijek</item>
      <item>Žarko Timarac, Radnička 31, 34000 Požega</item>
      <item>Ivo Brdarić, Rapska 24, 31400 Đakovo</item>
    </izvorni_sadrzaj>
    <derivirana_varijabla naziv="DomainObject.Predmet.OstaliListFormatedWithAdress_1">
      <item>ŽDO GUO Osijek</item>
      <item>Žarko Timarac, Radnička 31, 34000 Požega</item>
      <item>Ivo Brdarić, Rapska 24, 31400 Đakovo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Ivo Brdarić, OIB 80820642219, Rapska 24, 31400 Đakovo</item>
    </izvorni_sadrzaj>
    <derivirana_varijabla naziv="DomainObject.Predmet.OstaliListFormatedWithAdressOIB_1">
      <item>ŽDO GUO Osijek</item>
      <item>Žarko Timarac, OIB 64124936540, Radnička 31, 34000 Požega</item>
      <item>Ivo Brdarić, OIB 80820642219, Rapska 24, 31400 Đakovo</item>
    </derivirana_varijabla>
  </DomainObject.Predmet.OstaliListFormatedWithAdressOIB>
  <DomainObject.Predmet.OstaliListNazivFormated>
    <izvorni_sadrzaj>
      <item>ŽDO GUO Osijek</item>
      <item>Žarko Timarac</item>
      <item>Ivo Brdarić</item>
    </izvorni_sadrzaj>
    <derivirana_varijabla naziv="DomainObject.Predmet.OstaliListNazivFormated_1">
      <item>ŽDO GUO Osijek</item>
      <item>Žarko Timarac</item>
      <item>Ivo Brdarić</item>
    </derivirana_varijabla>
  </DomainObject.Predmet.OstaliListNazivFormated>
  <DomainObject.Predmet.OstaliListNazivFormatedOIB>
    <izvorni_sadrzaj>
      <item>ŽDO GUO Osijek</item>
      <item>Žarko Timarac, OIB 64124936540</item>
      <item>Ivo Brdarić, OIB 80820642219</item>
    </izvorni_sadrzaj>
    <derivirana_varijabla naziv="DomainObject.Predmet.OstaliListNazivFormatedOIB_1">
      <item>ŽDO GUO Osijek</item>
      <item>Žarko Timarac, OIB 64124936540</item>
      <item>Ivo Brdarić, OIB 80820642219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IBS STUDIO društvo s ograničenom odgovornošću za opremanje interijera</izvorni_sadrzaj>
    <derivirana_varijabla naziv="DomainObject.Predmet.ProtustrankaIDrugi_1">IBS STUDIO društvo s ograničenom odgovornošću za opremanje interijera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IBS STUDIO društvo s ograničenom odgovornošću za opremanje interijera, OIB 79194368579, Nikole Tesle 104, 31400 Đakovo</izvorni_sadrzaj>
    <derivirana_varijabla naziv="DomainObject.Predmet.ProtustrankaIDrugiAdressOIB_1">IBS STUDIO društvo s ograničenom odgovornošću za opremanje interijera, OIB 79194368579, Nikole Tesle 104,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IBS STUDIO društvo s ograničenom odgovornošću za opremanje interijera</item>
      <item>ŽDO GUO Osijek</item>
      <item>Žarko Timarac</item>
      <item>Ivo Brdarić</item>
    </izvorni_sadrzaj>
    <derivirana_varijabla naziv="DomainObject.Predmet.SudioniciListNaziv_1">
      <item>FINA RC OSIJEK</item>
      <item>IBS STUDIO društvo s ograničenom odgovornošću za opremanje interijera</item>
      <item>ŽDO GUO Osijek</item>
      <item>Žarko Timarac</item>
      <item>Ivo Brdarić</item>
    </derivirana_varijabla>
  </DomainObject.Predmet.SudioniciListNaziv>
  <DomainObject.Predmet.SudioniciListAdressOIB>
    <izvorni_sadrzaj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izvorni_sadrzaj>
    <derivirana_varijabla naziv="DomainObject.Predmet.SudioniciListAdressOIB_1"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79194368579</item>
      <item>, OIB null</item>
      <item>, OIB 64124936540</item>
      <item>, OIB 80820642219</item>
    </izvorni_sadrzaj>
    <derivirana_varijabla naziv="DomainObject.Predmet.SudioniciListNazivOIB_1">
      <item>, OIB 85821130368</item>
      <item>, OIB 79194368579</item>
      <item>, OIB null</item>
      <item>, OIB 64124936540</item>
      <item>, OIB 80820642219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16CE2-1BBF-4779-91C3-BD0390DBA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2824</properties:Characters>
  <properties:Lines>78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2016-10-05T11:42:00Z</dcterms:created>
  <dc:creator>..</dc:creator>
  <cp:lastModifiedBy>Elizabeta Đeke</cp:lastModifiedBy>
  <cp:lastPrinted>2016-10-06T08:24:00Z</cp:lastPrinted>
  <dcterms:modified xmlns:xsi="http://www.w3.org/2001/XMLSchema-instance" xsi:type="dcterms:W3CDTF">2016-11-10T07:02:00Z</dcterms:modified>
  <cp:revision>8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