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c2fc" w14:paraId="30ac2f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817C3">
        <w:t>161</w:t>
      </w:r>
      <w:r w:rsidR="00AA2FC4">
        <w:t>/</w:t>
      </w:r>
      <w:r w:rsidR="0019301D">
        <w:t>1</w:t>
      </w:r>
      <w:r w:rsidR="00C817C3">
        <w:t>9</w:t>
      </w:r>
      <w:r w:rsidR="00C675FC">
        <w:t>-</w:t>
      </w:r>
      <w:r w:rsidR="00C817C3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817C3">
        <w:t>12</w:t>
      </w:r>
      <w:r w:rsidR="000E039A">
        <w:t xml:space="preserve">. </w:t>
      </w:r>
      <w:r w:rsidR="00C817C3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817C3">
        <w:t>ORION d.o.o.</w:t>
      </w:r>
      <w:r w:rsidR="00C817C3" w:rsidRPr="00E1312F">
        <w:t xml:space="preserve">, </w:t>
      </w:r>
      <w:r w:rsidR="00C817C3">
        <w:t>Zadar</w:t>
      </w:r>
      <w:r w:rsidR="00C817C3" w:rsidRPr="00E1312F">
        <w:t xml:space="preserve">, </w:t>
      </w:r>
      <w:r w:rsidR="00C817C3">
        <w:t>Put Petrića 51c</w:t>
      </w:r>
      <w:r w:rsidR="00C817C3" w:rsidRPr="00E1312F">
        <w:t xml:space="preserve">, OIB: </w:t>
      </w:r>
      <w:r w:rsidR="00C817C3">
        <w:t>32077163919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19F3" w:rsidP="006525A1" w:rsidR="006525A1" w:rsidRPr="00816C78">
      <w:pPr>
        <w:jc w:val="both"/>
      </w:pPr>
      <w:r>
        <w:t>Početak u 10</w:t>
      </w:r>
      <w:r w:rsidR="00076762">
        <w:t>,</w:t>
      </w:r>
      <w:r w:rsidR="00BD3DA2">
        <w:t>55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C817C3">
        <w:t>Tatjana Čubrilo</w:t>
      </w:r>
      <w:r w:rsidR="00A119F3">
        <w:t>, identitet izvršen uvidom u osobnu iskaznicu</w:t>
      </w:r>
    </w:p>
    <w:p w:rsidRDefault="00AF3E6F" w:rsidP="00AF3E6F" w:rsidR="00C817C3">
      <w:pPr>
        <w:jc w:val="both"/>
      </w:pPr>
      <w:r w:rsidRPr="00816C78">
        <w:t xml:space="preserve">                               </w:t>
      </w:r>
      <w:r w:rsidR="00A32B46">
        <w:t>Branko Čubrilo</w:t>
      </w:r>
      <w:r w:rsidR="00C817C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BD3DA2">
        <w:t>nitko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C817C3">
        <w:t>ORION d.o.o.</w:t>
      </w:r>
      <w:r w:rsidR="00C817C3" w:rsidRPr="00E1312F">
        <w:t xml:space="preserve">, </w:t>
      </w:r>
      <w:r w:rsidR="00C817C3">
        <w:t>Zadar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BD3DA2">
        <w:t>OTP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BD3DA2">
        <w:t>veleprodaja brašna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Dužnik navodi da ne posluje </w:t>
      </w:r>
      <w:r w:rsidR="00BD3DA2">
        <w:t>6 mjeseci</w:t>
      </w:r>
      <w:r>
        <w:t>, nema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>
        <w:t xml:space="preserve"> imovine,</w:t>
      </w:r>
      <w:r w:rsidR="00BD3DA2">
        <w:t xml:space="preserve"> ima potraživanja prema raznim pekarskim obrtima</w:t>
      </w:r>
      <w:r w:rsidR="00A119F3">
        <w:t xml:space="preserve"> </w:t>
      </w:r>
      <w:r w:rsidR="00BD3DA2">
        <w:t>i to oko 3.200.000,00 kuna bez kamata, u odnosu na neke je pokrenuo ovršne i druge postupke.</w:t>
      </w:r>
    </w:p>
    <w:p w:rsidRDefault="00A119F3" w:rsidP="00AF3E6F" w:rsidR="00A119F3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>
        <w:t>,</w:t>
      </w:r>
      <w:r w:rsidR="00BD3DA2">
        <w:t xml:space="preserve"> misli</w:t>
      </w:r>
      <w:r>
        <w:t xml:space="preserve"> </w:t>
      </w:r>
      <w:r w:rsidR="00BD3DA2">
        <w:t>za oko 400.000,00 kuna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AF3E6F" w:rsidP="00AF3E6F" w:rsidR="00AF3E6F">
      <w:pPr>
        <w:jc w:val="both"/>
      </w:pPr>
    </w:p>
    <w:p w:rsidRDefault="00BD3DA2" w:rsidP="00AF3E6F" w:rsidR="00AF3E6F">
      <w:pPr>
        <w:jc w:val="both"/>
      </w:pPr>
      <w:r>
        <w:t>Branko</w:t>
      </w:r>
      <w:r w:rsidR="00C817C3">
        <w:t xml:space="preserve"> Čubrilo </w:t>
      </w:r>
      <w:r w:rsidR="00AF3E6F">
        <w:t xml:space="preserve">navodi da je njegov broj mobitela: </w:t>
      </w:r>
      <w:r>
        <w:t>091/580-2623</w:t>
      </w:r>
    </w:p>
    <w:p w:rsidRDefault="00AF3E6F" w:rsidP="00AF3E6F" w:rsidR="00AF3E6F" w:rsidRPr="002C241F">
      <w:pPr>
        <w:jc w:val="both"/>
      </w:pPr>
    </w:p>
    <w:p w:rsidRDefault="00BD3DA2" w:rsidP="00AF3E6F" w:rsidR="00AF3E6F">
      <w:pPr>
        <w:jc w:val="both"/>
      </w:pPr>
      <w:r>
        <w:t>Knjigovodstvo je vodio servis 2M</w:t>
      </w:r>
      <w:r w:rsidR="00AF3E6F">
        <w:t xml:space="preserve">, dokumentacija se nalazi kod </w:t>
      </w:r>
      <w:r>
        <w:t>njih</w:t>
      </w:r>
      <w:r w:rsidR="00AF3E6F">
        <w:t>.</w:t>
      </w:r>
    </w:p>
    <w:p w:rsidRDefault="00AF3E6F" w:rsidP="00AF3E6F" w:rsidR="00AF3E6F">
      <w:pPr>
        <w:jc w:val="both"/>
      </w:pPr>
    </w:p>
    <w:p w:rsidRDefault="00AF3E6F" w:rsidP="00AF3E6F" w:rsidR="00BD3DA2">
      <w:pPr>
        <w:jc w:val="both"/>
      </w:pPr>
      <w:r>
        <w:t xml:space="preserve">Posebno navodi da dug nije u mogućnosti podmiriti </w:t>
      </w:r>
      <w:r w:rsidR="00BD3DA2">
        <w:t>dug ukoliko ne naplati potraživanja.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BD3DA2">
        <w:t>11,05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817C3">
      <w:t>161</w:t>
    </w:r>
    <w:r w:rsidR="00B80BDA">
      <w:t>/</w:t>
    </w:r>
    <w:r w:rsidR="00E84861">
      <w:t>20</w:t>
    </w:r>
    <w:r w:rsidR="000A0053">
      <w:t>1</w:t>
    </w:r>
    <w:r w:rsidR="00C817C3">
      <w:t>9</w:t>
    </w:r>
    <w:r w:rsidR="0074759D">
      <w:t>-</w:t>
    </w:r>
    <w:r w:rsidR="00C817C3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692A"/>
    <w:rsid w:val="007674A4"/>
    <w:rsid w:val="00770000"/>
    <w:rsid w:val="00773882"/>
    <w:rsid w:val="00775124"/>
    <w:rsid w:val="00785377"/>
    <w:rsid w:val="0079521D"/>
    <w:rsid w:val="007A3B60"/>
    <w:rsid w:val="007B311C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2B46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3DA2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817C3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10:55</izvorni_sadrzaj>
    <derivirana_varijabla naziv="DomainObject.StvarniPocetakVrijeme_1">10:55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St-161/2019-5</izvorni_sadrzaj>
    <derivirana_varijabla naziv="DomainObject.Zapisnik.Oznaka_1">St-161/2019-5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društvo s ograničenom odgovornošću za trgovinu i poslovne usluge</izvorni_sadrzaj>
    <derivirana_varijabla naziv="DomainObject.Predmet.ProtustrankaFormated_1">  ORION društvo s ograničenom odgovornošću za trgovinu i poslovne usluge</derivirana_varijabla>
  </DomainObject.Predmet.ProtustrankaFormated>
  <DomainObject.Predmet.ProtustrankaFormatedOIB>
    <izvorni_sadrzaj>  ORION društvo s ograničenom odgovornošću za trgovinu i poslovne usluge, OIB 32077163919</izvorni_sadrzaj>
    <derivirana_varijabla naziv="DomainObject.Predmet.ProtustrankaFormatedOIB_1">  ORION društvo s ograničenom odgovornošću za trgovinu i poslovne usluge, OIB 32077163919</derivirana_varijabla>
  </DomainObject.Predmet.ProtustrankaFormatedOIB>
  <DomainObject.Predmet.ProtustrankaFormatedWithAdress>
    <izvorni_sadrzaj> ORION društvo s ograničenom odgovornošću za trgovinu i poslovne usluge, Put Petrića  51c, 23000 Zadar</izvorni_sadrzaj>
    <derivirana_varijabla naziv="DomainObject.Predmet.ProtustrankaFormatedWithAdress_1"> ORION društvo s ograničenom odgovornošću za trgovinu i poslovne usluge, Put Petrića  51c, 23000 Zadar</derivirana_varijabla>
  </DomainObject.Predmet.ProtustrankaFormatedWithAdress>
  <DomainObject.Predmet.ProtustrankaFormatedWithAdressOIB>
    <izvorni_sadrzaj> ORION društvo s ograničenom odgovornošću za trgovinu i poslovne usluge, OIB 32077163919, Put Petrića  51c, 23000 Zadar</izvorni_sadrzaj>
    <derivirana_varijabla naziv="DomainObject.Predmet.ProtustrankaFormatedWithAdressOIB_1"> ORION društvo s ograničenom odgovornošću za trgovinu i poslovne usluge, OIB 32077163919, Put Petrića  51c, 23000 Zadar</derivirana_varijabla>
  </DomainObject.Predmet.ProtustrankaFormatedWithAdressOIB>
  <DomainObject.Predmet.ProtustrankaWithAdress>
    <izvorni_sadrzaj>ORION društvo s ograničenom odgovornošću za trgovinu i poslovne usluge Put Petrića  51c, 23000 Zadar</izvorni_sadrzaj>
    <derivirana_varijabla naziv="DomainObject.Predmet.ProtustrankaWithAdress_1">ORION društvo s ograničenom odgovornošću za trgovinu i poslovne usluge Put Petrića  51c, 23000 Zadar</derivirana_varijabla>
  </DomainObject.Predmet.ProtustrankaWithAdress>
  <DomainObject.Predmet.ProtustrankaWithAdressOIB>
    <izvorni_sadrzaj>ORION društvo s ograničenom odgovornošću za trgovinu i poslovne usluge, OIB 32077163919, Put Petrića  51c, 23000 Zadar</izvorni_sadrzaj>
    <derivirana_varijabla naziv="DomainObject.Predmet.ProtustrankaWithAdressOIB_1">ORION društvo s ograničenom odgovornošću za trgovinu i poslovne usluge, OIB 32077163919, Put Petrića  51c, 23000 Zadar</derivirana_varijabla>
  </DomainObject.Predmet.ProtustrankaWithAdressOIB>
  <DomainObject.Predmet.ProtustrankaNazivFormated>
    <izvorni_sadrzaj>ORION društvo s ograničenom odgovornošću za trgovinu i poslovne usluge</izvorni_sadrzaj>
    <derivirana_varijabla naziv="DomainObject.Predmet.ProtustrankaNazivFormated_1">ORION društvo s ograničenom odgovornošću za trgovinu i poslovne usluge</derivirana_varijabla>
  </DomainObject.Predmet.ProtustrankaNazivFormated>
  <DomainObject.Predmet.ProtustrankaNazivFormatedOIB>
    <izvorni_sadrzaj>ORION društvo s ograničenom odgovornošću za trgovinu i poslovne usluge, OIB 32077163919</izvorni_sadrzaj>
    <derivirana_varijabla naziv="DomainObject.Predmet.ProtustrankaNazivFormatedOIB_1">ORION društvo s ograničenom odgovornošću za trgovinu i poslovne usluge, OIB 32077163919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društvo s ograničenom odgovornošću za trgovinu i poslovne usluge</item>
    </izvorni_sadrzaj>
    <derivirana_varijabla naziv="DomainObject.Predmet.ProtuStrankaListFormated_1">
      <item>ORION društvo s ograničenom odgovornošću za trgovinu i poslovne usluge</item>
    </derivirana_varijabla>
  </DomainObject.Predmet.ProtuStrankaListFormated>
  <DomainObject.Predmet.ProtuStrankaListFormatedOIB>
    <izvorni_sadrzaj>
      <item>ORION društvo s ograničenom odgovornošću za trgovinu i poslovne usluge, OIB 32077163919</item>
    </izvorni_sadrzaj>
    <derivirana_varijabla naziv="DomainObject.Predmet.ProtuStrankaListFormatedOIB_1">
      <item>ORION društvo s ograničenom odgovornošću za trgovinu i poslovne usluge, OIB 32077163919</item>
    </derivirana_varijabla>
  </DomainObject.Predmet.ProtuStrankaListFormatedOIB>
  <DomainObject.Predmet.ProtuStrankaListFormatedWithAdress>
    <izvorni_sadrzaj>
      <item>ORION društvo s ograničenom odgovornošću za trgovinu i poslovne usluge, Put Petrića  51c, 23000 Zadar</item>
    </izvorni_sadrzaj>
    <derivirana_varijabla naziv="DomainObject.Predmet.ProtuStrankaListFormatedWithAdress_1">
      <item>ORION društvo s ograničenom odgovornošću za trgovinu i poslovne usluge, Put Petrića  51c, 23000 Zadar</item>
    </derivirana_varijabla>
  </DomainObject.Predmet.ProtuStrankaListFormatedWithAdress>
  <DomainObject.Predmet.ProtuStrankaListFormatedWithAdressOIB>
    <izvorni_sadrzaj>
      <item>ORION društvo s ograničenom odgovornošću za trgovinu i poslovne usluge, OIB 32077163919, Put Petrića  51c, 23000 Zadar</item>
    </izvorni_sadrzaj>
    <derivirana_varijabla naziv="DomainObject.Predmet.ProtuStrankaListFormatedWithAdressOIB_1">
      <item>ORION društvo s ograničenom odgovornošću za trgovinu i poslovne usluge, OIB 32077163919, Put Petrića  51c, 23000 Zadar</item>
    </derivirana_varijabla>
  </DomainObject.Predmet.ProtuStrankaListFormatedWithAdressOIB>
  <DomainObject.Predmet.ProtuStrankaListNazivFormated>
    <izvorni_sadrzaj>
      <item>ORION društvo s ograničenom odgovornošću za trgovinu i poslovne usluge</item>
    </izvorni_sadrzaj>
    <derivirana_varijabla naziv="DomainObject.Predmet.ProtuStrankaListNazivFormated_1">
      <item>ORION društvo s ograničenom odgovornošću za trgovinu i poslovne usluge</item>
    </derivirana_varijabla>
  </DomainObject.Predmet.ProtuStrankaListNazivFormated>
  <DomainObject.Predmet.ProtuStrankaListNazivFormatedOIB>
    <izvorni_sadrzaj>
      <item>ORION društvo s ograničenom odgovornošću za trgovinu i poslovne usluge, OIB 32077163919</item>
    </izvorni_sadrzaj>
    <derivirana_varijabla naziv="DomainObject.Predmet.ProtuStrankaListNazivFormatedOIB_1">
      <item>ORION društvo s ograničenom odgovornošću za trgovinu i poslovne usluge, OIB 32077163919</item>
    </derivirana_varijabla>
  </DomainObject.Predmet.ProtuStrankaListNazivFormatedOIB>
  <DomainObject.Predmet.OstaliListFormated>
    <izvorni_sadrzaj>
      <item>Tatjana Čubrilo</item>
      <item>Branko Čubrilo</item>
    </izvorni_sadrzaj>
    <derivirana_varijabla naziv="DomainObject.Predmet.OstaliListFormated_1">
      <item>Tatjana Čubrilo</item>
      <item>Branko Čubrilo</item>
    </derivirana_varijabla>
  </DomainObject.Predmet.OstaliListFormated>
  <DomainObject.Predmet.OstaliListFormatedOIB>
    <izvorni_sadrzaj>
      <item>Tatjana Čubrilo, OIB 95529554367</item>
      <item>Branko Čubrilo, OIB 29178163861</item>
    </izvorni_sadrzaj>
    <derivirana_varijabla naziv="DomainObject.Predmet.OstaliListFormatedOIB_1">
      <item>Tatjana Čubrilo, OIB 95529554367</item>
      <item>Branko Čubrilo, OIB 29178163861</item>
    </derivirana_varijabla>
  </DomainObject.Predmet.OstaliListFormatedOIB>
  <DomainObject.Predmet.OstaliListFormatedWithAdress>
    <izvorni_sadrzaj>
      <item>Tatjana Čubrilo, Put Petrića 51 C, 23000 Zadar</item>
      <item>Branko Čubrilo, Put Petrića 51c, 23000 Zadar</item>
    </izvorni_sadrzaj>
    <derivirana_varijabla naziv="DomainObject.Predmet.OstaliListFormatedWithAdress_1">
      <item>Tatjana Čubrilo, Put Petrića 51 C, 23000 Zadar</item>
      <item>Branko Čubrilo, Put Petrića 51c, 23000 Zadar</item>
    </derivirana_varijabla>
  </DomainObject.Predmet.OstaliListFormatedWithAdress>
  <DomainObject.Predmet.OstaliListFormatedWithAdressOIB>
    <izvorni_sadrzaj>
      <item>Tatjana Čubrilo, OIB 95529554367, Put Petrića 51 C, 23000 Zadar</item>
      <item>Branko Čubrilo, OIB 29178163861, Put Petrića 51c, 23000 Zadar</item>
    </izvorni_sadrzaj>
    <derivirana_varijabla naziv="DomainObject.Predmet.OstaliListFormatedWithAdressOIB_1">
      <item>Tatjana Čubrilo, OIB 95529554367, Put Petrića 51 C, 23000 Zadar</item>
      <item>Branko Čubrilo, OIB 29178163861, Put Petrića 51c, 23000 Zadar</item>
    </derivirana_varijabla>
  </DomainObject.Predmet.OstaliListFormatedWithAdressOIB>
  <DomainObject.Predmet.OstaliListNazivFormated>
    <izvorni_sadrzaj>
      <item>Tatjana Čubrilo</item>
      <item>Branko Čubrilo</item>
    </izvorni_sadrzaj>
    <derivirana_varijabla naziv="DomainObject.Predmet.OstaliListNazivFormated_1">
      <item>Tatjana Čubrilo</item>
      <item>Branko Čubrilo</item>
    </derivirana_varijabla>
  </DomainObject.Predmet.OstaliListNazivFormated>
  <DomainObject.Predmet.OstaliListNazivFormatedOIB>
    <izvorni_sadrzaj>
      <item>Tatjana Čubrilo, OIB 95529554367</item>
      <item>Branko Čubrilo, OIB 29178163861</item>
    </izvorni_sadrzaj>
    <derivirana_varijabla naziv="DomainObject.Predmet.OstaliListNazivFormatedOIB_1">
      <item>Tatjana Čubrilo, OIB 95529554367</item>
      <item>Branko Čubrilo, OIB 29178163861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St-161/2019-5</izvorni_sadrzaj>
    <derivirana_varijabla naziv="DomainObject.PoslovniBrojDokumenta_1">St-161/2019-5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društvo s ograničenom odgovornošću za trgovinu i poslovne usluge</izvorni_sadrzaj>
    <derivirana_varijabla naziv="DomainObject.Predmet.ProtustrankaIDrugi_1">ORION društvo s ograničenom odgovornošću za trgovinu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ORION društvo s ograničenom odgovornošću za trgovinu i poslovne usluge, OIB 32077163919, Put Petrića  51c, 23000 Zadar</izvorni_sadrzaj>
    <derivirana_varijabla naziv="DomainObject.Predmet.ProtustrankaIDrugiAdressOIB_1">ORION društvo s ograničenom odgovornošću za trgovinu i poslovne usluge, OIB 32077163919, Put Petrića  51c,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društvo s ograničenom odgovornošću za trgovinu i poslovne usluge</item>
      <item>FINA</item>
      <item>Tatjana Čubrilo</item>
      <item>Branko Čubrilo</item>
    </izvorni_sadrzaj>
    <derivirana_varijabla naziv="DomainObject.Predmet.SudioniciListNaziv_1">
      <item>ORION društvo s ograničenom odgovornošću za trgovinu i poslovne usluge</item>
      <item>FINA</item>
      <item>Tatjana Čubrilo</item>
      <item>Branko Čubrilo</item>
    </derivirana_varijabla>
  </DomainObject.Predmet.SudioniciListNaziv>
  <DomainObject.Predmet.SudioniciListAdressOIB>
    <izvorni_sadrzaj>
      <item>ORION društvo s ograničenom odgovornošću za trgovinu i poslovne usluge, OIB 32077163919, Put Petrića  51c,23000 Zadar</item>
      <item>FINA, OIB 85821130368, Ivana Danila 4,23000 Zadar</item>
      <item>Tatjana Čubrilo, OIB 95529554367, Put Petrića 51 C,23000 Zadar</item>
      <item>Branko Čubrilo, OIB 29178163861, Put Petrića 51c,23000 Zadar</item>
    </izvorni_sadrzaj>
    <derivirana_varijabla naziv="DomainObject.Predmet.SudioniciListAdressOIB_1">
      <item>ORION društvo s ograničenom odgovornošću za trgovinu i poslovne usluge, OIB 32077163919, Put Petrića  51c,23000 Zadar</item>
      <item>FINA, OIB 85821130368, Ivana Danila 4,23000 Zadar</item>
      <item>Tatjana Čubrilo, OIB 95529554367, Put Petrića 51 C,23000 Zadar</item>
      <item>Branko Čubrilo, OIB 29178163861, Put Petrića 51c,23000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32077163919</item>
      <item>, OIB 85821130368</item>
      <item>, OIB 95529554367</item>
      <item>, OIB 29178163861</item>
    </izvorni_sadrzaj>
    <derivirana_varijabla naziv="DomainObject.Predmet.SudioniciListNazivOIB_1">
      <item>, OIB 32077163919</item>
      <item>, OIB 85821130368</item>
      <item>, OIB 95529554367</item>
      <item>, OIB 29178163861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1855</properties:Characters>
  <properties:Lines>79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2019-06-12T07:02:00Z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2019-06-13T05:55:00Z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St-161/2019-5 / Zapisnik - Ročište radi izjašnjenja o prijedlogu za otvaranje steč.post (1 St-161-2019-povodom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