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11ed5" w14:paraId="e411ed5" w:rsidRDefault="00937FF9" w:rsidP="005D1DFC" w:rsidR="005D1DFC" w:rsidRPr="005D1DFC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D1DFC" w:rsidRPr="005D1DFC">
        <w:rPr>
          <w:rFonts w:cs="Times New Roman" w:eastAsia="Times New Roman"/>
          <w:lang w:eastAsia="hr-HR"/>
        </w:rPr>
        <w:t xml:space="preserve">     </w:t>
      </w:r>
      <w:r w:rsidR="005D1DFC" w:rsidRPr="005D1DFC">
        <w:rPr>
          <w:rFonts w:cs="Times New Roman" w:eastAsia="Times New Roman"/>
          <w:b w:val="false"/>
          <w:lang w:eastAsia="hr-HR"/>
        </w:rPr>
        <w:t>REPUBLIKA HRVATSKA</w:t>
      </w:r>
    </w:p>
    <w:p w:rsidRDefault="005D1DFC" w:rsidP="005D1DFC" w:rsidR="005D1DFC" w:rsidRPr="005D1DFC">
      <w:pPr>
        <w:spacing w:after="0"/>
        <w:rPr>
          <w:rFonts w:cs="Times New Roman" w:eastAsia="Times New Roman"/>
          <w:lang w:eastAsia="hr-HR"/>
        </w:rPr>
      </w:pPr>
    </w:p>
    <w:p w:rsidRDefault="005D1DFC" w:rsidP="005D1DFC" w:rsidR="005D1DFC" w:rsidRPr="005D1DFC">
      <w:pPr>
        <w:spacing w:after="0"/>
        <w:rPr>
          <w:rFonts w:cs="Times New Roman" w:eastAsia="Times New Roman"/>
          <w:lang w:eastAsia="hr-HR"/>
        </w:rPr>
      </w:pPr>
      <w:r w:rsidRPr="005D1DFC">
        <w:rPr>
          <w:rFonts w:cs="Times New Roman" w:eastAsia="Times New Roman"/>
          <w:lang w:eastAsia="hr-HR"/>
        </w:rPr>
        <w:t xml:space="preserve"> TRGOVAČKI SUD U ZAGREBU</w:t>
      </w:r>
    </w:p>
    <w:p w:rsidRDefault="005D1DFC" w:rsidP="005D1DFC" w:rsidR="005D1DFC" w:rsidRPr="005D1DFC">
      <w:pPr>
        <w:spacing w:after="0"/>
        <w:rPr>
          <w:rFonts w:cs="Times New Roman" w:eastAsia="Times New Roman"/>
          <w:lang w:eastAsia="hr-HR"/>
        </w:rPr>
      </w:pPr>
      <w:r w:rsidRPr="005D1DFC">
        <w:rPr>
          <w:rFonts w:cs="Times New Roman" w:eastAsia="Times New Roman"/>
          <w:lang w:eastAsia="hr-HR"/>
        </w:rPr>
        <w:t xml:space="preserve">         STALNA SLUŽBA </w:t>
      </w:r>
    </w:p>
    <w:p w:rsidRDefault="005D1DFC" w:rsidP="005D1DFC" w:rsidR="005D1DFC" w:rsidRPr="005D1DFC">
      <w:pPr>
        <w:spacing w:after="0"/>
        <w:rPr>
          <w:rFonts w:cs="Times New Roman" w:eastAsia="Times New Roman"/>
          <w:lang w:eastAsia="hr-HR"/>
        </w:rPr>
      </w:pPr>
      <w:r w:rsidRPr="005D1DFC">
        <w:rPr>
          <w:rFonts w:cs="Times New Roman" w:eastAsia="Times New Roman"/>
          <w:lang w:eastAsia="hr-HR"/>
        </w:rPr>
        <w:t xml:space="preserve">  Karlovac, Ljudevita Šestića 4</w:t>
      </w:r>
    </w:p>
    <w:p w:rsidRDefault="005D1DFC" w:rsidP="005D1DFC" w:rsidR="005D1DFC" w:rsidRPr="005D1DFC">
      <w:pPr>
        <w:spacing w:after="0"/>
        <w:rPr>
          <w:rFonts w:cs="Times New Roman" w:eastAsia="Times New Roman"/>
          <w:lang w:eastAsia="hr-HR"/>
        </w:rPr>
      </w:pPr>
    </w:p>
    <w:p w:rsidRDefault="005D1DFC" w:rsidP="005D1DFC" w:rsidR="005D1DFC" w:rsidRPr="005D1DFC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5D1DFC">
        <w:rPr>
          <w:rFonts w:cs="Times New Roman" w:eastAsia="Times New Roman"/>
          <w:lang w:eastAsia="hr-HR"/>
        </w:rPr>
        <w:t>R E P U B L I K A    H R V A T S K A</w:t>
      </w:r>
    </w:p>
    <w:p w:rsidRDefault="005D1DFC" w:rsidP="005D1DFC" w:rsidR="005D1DFC" w:rsidRPr="005D1DFC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5D1DFC" w:rsidP="005D1DFC" w:rsidR="005D1DFC" w:rsidRPr="005D1DFC">
      <w:pPr>
        <w:spacing w:after="0"/>
        <w:jc w:val="center"/>
        <w:rPr>
          <w:rFonts w:cs="Times New Roman" w:eastAsia="Times New Roman"/>
          <w:lang w:eastAsia="hr-HR"/>
        </w:rPr>
      </w:pPr>
      <w:r w:rsidRPr="005D1DFC">
        <w:rPr>
          <w:rFonts w:cs="Times New Roman" w:eastAsia="Times New Roman"/>
          <w:lang w:eastAsia="hr-HR"/>
        </w:rPr>
        <w:t>R J E Š E N J E</w:t>
      </w:r>
    </w:p>
    <w:p w:rsidRDefault="005D1DFC" w:rsidP="005D1DFC" w:rsidR="005D1DFC" w:rsidRPr="005D1DFC">
      <w:pPr>
        <w:spacing w:after="0"/>
        <w:rPr>
          <w:rFonts w:cs="Times New Roman" w:eastAsia="Times New Roman"/>
          <w:lang w:eastAsia="hr-HR"/>
        </w:rPr>
      </w:pPr>
    </w:p>
    <w:p w:rsidRDefault="005D1DFC" w:rsidP="005D1DFC" w:rsidR="005D1DFC" w:rsidRPr="005D1DFC">
      <w:pPr>
        <w:spacing w:after="0"/>
        <w:jc w:val="both"/>
        <w:rPr>
          <w:rFonts w:cs="Times New Roman" w:eastAsia="Times New Roman"/>
          <w:lang w:eastAsia="hr-HR"/>
        </w:rPr>
      </w:pPr>
      <w:r w:rsidRPr="005D1DFC">
        <w:rPr>
          <w:rFonts w:cs="Times New Roman" w:eastAsia="Times New Roman"/>
          <w:lang w:eastAsia="hr-HR"/>
        </w:rPr>
        <w:tab/>
        <w:t>TRGOVAČKI SUD U ZAGREBU, Stalna služba</w:t>
      </w:r>
      <w:r w:rsidRPr="005D1DFC">
        <w:rPr>
          <w:rFonts w:cs="Times New Roman" w:eastAsia="Times New Roman"/>
          <w:b/>
          <w:lang w:eastAsia="hr-HR"/>
        </w:rPr>
        <w:t>,</w:t>
      </w:r>
      <w:r w:rsidRPr="005D1DFC">
        <w:rPr>
          <w:rFonts w:cs="Times New Roman" w:eastAsia="Times New Roman"/>
          <w:lang w:eastAsia="hr-HR"/>
        </w:rPr>
        <w:t xml:space="preserve"> po sucu Jadranki Mađeruh, kao stečajnom sucu, u stečajnom postupku nad stečajnim dužnikom GOLF &amp; COUNTRY CLUB d.o.o. u stečaju, Zagreb, Jadranska avenija 6, OIB: 54566277575, 10.ožujka 2017.</w:t>
      </w:r>
    </w:p>
    <w:p w:rsidRDefault="005D1DFC" w:rsidP="005D1DFC" w:rsidR="005D1DFC" w:rsidRPr="005D1D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1DFC" w:rsidP="005D1DFC" w:rsidR="005D1DFC" w:rsidRPr="005D1DFC">
      <w:pPr>
        <w:spacing w:after="0"/>
        <w:jc w:val="center"/>
        <w:rPr>
          <w:rFonts w:cs="Times New Roman" w:eastAsia="Times New Roman"/>
          <w:lang w:eastAsia="hr-HR"/>
        </w:rPr>
      </w:pPr>
      <w:r w:rsidRPr="005D1DFC">
        <w:rPr>
          <w:rFonts w:cs="Times New Roman" w:eastAsia="Times New Roman"/>
          <w:lang w:eastAsia="hr-HR"/>
        </w:rPr>
        <w:t>r i j e š i o   j e</w:t>
      </w:r>
    </w:p>
    <w:p w:rsidRDefault="005D1DFC" w:rsidP="005D1DFC" w:rsidR="005D1DFC" w:rsidRPr="005D1DFC">
      <w:pPr>
        <w:spacing w:after="0"/>
        <w:rPr>
          <w:rFonts w:cs="Times New Roman" w:eastAsia="Times New Roman"/>
          <w:lang w:eastAsia="hr-HR"/>
        </w:rPr>
      </w:pPr>
    </w:p>
    <w:p w:rsidRDefault="005D1DFC" w:rsidP="005D1DFC" w:rsidR="005D1DFC" w:rsidRPr="005D1DFC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5D1DFC">
        <w:rPr>
          <w:rFonts w:cs="Times New Roman" w:eastAsia="Times New Roman"/>
          <w:lang w:eastAsia="hr-HR"/>
        </w:rPr>
        <w:t>Kupcu ROST-ŠPORT d.o.o., Zagreb, II. Poljanice 8, OIB: 63693671750, dosuđuje se nekretnina u vlasništvu stečajnog dužnika GOLF &amp; COUNTRY CLUB d.o.o. u stečaju, Zagreb, Jadranska avenija 6, OIB: 54566277575, koja se u naravi odnosi na:</w:t>
      </w:r>
    </w:p>
    <w:p w:rsidRDefault="005D1DFC" w:rsidP="005D1DFC" w:rsidR="005D1DFC" w:rsidRPr="005D1DFC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D1DFC">
        <w:rPr>
          <w:rFonts w:cs="Times New Roman" w:eastAsia="Times New Roman"/>
          <w:lang w:eastAsia="hr-HR"/>
        </w:rPr>
        <w:t>OBJEKT ZA SMJEŠTAJ A3-3, upisan u z.k.ul. 3100 k.o. Blato Novo, k.č.br. 6, suvlasnički dio redni broj 18: 59/10000 etažno vlasništvo (E-18), s tri sobe i nusprostorijama u prizemlju i na katu NKP 110,45 čm, s trijemom i stubištem u prizemlju NKP 2,37 čm, terasom u prizemlju NKP 3,51 čm, loggiom na katu NKP 6,29 čm i kućnim vrtom NKP 5,80 čm (ukupne površine kužnog vrta 58 čm), ukupne neto korisne površine posebnog dijela 128,42 čm, u nacrtima označen narandžastom bojom, Jadranska avenija br. 6/3.</w:t>
      </w:r>
    </w:p>
    <w:p w:rsidRDefault="005D1DFC" w:rsidP="005D1DFC" w:rsidR="005D1DFC" w:rsidRPr="005D1DFC">
      <w:pPr>
        <w:spacing w:after="0"/>
        <w:ind w:left="888"/>
        <w:jc w:val="both"/>
        <w:rPr>
          <w:rFonts w:cs="Times New Roman" w:eastAsia="Times New Roman"/>
          <w:lang w:eastAsia="hr-HR"/>
        </w:rPr>
      </w:pPr>
    </w:p>
    <w:p w:rsidRDefault="005D1DFC" w:rsidP="005D1DFC" w:rsidR="005D1DFC" w:rsidRPr="005D1DFC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5D1DFC">
        <w:rPr>
          <w:rFonts w:cs="Times New Roman" w:eastAsia="Times New Roman"/>
          <w:lang w:eastAsia="hr-HR"/>
        </w:rPr>
        <w:t>II. Kupovnina za navedenu nekretninu iznosi 1.109.483,34 kn.</w:t>
      </w:r>
    </w:p>
    <w:p w:rsidRDefault="005D1DFC" w:rsidP="005D1DFC" w:rsidR="005D1DFC" w:rsidRPr="005D1DF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D1DFC" w:rsidP="005D1DFC" w:rsidR="005D1DFC" w:rsidRPr="005D1DF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D1DFC">
        <w:rPr>
          <w:rFonts w:cs="Times New Roman" w:eastAsia="Times New Roman"/>
          <w:lang w:eastAsia="hr-HR"/>
        </w:rPr>
        <w:t>III</w:t>
      </w:r>
      <w:r w:rsidRPr="005D1DFC">
        <w:rPr>
          <w:rFonts w:cs="Times New Roman" w:eastAsia="Times New Roman"/>
          <w:b/>
          <w:lang w:eastAsia="hr-HR"/>
        </w:rPr>
        <w:t>.</w:t>
      </w:r>
      <w:r w:rsidRPr="005D1DFC">
        <w:rPr>
          <w:rFonts w:cs="Times New Roman" w:eastAsia="Times New Roman"/>
          <w:lang w:eastAsia="hr-HR"/>
        </w:rPr>
        <w:t xml:space="preserve"> Kupac ROST-ŠPORT d.o.o., Zagreb, II. Poljanice 8, OIB: 6</w:t>
      </w:r>
      <w:r>
        <w:rPr>
          <w:rFonts w:cs="Times New Roman" w:eastAsia="Times New Roman"/>
          <w:lang w:eastAsia="hr-HR"/>
        </w:rPr>
        <w:t>3693671750, je dužan u roku od 6</w:t>
      </w:r>
      <w:r w:rsidRPr="005D1DFC">
        <w:rPr>
          <w:rFonts w:cs="Times New Roman" w:eastAsia="Times New Roman"/>
          <w:lang w:eastAsia="hr-HR"/>
        </w:rPr>
        <w:t>0 dana od dana pravomoćnosti rješenja o dosudi uplatiti razliku kupovnine preko uplaćene jamčevine i to u iznosu od 1.054.003,34 kn na račun Trgovačkog suda u Zagrebu broj HR9223900011300000460 model HR05, pozivom na 245-2015 (s napomenom „uplata razlike kupovnine“).</w:t>
      </w:r>
    </w:p>
    <w:p w:rsidRDefault="005D1DFC" w:rsidP="005D1DFC" w:rsidR="005D1DFC" w:rsidRPr="005D1DF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D1DFC" w:rsidP="005D1DFC" w:rsidR="005D1DFC" w:rsidRPr="005D1DF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D1DFC">
        <w:rPr>
          <w:rFonts w:cs="Times New Roman" w:eastAsia="Times New Roman"/>
          <w:lang w:eastAsia="hr-HR"/>
        </w:rPr>
        <w:t>IV</w:t>
      </w:r>
      <w:r w:rsidRPr="005D1DFC">
        <w:rPr>
          <w:rFonts w:cs="Times New Roman" w:eastAsia="Times New Roman"/>
          <w:b/>
          <w:lang w:eastAsia="hr-HR"/>
        </w:rPr>
        <w:t>.</w:t>
      </w:r>
      <w:r w:rsidRPr="005D1DFC">
        <w:rPr>
          <w:rFonts w:cs="Times New Roman" w:eastAsia="Times New Roman"/>
          <w:lang w:eastAsia="hr-HR"/>
        </w:rPr>
        <w:t xml:space="preserve"> Ova imovina predat će se kupcu ROST-ŠPORT d.o.o., Zagreb, II. Poljanice 8, OIB: 63693671750, zaključkom o predaji nakon što ovo rješenje postane pravomoćno, a kupac uplati kupovninu umanjenu za iznos jamčevine.</w:t>
      </w:r>
    </w:p>
    <w:p w:rsidRDefault="005D1DFC" w:rsidP="005D1DFC" w:rsidR="005D1DFC" w:rsidRPr="005D1DF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D1DFC" w:rsidP="005D1DFC" w:rsidR="005D1DFC" w:rsidRPr="005D1DF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D1DFC">
        <w:rPr>
          <w:rFonts w:cs="Times New Roman" w:eastAsia="Times New Roman"/>
          <w:lang w:eastAsia="hr-HR"/>
        </w:rPr>
        <w:t>V. Određuje se upis prava vlasništva u korist kupca na dosuđenoj  nekretnini, nakon pravomoćnosti ovog rješenja i nakon uplate razlike kupovnine navedene u točki III. ovog rješenja.</w:t>
      </w:r>
    </w:p>
    <w:p w:rsidRDefault="005D1DFC" w:rsidP="005D1DFC" w:rsidR="005D1DFC" w:rsidRPr="005D1DF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D1DFC" w:rsidP="005D1DFC" w:rsidR="005D1DFC" w:rsidRPr="005D1DF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D1DFC">
        <w:rPr>
          <w:rFonts w:cs="Times New Roman" w:eastAsia="Times New Roman"/>
          <w:lang w:eastAsia="hr-HR"/>
        </w:rPr>
        <w:lastRenderedPageBreak/>
        <w:t>VI. Određuje se brisanje u z.k.ul. 3100 k.o. Blato Novo, k.č.br. 6, suvlasnički dio redni broj 18: 59/10000 etažno vlasništvo (E-18), s tri sobe i nusprostorijama u prizemlju i na katu NKP 110,45 čm, s trijemom i stubištem u prizemlju NKP 2,37 čm, terasom u prizemlju NKP 3,51 čm, loggiom na katu NKP 6,29 čm i kućnim vrtom NKP 5,80 čm (ukupne površine kužnog vrta 58 čm), ukupne neto korisne površine posebnog dijela 128,42 čm, u nacrtima označen narandžastom bojom, Jadranska avenija br. 6/3:</w:t>
      </w:r>
    </w:p>
    <w:p w:rsidRDefault="005D1DFC" w:rsidP="005D1DFC" w:rsidR="005D1DFC" w:rsidRPr="005D1DF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D1DFC">
        <w:rPr>
          <w:rFonts w:cs="Times New Roman" w:eastAsia="Times New Roman"/>
          <w:lang w:eastAsia="hr-HR"/>
        </w:rPr>
        <w:t>- založnog prava za iznos od 45.314.768,25 kn za korist Hrvatske poštanske banke d.d., Zagreb, Jurišićeva 4, upisanog pod brojem Z-22582/07 od 28.03.2007.,</w:t>
      </w:r>
    </w:p>
    <w:p w:rsidRDefault="005D1DFC" w:rsidP="005D1DFC" w:rsidR="005D1DFC" w:rsidRPr="005D1DF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D1DFC">
        <w:rPr>
          <w:rFonts w:cs="Times New Roman" w:eastAsia="Times New Roman"/>
          <w:lang w:eastAsia="hr-HR"/>
        </w:rPr>
        <w:t>- založnog prava za iznos od 1.850.000,00 eura za korist Hrvatske poštanske banke d.d., Zagreb, Jurišićeva 4, upisanog pod brojem Z-22536/06 od 31.03.2006.,</w:t>
      </w:r>
    </w:p>
    <w:p w:rsidRDefault="005D1DFC" w:rsidP="005D1DFC" w:rsidR="005D1DFC" w:rsidRPr="005D1DF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D1DFC">
        <w:rPr>
          <w:rFonts w:cs="Times New Roman" w:eastAsia="Times New Roman"/>
          <w:lang w:eastAsia="hr-HR"/>
        </w:rPr>
        <w:t>- plombe pod brojem upisa Z-15972/15 od 08.06.2015.,</w:t>
      </w:r>
    </w:p>
    <w:p w:rsidRDefault="005D1DFC" w:rsidP="005D1DFC" w:rsidR="005D1DFC" w:rsidRPr="005D1DF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D1DFC">
        <w:rPr>
          <w:rFonts w:cs="Times New Roman" w:eastAsia="Times New Roman"/>
          <w:lang w:eastAsia="hr-HR"/>
        </w:rPr>
        <w:t xml:space="preserve">  nakon pravomoćnosti ovog rješenja i nakon što kupac plati razliku kupovnine.</w:t>
      </w:r>
    </w:p>
    <w:p w:rsidRDefault="005D1DFC" w:rsidP="005D1DFC" w:rsidR="005D1DFC" w:rsidRPr="005D1DF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D1DFC" w:rsidP="005D1DFC" w:rsidR="005D1DFC" w:rsidRPr="005D1DF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D1DFC">
        <w:rPr>
          <w:rFonts w:cs="Times New Roman" w:eastAsia="Times New Roman"/>
          <w:lang w:eastAsia="hr-HR"/>
        </w:rPr>
        <w:t>VII</w:t>
      </w:r>
      <w:r w:rsidRPr="005D1DFC">
        <w:rPr>
          <w:rFonts w:cs="Times New Roman" w:eastAsia="Times New Roman"/>
          <w:b/>
          <w:lang w:eastAsia="hr-HR"/>
        </w:rPr>
        <w:t>.</w:t>
      </w:r>
      <w:r w:rsidRPr="005D1DFC">
        <w:rPr>
          <w:rFonts w:cs="Times New Roman" w:eastAsia="Times New Roman"/>
          <w:lang w:eastAsia="hr-HR"/>
        </w:rPr>
        <w:t xml:space="preserve"> Nalaže se zemljišnoknjižnom sudu izvršiti upis prava vlasništva na temelju pravomoćnog rješenja o dosudi i potvrde ovog suda da je kupac položio kupovninu ili da je oslobođen plaćanja iste.</w:t>
      </w:r>
    </w:p>
    <w:p w:rsidRDefault="005D1DFC" w:rsidP="005D1DFC" w:rsidR="005D1DFC" w:rsidRPr="005D1DF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D1DFC" w:rsidP="005D1DFC" w:rsidR="005D1DFC" w:rsidRPr="005D1DF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D1DFC">
        <w:rPr>
          <w:rFonts w:cs="Times New Roman" w:eastAsia="Times New Roman"/>
          <w:lang w:eastAsia="hr-HR"/>
        </w:rPr>
        <w:t>VIII</w:t>
      </w:r>
      <w:r w:rsidRPr="005D1DFC">
        <w:rPr>
          <w:rFonts w:cs="Times New Roman" w:eastAsia="Times New Roman"/>
          <w:b/>
          <w:lang w:eastAsia="hr-HR"/>
        </w:rPr>
        <w:t>.</w:t>
      </w:r>
      <w:r w:rsidRPr="005D1DFC">
        <w:rPr>
          <w:rFonts w:cs="Times New Roman" w:eastAsia="Times New Roman"/>
          <w:lang w:eastAsia="hr-HR"/>
        </w:rPr>
        <w:t xml:space="preserve"> Ako kupac u određenom roku ne položi kupovninu, sud će rješenjem oglasiti prodaju nevažećom i odrediti novu prodaju uz uvjete određene za prodaju koja je oglašena nevažećom.</w:t>
      </w:r>
    </w:p>
    <w:p w:rsidRDefault="005D1DFC" w:rsidP="005D1DFC" w:rsidR="005D1DFC" w:rsidRPr="005D1DF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D1DFC" w:rsidP="005D1DFC" w:rsidR="005D1DFC" w:rsidRPr="005D1DF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D1DFC">
        <w:rPr>
          <w:rFonts w:cs="Times New Roman" w:eastAsia="Times New Roman"/>
          <w:lang w:eastAsia="hr-HR"/>
        </w:rPr>
        <w:t xml:space="preserve"> Iz položene jamčevine namirit će se troškovi nove prodaje i naknaditi razlika između kupovnine postignute na prijašnjoj i novoj prodaji.</w:t>
      </w:r>
    </w:p>
    <w:p w:rsidRDefault="005D1DFC" w:rsidP="005D1DFC" w:rsidR="005D1DFC" w:rsidRPr="005D1DF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D1DFC" w:rsidP="005D1DFC" w:rsidR="005D1DFC" w:rsidRPr="005D1DF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D1DFC">
        <w:rPr>
          <w:rFonts w:cs="Times New Roman" w:eastAsia="Times New Roman"/>
          <w:lang w:eastAsia="hr-HR"/>
        </w:rPr>
        <w:t>IX</w:t>
      </w:r>
      <w:r w:rsidRPr="005D1DFC">
        <w:rPr>
          <w:rFonts w:cs="Times New Roman" w:eastAsia="Times New Roman"/>
          <w:b/>
          <w:lang w:eastAsia="hr-HR"/>
        </w:rPr>
        <w:t>.</w:t>
      </w:r>
      <w:r w:rsidRPr="005D1DFC">
        <w:rPr>
          <w:rFonts w:cs="Times New Roman" w:eastAsia="Times New Roman"/>
          <w:lang w:eastAsia="hr-HR"/>
        </w:rPr>
        <w:t xml:space="preserve"> Ovo rješenje će se objaviti na e-oglasnoj ploči ovog suda.</w:t>
      </w:r>
    </w:p>
    <w:p w:rsidRDefault="005D1DFC" w:rsidP="005D1DFC" w:rsidR="005D1DFC" w:rsidRPr="005D1DF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D1DFC" w:rsidP="005D1DFC" w:rsidR="005D1DFC" w:rsidRPr="005D1DF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D1DFC">
        <w:rPr>
          <w:rFonts w:cs="Times New Roman" w:eastAsia="Times New Roman"/>
          <w:lang w:eastAsia="hr-HR"/>
        </w:rPr>
        <w:t>X. Nalaže se Općinskom sudu u Novom Zagrebu, Zemljišnoknjižni odjel Novi Zagreb zabilježiti u zemljišnim knjigama dosudu nekretnine navedene u točki I. ovog rješenja.</w:t>
      </w:r>
    </w:p>
    <w:p w:rsidRDefault="005D1DFC" w:rsidP="005D1DFC" w:rsidR="005D1DFC" w:rsidRPr="005D1DF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D1DFC" w:rsidP="005D1DFC" w:rsidR="005D1DFC" w:rsidRPr="005D1DF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D1DFC" w:rsidP="005D1DFC" w:rsidR="005D1DFC" w:rsidRPr="005D1DFC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5D1DFC">
        <w:rPr>
          <w:rFonts w:cs="Times New Roman" w:eastAsia="Times New Roman"/>
          <w:lang w:eastAsia="hr-HR"/>
        </w:rPr>
        <w:t>Obrazloženje</w:t>
      </w:r>
    </w:p>
    <w:p w:rsidRDefault="005D1DFC" w:rsidP="005D1DFC" w:rsidR="005D1DFC" w:rsidRPr="005D1DFC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5D1DFC" w:rsidP="005D1DFC" w:rsidR="005D1DFC" w:rsidRPr="005D1DFC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5D1DFC" w:rsidP="005D1DFC" w:rsidR="005D1DFC" w:rsidRPr="005D1DF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D1DFC">
        <w:rPr>
          <w:rFonts w:cs="Times New Roman" w:eastAsia="Times New Roman"/>
          <w:lang w:eastAsia="hr-HR"/>
        </w:rPr>
        <w:t>Nekretnina stečajnog dužnika navedena pod točkom I. ovog rješenja prodavala se u stečajnom postupku na prijedlog stečajnog upravitelja temeljem odredbe čl. 164. st. 3. Stečajnog zakona (Narodne novine broj 44/96, 29/99, 129/00, 123/03, 82/06, 116/10, 25/12, 133/12, dalje:SZ).</w:t>
      </w:r>
    </w:p>
    <w:p w:rsidRDefault="005D1DFC" w:rsidP="005D1DFC" w:rsidR="005D1DFC" w:rsidRPr="005D1DF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D1DFC" w:rsidP="005D1DFC" w:rsidR="005D1DFC" w:rsidRPr="005D1DF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D1DFC">
        <w:rPr>
          <w:rFonts w:cs="Times New Roman" w:eastAsia="Times New Roman"/>
          <w:lang w:eastAsia="hr-HR"/>
        </w:rPr>
        <w:t>Na prvoj usmenoj javnoj dražbi radi prodaje imovine dužnika kao u točki I. izreke rješenja, sudjelovao je jedan ponuditelj i to ROST-ŠPORT d.o.o., Zagreb, II. Poljanice 8, OIB: 63693671750.</w:t>
      </w:r>
    </w:p>
    <w:p w:rsidRDefault="005D1DFC" w:rsidP="005D1DFC" w:rsidR="005D1DFC" w:rsidRPr="005D1DF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D1DFC" w:rsidP="005D1DFC" w:rsidR="005D1DFC" w:rsidRPr="005D1DF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D1DFC">
        <w:rPr>
          <w:rFonts w:cs="Times New Roman" w:eastAsia="Times New Roman"/>
          <w:lang w:eastAsia="hr-HR"/>
        </w:rPr>
        <w:t>Ponuditelj  ROST-ŠPORT d.o.o., Zagreb, II. Poljanice 8, OIB: 63693671750, dao je ponudu za navedenu imovinu u iznosu od 1.109.483,34 kn, što je ujedno bila jedina ponuda.</w:t>
      </w:r>
    </w:p>
    <w:p w:rsidRDefault="005D1DFC" w:rsidP="005D1DFC" w:rsidR="005D1DFC" w:rsidRPr="005D1DF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D1DFC" w:rsidP="005D1DFC" w:rsidR="005D1DFC" w:rsidRPr="005D1DF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D1DFC">
        <w:rPr>
          <w:rFonts w:cs="Times New Roman" w:eastAsia="Times New Roman"/>
          <w:lang w:eastAsia="hr-HR"/>
        </w:rPr>
        <w:lastRenderedPageBreak/>
        <w:t>Nakon zaključenja dražbe, sudac je utvrdio tu činjenicu i objavio kako je kupac ROST-ŠPORT d.o.o., Zagreb, II. Poljanice 8, OIB: 63693671750, ispunio uvjete da mu se nekretnina dosudi.</w:t>
      </w:r>
    </w:p>
    <w:p w:rsidRDefault="005D1DFC" w:rsidP="005D1DFC" w:rsidR="005D1DFC" w:rsidRPr="005D1DF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D1DFC" w:rsidP="005D1DFC" w:rsidR="005D1DFC" w:rsidRPr="005D1DF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D1DFC">
        <w:rPr>
          <w:rFonts w:cs="Times New Roman" w:eastAsia="Times New Roman"/>
          <w:lang w:eastAsia="hr-HR"/>
        </w:rPr>
        <w:t>Na osnovi čl. 103. do 109. st. 1. Ovršnog zakona (Narodne novine 112/12) valjalo je odlučiti kao u izreci ovog rješenja, a temeljem odredbe čl. 98. Zakona o zemljišnim knjigama (Narodne novine 100/94) kao u točki X. izreke ovog rješenja.</w:t>
      </w:r>
    </w:p>
    <w:p w:rsidRDefault="005D1DFC" w:rsidP="005D1DFC" w:rsidR="005D1DFC" w:rsidRPr="005D1DF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D1DFC" w:rsidP="005D1DFC" w:rsidR="005D1DFC" w:rsidRPr="005D1DFC">
      <w:pPr>
        <w:spacing w:after="0"/>
        <w:jc w:val="center"/>
        <w:rPr>
          <w:rFonts w:cs="Times New Roman" w:eastAsia="Times New Roman"/>
          <w:lang w:eastAsia="hr-HR"/>
        </w:rPr>
      </w:pPr>
      <w:r w:rsidRPr="005D1DFC">
        <w:rPr>
          <w:rFonts w:cs="Times New Roman" w:eastAsia="Times New Roman"/>
          <w:lang w:eastAsia="hr-HR"/>
        </w:rPr>
        <w:t>U Karlovcu, 10. ožujka 2017.</w:t>
      </w:r>
    </w:p>
    <w:p w:rsidRDefault="005D1DFC" w:rsidP="005D1DFC" w:rsidR="005D1DFC" w:rsidRPr="005D1DF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D1DFC" w:rsidP="005D1DFC" w:rsidR="005D1DFC" w:rsidRPr="005D1DFC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5D1DFC">
        <w:rPr>
          <w:rFonts w:cs="Times New Roman" w:eastAsia="Times New Roman"/>
          <w:lang w:eastAsia="hr-HR"/>
        </w:rPr>
        <w:t xml:space="preserve">    Stečajni sudac:                                                                                                                 </w:t>
      </w:r>
    </w:p>
    <w:p w:rsidRDefault="005D1DFC" w:rsidP="005D1DFC" w:rsidR="005D1DFC" w:rsidRPr="005D1DFC">
      <w:pPr>
        <w:spacing w:after="0"/>
        <w:jc w:val="center"/>
        <w:rPr>
          <w:rFonts w:cs="Times New Roman" w:eastAsia="Times New Roman"/>
          <w:lang w:eastAsia="hr-HR"/>
        </w:rPr>
      </w:pPr>
      <w:r w:rsidRPr="005D1DFC">
        <w:rPr>
          <w:rFonts w:cs="Times New Roman" w:eastAsia="Times New Roman"/>
          <w:lang w:eastAsia="hr-HR"/>
        </w:rPr>
        <w:t xml:space="preserve">                                                                                             Jadranka Mađeruh,v.r.</w:t>
      </w:r>
    </w:p>
    <w:p w:rsidRDefault="005D1DFC" w:rsidP="005D1DFC" w:rsidR="005D1DFC" w:rsidRPr="005D1DF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D1DFC" w:rsidP="005D1DFC" w:rsidR="005D1DFC" w:rsidRPr="005D1DFC">
      <w:pPr>
        <w:spacing w:after="0"/>
        <w:jc w:val="center"/>
        <w:rPr>
          <w:rFonts w:cs="Times New Roman" w:eastAsia="Times New Roman"/>
          <w:lang w:eastAsia="hr-HR"/>
        </w:rPr>
      </w:pPr>
      <w:r w:rsidRPr="005D1DFC">
        <w:rPr>
          <w:rFonts w:cs="Times New Roman" w:eastAsia="Times New Roman"/>
          <w:b/>
          <w:lang w:eastAsia="hr-HR"/>
        </w:rPr>
        <w:t xml:space="preserve">                                                                            </w:t>
      </w:r>
      <w:r>
        <w:rPr>
          <w:rFonts w:cs="Times New Roman" w:eastAsia="Times New Roman"/>
          <w:b/>
          <w:lang w:eastAsia="hr-HR"/>
        </w:rPr>
        <w:t xml:space="preserve">              </w:t>
      </w:r>
      <w:r w:rsidRPr="005D1DFC">
        <w:rPr>
          <w:rFonts w:cs="Times New Roman" w:eastAsia="Times New Roman"/>
          <w:b/>
          <w:lang w:eastAsia="hr-HR"/>
        </w:rPr>
        <w:t xml:space="preserve"> </w:t>
      </w:r>
      <w:r w:rsidRPr="005D1DFC">
        <w:rPr>
          <w:rFonts w:cs="Times New Roman" w:eastAsia="Times New Roman"/>
          <w:lang w:eastAsia="hr-HR"/>
        </w:rPr>
        <w:t>Za točnost otpravka-</w:t>
      </w:r>
    </w:p>
    <w:p w:rsidRDefault="005D1DFC" w:rsidP="005D1DFC" w:rsidR="005D1DFC" w:rsidRPr="005D1DFC">
      <w:pPr>
        <w:spacing w:after="0"/>
        <w:jc w:val="center"/>
        <w:rPr>
          <w:rFonts w:cs="Times New Roman" w:eastAsia="Times New Roman"/>
          <w:lang w:eastAsia="hr-HR"/>
        </w:rPr>
      </w:pPr>
      <w:r w:rsidRPr="005D1DFC">
        <w:rPr>
          <w:rFonts w:cs="Times New Roman" w:eastAsia="Times New Roman"/>
          <w:lang w:eastAsia="hr-HR"/>
        </w:rPr>
        <w:t xml:space="preserve">                                                                         </w:t>
      </w:r>
      <w:r>
        <w:rPr>
          <w:rFonts w:cs="Times New Roman" w:eastAsia="Times New Roman"/>
          <w:lang w:eastAsia="hr-HR"/>
        </w:rPr>
        <w:t xml:space="preserve">             </w:t>
      </w:r>
      <w:r w:rsidRPr="005D1DFC">
        <w:rPr>
          <w:rFonts w:cs="Times New Roman" w:eastAsia="Times New Roman"/>
          <w:lang w:eastAsia="hr-HR"/>
        </w:rPr>
        <w:t xml:space="preserve">   ovlašteni službenik:</w:t>
      </w:r>
    </w:p>
    <w:p w:rsidRDefault="005D1DFC" w:rsidP="005D1DFC" w:rsidR="005D1DFC" w:rsidRPr="005D1DFC">
      <w:pPr>
        <w:spacing w:after="0"/>
        <w:jc w:val="center"/>
        <w:rPr>
          <w:rFonts w:cs="Times New Roman" w:eastAsia="Times New Roman"/>
          <w:lang w:eastAsia="hr-HR"/>
        </w:rPr>
      </w:pPr>
      <w:r w:rsidRPr="005D1DFC">
        <w:rPr>
          <w:rFonts w:cs="Times New Roman" w:eastAsia="Times New Roman"/>
          <w:lang w:eastAsia="hr-HR"/>
        </w:rPr>
        <w:t xml:space="preserve">                                                                           </w:t>
      </w:r>
      <w:r>
        <w:rPr>
          <w:rFonts w:cs="Times New Roman" w:eastAsia="Times New Roman"/>
          <w:lang w:eastAsia="hr-HR"/>
        </w:rPr>
        <w:t xml:space="preserve">              </w:t>
      </w:r>
      <w:r w:rsidRPr="005D1DFC">
        <w:rPr>
          <w:rFonts w:cs="Times New Roman" w:eastAsia="Times New Roman"/>
          <w:lang w:eastAsia="hr-HR"/>
        </w:rPr>
        <w:t>Draženka Prpić</w:t>
      </w:r>
    </w:p>
    <w:p w:rsidRDefault="005D1DFC" w:rsidP="005D1DFC" w:rsidR="005D1DFC" w:rsidRPr="005D1DF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D1DFC" w:rsidP="005D1DFC" w:rsidR="005D1DFC" w:rsidRPr="005D1DFC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5D1DFC">
        <w:rPr>
          <w:rFonts w:cs="Times New Roman" w:eastAsia="Times New Roman"/>
          <w:lang w:eastAsia="hr-HR"/>
        </w:rPr>
        <w:t>PRAVNA POUKA:</w:t>
      </w:r>
    </w:p>
    <w:p w:rsidRDefault="005D1DFC" w:rsidP="005D1DFC" w:rsidR="005D1DFC" w:rsidRPr="005D1DFC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5D1DFC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5D1DFC" w:rsidP="005D1DFC" w:rsidR="005D1DFC" w:rsidRPr="005D1DF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D1DFC" w:rsidP="005D1DFC" w:rsidR="005D1DFC" w:rsidRPr="005D1DF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D1DFC" w:rsidP="005D1DFC" w:rsidR="005D1DFC" w:rsidRPr="005D1DFC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84818517"/>
      <w:docPartObj>
        <w:docPartGallery w:val="Page Numbers (Top of Page)"/>
        <w:docPartUnique/>
      </w:docPartObj>
    </w:sdtPr>
    <w:sdtContent>
      <w:p w:rsidRDefault="005D1DFC" w:rsidR="005D1DF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5D1DFC" w:rsidR="008333A9">
    <w:pPr>
      <w:pStyle w:val="Zaglavlje"/>
    </w:pPr>
    <w:r>
      <w:t>1 St-245/15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362249B"/>
    <w:multiLevelType w:val="hybridMultilevel"/>
    <w:tmpl w:val="7A78E230"/>
    <w:lvl w:tplc="7D828818" w:ilvl="0">
      <w:start w:val="9"/>
      <w:numFmt w:val="bullet"/>
      <w:lvlText w:val="-"/>
      <w:lvlJc w:val="left"/>
      <w:pPr>
        <w:ind w:hanging="360" w:left="19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6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4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1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8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5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2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0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728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</w:lvl>
    <w:lvl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1DFC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066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St-245/2015-170</izvorni_sadrzaj>
    <derivirana_varijabla naziv="DomainObject.Oznaka_1">St-245/2015-170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2015.</izvorni_sadrzaj>
    <derivirana_varijabla naziv="DomainObject.Predmet.DatumOsnivanja_1">30.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St-245/2015</izvorni_sadrzaj>
    <derivirana_varijabla naziv="DomainObject.Predmet.OznakaBroj_1">St-245/2015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GOLF &amp; COUNTRY CLUB ZAGREB d.o.o. za trgovinu, zastupanje, ugostiteljstvo i turizam</izvorni_sadrzaj>
    <derivirana_varijabla naziv="DomainObject.Predmet.ProtustrankaFormated_1">  GOLF &amp; COUNTRY CLUB ZAGREB d.o.o. za trgovinu, zastupanje, ugostiteljstvo i turizam</derivirana_varijabla>
  </DomainObject.Predmet.ProtustrankaFormated>
  <DomainObject.Predmet.ProtustrankaFormatedOIB>
    <izvorni_sadrzaj>  GOLF &amp; COUNTRY CLUB ZAGREB d.o.o. za trgovinu, zastupanje, ugostiteljstvo i turizam, OIB 54566277575</izvorni_sadrzaj>
    <derivirana_varijabla naziv="DomainObject.Predmet.ProtustrankaFormatedOIB_1">  GOLF &amp; COUNTRY CLUB ZAGREB d.o.o. za trgovinu, zastupanje, ugostiteljstvo i turizam, OIB 54566277575</derivirana_varijabla>
  </DomainObject.Predmet.ProtustrankaFormatedOIB>
  <DomainObject.Predmet.ProtustrankaFormatedWithAdress>
    <izvorni_sadrzaj> GOLF &amp; COUNTRY CLUB ZAGREB d.o.o. za trgovinu, zastupanje, ugostiteljstvo i turizam, Jadranska avenija 6, 10000 Zagreb</izvorni_sadrzaj>
    <derivirana_varijabla naziv="DomainObject.Predmet.ProtustrankaFormatedWithAdress_1"> GOLF &amp; COUNTRY CLUB ZAGREB d.o.o. za trgovinu, zastupanje, ugostiteljstvo i turizam, Jadranska avenija 6, 10000 Zagreb</derivirana_varijabla>
  </DomainObject.Predmet.ProtustrankaFormatedWithAdress>
  <DomainObject.Predmet.ProtustrankaFormatedWithAdressOIB>
    <izvorni_sadrzaj> GOLF &amp; COUNTRY CLUB ZAGREB d.o.o. za trgovinu, zastupanje, ugostiteljstvo i turizam, OIB 54566277575, Jadranska avenija 6, 10000 Zagreb</izvorni_sadrzaj>
    <derivirana_varijabla naziv="DomainObject.Predmet.ProtustrankaFormatedWithAdressOIB_1"> GOLF &amp; COUNTRY CLUB ZAGREB d.o.o. za trgovinu, zastupanje, ugostiteljstvo i turizam, OIB 54566277575, Jadranska avenija 6, 10000 Zagreb</derivirana_varijabla>
  </DomainObject.Predmet.ProtustrankaFormatedWithAdressOIB>
  <DomainObject.Predmet.ProtustrankaWithAdress>
    <izvorni_sadrzaj>GOLF &amp; COUNTRY CLUB ZAGREB d.o.o. za trgovinu, zastupanje, ugostiteljstvo i turizam Jadranska avenija 6, 10000 Zagreb</izvorni_sadrzaj>
    <derivirana_varijabla naziv="DomainObject.Predmet.ProtustrankaWithAdress_1">GOLF &amp; COUNTRY CLUB ZAGREB d.o.o. za trgovinu, zastupanje, ugostiteljstvo i turizam Jadranska avenija 6, 10000 Zagreb</derivirana_varijabla>
  </DomainObject.Predmet.ProtustrankaWithAdress>
  <DomainObject.Predmet.ProtustrankaWithAdressOIB>
    <izvorni_sadrzaj>GOLF &amp; COUNTRY CLUB ZAGREB d.o.o. za trgovinu, zastupanje, ugostiteljstvo i turizam, OIB 54566277575, Jadranska avenija 6, 10000 Zagreb</izvorni_sadrzaj>
    <derivirana_varijabla naziv="DomainObject.Predmet.ProtustrankaWithAdressOIB_1">GOLF &amp; COUNTRY CLUB ZAGREB d.o.o. za trgovinu, zastupanje, ugostiteljstvo i turizam, OIB 54566277575, Jadranska avenija 6, 10000 Zagreb</derivirana_varijabla>
  </DomainObject.Predmet.ProtustrankaWithAdressOIB>
  <DomainObject.Predmet.ProtustrankaNazivFormated>
    <izvorni_sadrzaj>GOLF &amp; COUNTRY CLUB ZAGREB d.o.o. za trgovinu, zastupanje, ugostiteljstvo i turizam</izvorni_sadrzaj>
    <derivirana_varijabla naziv="DomainObject.Predmet.ProtustrankaNazivFormated_1">GOLF &amp; COUNTRY CLUB ZAGREB d.o.o. za trgovinu, zastupanje, ugostiteljstvo i turizam</derivirana_varijabla>
  </DomainObject.Predmet.ProtustrankaNazivFormated>
  <DomainObject.Predmet.ProtustrankaNazivFormatedOIB>
    <izvorni_sadrzaj>GOLF &amp; COUNTRY CLUB ZAGREB d.o.o. za trgovinu, zastupanje, ugostiteljstvo i turizam, OIB 54566277575</izvorni_sadrzaj>
    <derivirana_varijabla naziv="DomainObject.Predmet.ProtustrankaNazivFormatedOIB_1">GOLF &amp; COUNTRY CLUB ZAGREB d.o.o. za trgovinu, zastupanje, ugostiteljstvo i turizam, OIB 54566277575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Tihana Nikolić; ROST-ŠPORT d.o.o. za trgovinu na veliko i malo, vanjskotrgovačku djelatnost i marketing; Petar Rukavina</izvorni_sadrzaj>
    <derivirana_varijabla naziv="DomainObject.Predmet.StrankaFormated_1">  FINA Regionalni centar Zagreb; Tihana Nikolić; ROST-ŠPORT d.o.o. za trgovinu na veliko i malo, vanjskotrgovačku djelatnost i marketing; Petar Rukavina</derivirana_varijabla>
  </DomainObject.Predmet.StrankaFormated>
  <DomainObject.Predmet.StrankaFormatedOIB>
    <izvorni_sadrzaj>  FINA Regionalni centar Zagreb, OIB 85821130368; Tihana Nikolić, OIB 02158057271; ROST-ŠPORT d.o.o. za trgovinu na veliko i malo, vanjskotrgovačku djelatnost i marketing, OIB 63693671750; Petar Rukavina</izvorni_sadrzaj>
    <derivirana_varijabla naziv="DomainObject.Predmet.StrankaFormatedOIB_1">  FINA Regionalni centar Zagreb, OIB 85821130368; Tihana Nikolić, OIB 02158057271; ROST-ŠPORT d.o.o. za trgovinu na veliko i malo, vanjskotrgovačku djelatnost i marketing, OIB 63693671750; Petar Rukavina</derivirana_varijabla>
  </DomainObject.Predmet.StrankaFormatedOIB>
  <DomainObject.Predmet.StrankaFormatedWithAdress>
    <izvorni_sadrzaj> FINA Regionalni centar Zagreb, Koturaškan 43, 10000 Zagreb; Tihana Nikolić, Tratinska 44, 10000 Zagreb; ROST-ŠPORT d.o.o. za trgovinu na veliko i malo, vanjskotrgovačku djelatnost i marketing, II Poljanice 8, 10000 Zagreb; Petar Rukavina</izvorni_sadrzaj>
    <derivirana_varijabla naziv="DomainObject.Predmet.StrankaFormatedWithAdress_1"> FINA Regionalni centar Zagreb, Koturaškan 43, 10000 Zagreb; Tihana Nikolić, Tratinska 44, 10000 Zagreb; ROST-ŠPORT d.o.o. za trgovinu na veliko i malo, vanjskotrgovačku djelatnost i marketing, II Poljanice 8, 10000 Zagreb; Petar Rukavina</derivirana_varijabla>
  </DomainObject.Predmet.StrankaFormatedWithAdress>
  <DomainObject.Predmet.StrankaFormatedWithAdressOIB>
    <izvorni_sadrzaj> FINA Regionalni centar Zagreb, OIB 85821130368, Koturaškan 43, 10000 Zagreb; Tihana Nikolić, OIB 02158057271, Tratinska 44, 10000 Zagreb; ROST-ŠPORT d.o.o. za trgovinu na veliko i malo, vanjskotrgovačku djelatnost i marketing, OIB 63693671750, II Poljanice 8, 10000 Zagreb; Petar Rukavina</izvorni_sadrzaj>
    <derivirana_varijabla naziv="DomainObject.Predmet.StrankaFormatedWithAdressOIB_1"> FINA Regionalni centar Zagreb, OIB 85821130368, Koturaškan 43, 10000 Zagreb; Tihana Nikolić, OIB 02158057271, Tratinska 44, 10000 Zagreb; ROST-ŠPORT d.o.o. za trgovinu na veliko i malo, vanjskotrgovačku djelatnost i marketing, OIB 63693671750, II Poljanice 8, 10000 Zagreb; Petar Rukavina</derivirana_varijabla>
  </DomainObject.Predmet.StrankaFormatedWithAdressOIB>
  <DomainObject.Predmet.StrankaWithAdress>
    <izvorni_sadrzaj>FINA Regionalni centar Zagreb Koturaškan 43,10000 Zagreb,Tihana Nikolić Tratinska 44,10000 Zagreb,ROST-ŠPORT d.o.o. za trgovinu na veliko i malo, vanjskotrgovačku djelatnost i marketing II Poljanice 8,10000 Zagreb,Petar Rukavina </izvorni_sadrzaj>
    <derivirana_varijabla naziv="DomainObject.Predmet.StrankaWithAdress_1">FINA Regionalni centar Zagreb Koturaškan 43,10000 Zagreb,Tihana Nikolić Tratinska 44,10000 Zagreb,ROST-ŠPORT d.o.o. za trgovinu na veliko i malo, vanjskotrgovačku djelatnost i marketing II Poljanice 8,10000 Zagreb,Petar Rukavina </derivirana_varijabla>
  </DomainObject.Predmet.StrankaWithAdress>
  <DomainObject.Predmet.StrankaWithAdressOIB>
    <izvorni_sadrzaj>FINA Regionalni centar Zagreb, OIB 85821130368, Koturaškan 43,10000 Zagreb,Tihana Nikolić, OIB 02158057271, Tratinska 44,10000 Zagreb,ROST-ŠPORT d.o.o. za trgovinu na veliko i malo, vanjskotrgovačku djelatnost i marketing, OIB 63693671750, II Poljanice 8,10000 Zagreb,Petar Rukavina</izvorni_sadrzaj>
    <derivirana_varijabla naziv="DomainObject.Predmet.StrankaWithAdressOIB_1">FINA Regionalni centar Zagreb, OIB 85821130368, Koturaškan 43,10000 Zagreb,Tihana Nikolić, OIB 02158057271, Tratinska 44,10000 Zagreb,ROST-ŠPORT d.o.o. za trgovinu na veliko i malo, vanjskotrgovačku djelatnost i marketing, OIB 63693671750, II Poljanice 8,10000 Zagreb,Petar Rukavina</derivirana_varijabla>
  </DomainObject.Predmet.StrankaWithAdressOIB>
  <DomainObject.Predmet.StrankaNazivFormated>
    <izvorni_sadrzaj>FINA Regionalni centar Zagreb,Tihana Nikolić,ROST-ŠPORT d.o.o. za trgovinu na veliko i malo, vanjskotrgovačku djelatnost i marketing,Petar Rukavina</izvorni_sadrzaj>
    <derivirana_varijabla naziv="DomainObject.Predmet.StrankaNazivFormated_1">FINA Regionalni centar Zagreb,Tihana Nikolić,ROST-ŠPORT d.o.o. za trgovinu na veliko i malo, vanjskotrgovačku djelatnost i marketing,Petar Rukavina</derivirana_varijabla>
  </DomainObject.Predmet.StrankaNazivFormated>
  <DomainObject.Predmet.StrankaNazivFormatedOIB>
    <izvorni_sadrzaj>FINA Regionalni centar Zagreb, OIB 85821130368,Tihana Nikolić, OIB 02158057271,ROST-ŠPORT d.o.o. za trgovinu na veliko i malo, vanjskotrgovačku djelatnost i marketing, OIB 63693671750,Petar Rukavina</izvorni_sadrzaj>
    <derivirana_varijabla naziv="DomainObject.Predmet.StrankaNazivFormatedOIB_1">FINA Regionalni centar Zagreb, OIB 85821130368,Tihana Nikolić, OIB 02158057271,ROST-ŠPORT d.o.o. za trgovinu na veliko i malo, vanjskotrgovačku djelatnost i marketing, OIB 63693671750,Petar Rukavina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Tihana Nikolić</item>
      <item>ROST-ŠPORT d.o.o. za trgovinu na veliko i malo, vanjskotrgovačku djelatnost i marketing</item>
      <item>Petar Rukavina</item>
    </izvorni_sadrzaj>
    <derivirana_varijabla naziv="DomainObject.Predmet.StrankaListFormated_1">
      <item>FINA Regionalni centar Zagreb</item>
      <item>Tihana Nikolić</item>
      <item>ROST-ŠPORT d.o.o. za trgovinu na veliko i malo, vanjskotrgovačku djelatnost i marketing</item>
      <item>Petar Rukavina</item>
    </derivirana_varijabla>
  </DomainObject.Predmet.StrankaListFormated>
  <DomainObject.Predmet.StrankaListFormatedOIB>
    <izvorni_sadrzaj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</izvorni_sadrzaj>
    <derivirana_varijabla naziv="DomainObject.Predmet.StrankaListFormatedOIB_1"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</derivirana_varijabla>
  </DomainObject.Predmet.StrankaListFormatedOIB>
  <DomainObject.Predmet.StrankaListFormatedWithAdress>
    <izvorni_sadrzaj>
      <item>FINA Regionalni centar Zagreb, Koturaškan 43, 10000 Zagreb</item>
      <item>Tihana Nikolić, Tratinska 44, 10000 Zagreb</item>
      <item>ROST-ŠPORT d.o.o. za trgovinu na veliko i malo, vanjskotrgovačku djelatnost i marketing, II Poljanice 8, 10000 Zagreb</item>
      <item>Petar Rukavina</item>
    </izvorni_sadrzaj>
    <derivirana_varijabla naziv="DomainObject.Predmet.StrankaListFormatedWithAdress_1">
      <item>FINA Regionalni centar Zagreb, Koturaškan 43, 10000 Zagreb</item>
      <item>Tihana Nikolić, Tratinska 44, 10000 Zagreb</item>
      <item>ROST-ŠPORT d.o.o. za trgovinu na veliko i malo, vanjskotrgovačku djelatnost i marketing, II Poljanice 8, 10000 Zagreb</item>
      <item>Petar Rukavina</item>
    </derivirana_varijabla>
  </DomainObject.Predmet.StrankaListFormatedWithAdress>
  <DomainObject.Predmet.StrankaListFormatedWithAdressOIB>
    <izvorni_sadrzaj>
      <item>FINA Regionalni centar Zagreb, OIB 85821130368, Koturaškan 43, 10000 Zagreb</item>
      <item>Tihana Nikolić, OIB 02158057271, Tratinska 44, 10000 Zagreb</item>
      <item>ROST-ŠPORT d.o.o. za trgovinu na veliko i malo, vanjskotrgovačku djelatnost i marketing, OIB 63693671750, II Poljanice 8, 10000 Zagreb</item>
      <item>Petar Rukavina</item>
    </izvorni_sadrzaj>
    <derivirana_varijabla naziv="DomainObject.Predmet.StrankaListFormatedWithAdressOIB_1">
      <item>FINA Regionalni centar Zagreb, OIB 85821130368, Koturaškan 43, 10000 Zagreb</item>
      <item>Tihana Nikolić, OIB 02158057271, Tratinska 44, 10000 Zagreb</item>
      <item>ROST-ŠPORT d.o.o. za trgovinu na veliko i malo, vanjskotrgovačku djelatnost i marketing, OIB 63693671750, II Poljanice 8, 10000 Zagreb</item>
      <item>Petar Rukavina</item>
    </derivirana_varijabla>
  </DomainObject.Predmet.StrankaListFormatedWithAdressOIB>
  <DomainObject.Predmet.StrankaListNazivFormated>
    <izvorni_sadrzaj>
      <item>FINA Regionalni centar Zagreb</item>
      <item>Tihana Nikolić</item>
      <item>ROST-ŠPORT d.o.o. za trgovinu na veliko i malo, vanjskotrgovačku djelatnost i marketing</item>
      <item>Petar Rukavina</item>
    </izvorni_sadrzaj>
    <derivirana_varijabla naziv="DomainObject.Predmet.StrankaListNazivFormated_1">
      <item>FINA Regionalni centar Zagreb</item>
      <item>Tihana Nikolić</item>
      <item>ROST-ŠPORT d.o.o. za trgovinu na veliko i malo, vanjskotrgovačku djelatnost i marketing</item>
      <item>Petar Rukavina</item>
    </derivirana_varijabla>
  </DomainObject.Predmet.StrankaListNazivFormated>
  <DomainObject.Predmet.StrankaListNazivFormatedOIB>
    <izvorni_sadrzaj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</izvorni_sadrzaj>
    <derivirana_varijabla naziv="DomainObject.Predmet.StrankaListNazivFormatedOIB_1"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</derivirana_varijabla>
  </DomainObject.Predmet.StrankaListNazivFormatedOIB>
  <DomainObject.Predmet.ProtuStrankaListFormated>
    <izvorni_sadrzaj>
      <item>GOLF &amp; COUNTRY CLUB ZAGREB d.o.o. za trgovinu, zastupanje, ugostiteljstvo i turizam</item>
    </izvorni_sadrzaj>
    <derivirana_varijabla naziv="DomainObject.Predmet.ProtuStrankaListFormated_1">
      <item>GOLF &amp; COUNTRY CLUB ZAGREB d.o.o. za trgovinu, zastupanje, ugostiteljstvo i turizam</item>
    </derivirana_varijabla>
  </DomainObject.Predmet.ProtuStrankaListFormated>
  <DomainObject.Predmet.ProtuStrankaListFormatedOIB>
    <izvorni_sadrzaj>
      <item>GOLF &amp; COUNTRY CLUB ZAGREB d.o.o. za trgovinu, zastupanje, ugostiteljstvo i turizam, OIB 54566277575</item>
    </izvorni_sadrzaj>
    <derivirana_varijabla naziv="DomainObject.Predmet.ProtuStrankaListFormatedOIB_1">
      <item>GOLF &amp; COUNTRY CLUB ZAGREB d.o.o. za trgovinu, zastupanje, ugostiteljstvo i turizam, OIB 54566277575</item>
    </derivirana_varijabla>
  </DomainObject.Predmet.ProtuStrankaListFormatedOIB>
  <DomainObject.Predmet.ProtuStrankaListFormatedWithAdress>
    <izvorni_sadrzaj>
      <item>GOLF &amp; COUNTRY CLUB ZAGREB d.o.o. za trgovinu, zastupanje, ugostiteljstvo i turizam, Jadranska avenija 6, 10000 Zagreb</item>
    </izvorni_sadrzaj>
    <derivirana_varijabla naziv="DomainObject.Predmet.ProtuStrankaListFormatedWithAdress_1">
      <item>GOLF &amp; COUNTRY CLUB ZAGREB d.o.o. za trgovinu, zastupanje, ugostiteljstvo i turizam, Jadranska avenija 6, 10000 Zagreb</item>
    </derivirana_varijabla>
  </DomainObject.Predmet.ProtuStrankaListFormatedWithAdress>
  <DomainObject.Predmet.ProtuStrankaListFormatedWithAdressOIB>
    <izvorni_sadrzaj>
      <item>GOLF &amp; COUNTRY CLUB ZAGREB d.o.o. za trgovinu, zastupanje, ugostiteljstvo i turizam, OIB 54566277575, Jadranska avenija 6, 10000 Zagreb</item>
    </izvorni_sadrzaj>
    <derivirana_varijabla naziv="DomainObject.Predmet.ProtuStrankaListFormatedWithAdressOIB_1">
      <item>GOLF &amp; COUNTRY CLUB ZAGREB d.o.o. za trgovinu, zastupanje, ugostiteljstvo i turizam, OIB 54566277575, Jadranska avenija 6, 10000 Zagreb</item>
    </derivirana_varijabla>
  </DomainObject.Predmet.ProtuStrankaListFormatedWithAdressOIB>
  <DomainObject.Predmet.ProtuStrankaListNazivFormated>
    <izvorni_sadrzaj>
      <item>GOLF &amp; COUNTRY CLUB ZAGREB d.o.o. za trgovinu, zastupanje, ugostiteljstvo i turizam</item>
    </izvorni_sadrzaj>
    <derivirana_varijabla naziv="DomainObject.Predmet.ProtuStrankaListNazivFormated_1">
      <item>GOLF &amp; COUNTRY CLUB ZAGREB d.o.o. za trgovinu, zastupanje, ugostiteljstvo i turizam</item>
    </derivirana_varijabla>
  </DomainObject.Predmet.ProtuStrankaListNazivFormated>
  <DomainObject.Predmet.ProtuStrankaListNazivFormatedOIB>
    <izvorni_sadrzaj>
      <item>GOLF &amp; COUNTRY CLUB ZAGREB d.o.o. za trgovinu, zastupanje, ugostiteljstvo i turizam, OIB 54566277575</item>
    </izvorni_sadrzaj>
    <derivirana_varijabla naziv="DomainObject.Predmet.ProtuStrankaListNazivFormatedOIB_1">
      <item>GOLF &amp; COUNTRY CLUB ZAGREB d.o.o. za trgovinu, zastupanje, ugostiteljstvo i turizam, OIB 54566277575</item>
    </derivirana_varijabla>
  </DomainObject.Predmet.ProtuStrankaListNazivFormatedOIB>
  <DomainObject.Predmet.OstaliListFormated>
    <izvorni_sadrzaj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</izvorni_sadrzaj>
    <derivirana_varijabla naziv="DomainObject.Predmet.OstaliListFormated_1"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</derivirana_varijabla>
  </DomainObject.Predmet.OstaliListFormated>
  <DomainObject.Predmet.OstaliListFormatedOIB>
    <izvorni_sadrzaj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</izvorni_sadrzaj>
    <derivirana_varijabla naziv="DomainObject.Predmet.OstaliListFormatedOIB_1"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</derivirana_varijabla>
  </DomainObject.Predmet.OstaliListFormatedOIB>
  <DomainObject.Predmet.OstaliListFormatedWithAdress>
    <izvorni_sadrzaj>
      <item>Marija Vujčić Turkulin, Vrtlarska 3, 10000 Zagreb</item>
      <item>Vinko Arelić, Augusta Šenoe 20., 10000 Zagreb</item>
      <item>Zoran Bauer, Maksimirska 88, 10000 Zagreb</item>
      <item>TEICO društvo s ograničenom odgovornošću za proizvodnju, unutrašnju i vanjsku trgovinu i usluge, Draškovićeva 54, Zagreb</item>
      <item>Marko Tušek, Aleja kralja Zvonimira 11, 42000 Varaždin</item>
      <item>Lidija Lončarević, Zelinska 2, 10000 Zagreb</item>
      <item>Odvjetničko društvo Marić, Drugović&amp;Sekovanić, Augusta Šenoe 1, 10000 Zagreb</item>
      <item>HRVATSKA POŠTANSKA BANKA d.d., Jurišićeva 4, 10000 Zagreb</item>
      <item>STROJOPROMET-ZAGREB servis, trgovina i dorada robe, d.o.o., Zagrebačka 6, 10292 Šenkovec</item>
      <item>Županijsko državno odvjetništvo u Zagrebu, Savska cesta 41, 10000 Zagreb</item>
      <item>HRVATSKA BANKA ZA OBNOVU I RAZVITAK,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Trg kralja Tomislava 10, 42250 Lepoglava</item>
      <item>VODOOPSKRBA I ODVODNJA društvo s ograničenom odgovornošću za javnu vodoopskrbu i odvodnju, Folnegovićeva 1, 10000 Zagreb</item>
      <item>Ministarstvo poljoprivrede, Uprava vodnog gospodarstva, Ulica grada Vukovara 220, 10000 Zagreb</item>
      <item>Hrvatska radiotelevizija, Prisavlje 3, 10000 Zagreb</item>
      <item>DAMJANOVIĆ d.o.o. za građevinarstvo i inženjering, Juraja i Vjekoslava Stančića 3, 10410 Vukovina</item>
      <item>Marin Andrijašević, Ante Starčevića 98, 21300 Makarska</item>
      <item>S.T.P. društvo s ograničenom odgovornošću za servis, trgovinu i promet, Lučki odvojak 1, 10000 Zagreb</item>
      <item>ŽELVA, društvo s ograničenom odgovornošću za trgovinu i usluge, Radnička cesta 53, 10000 Zagreb</item>
      <item>ADING-PROJEKT d.o.o. za graditeljstvo, Vitezićeva 62, 10000 Zagreb</item>
      <item>Željko Žužić, Josipa Kozarca 20, 10410 Velika Gorica</item>
      <item>MARKO ŠALIĆ, vlasnik obrta POLET, Ante Jakšića 19, 10000 Zagreb</item>
      <item>EOS MATRIX d.o.o. za poslovne usluge, Horvatova 82, 10000 Zagreb</item>
      <item>TEXO MANAGEMENT  d.o.o. za usluge, Ilica 1 a , 10000 Zagreb</item>
      <item>Tonka Grgičević, Sinkovićeva 4, 10000 Zagreb</item>
      <item>KAJZER-PROM d.o.o. za unutarnju i vanjsku trgovinu i usluge u stečaju, Gornjostupnička 2A, 10255 Gornji Stupnik</item>
      <item>MABA-COM, društvo s ograničenom odgovornošću za proizvodnju itrgovinu, Brezjanski put 33, 10431 Brezje</item>
      <item>Nikola Kovačević, Dedići 26, 10000 Zagreb</item>
      <item>Odvjetničko društvo Hanžeković &amp; Partneri društvo s ograničenom odgovornošću, Radnička Cesta 22, 10000 Zagreb</item>
      <item>Marija Turudić, Gajeva 44, 10000 Zagreb</item>
      <item>Viktor Pisanski, III Vrbik 9, 10000 Zagreb</item>
      <item>Branko Skerlev, Radnička cesta 52/R2, 10000 Zagreb</item>
      <item>TEXO MANAGEMENT  d.o.o. za usluge, Ilica 1 a , 10000 Zagreb</item>
      <item>Branko Skerlev, Radnička cesta 52/R2, 10000 Zagreb</item>
      <item>Branimir Ambreković, Jadranska Avenija 618, 10000 Zagreb</item>
      <item>Odvjetničko društvo KARDUM I PARTNERI, javno trgovačko društvo, Mihanovićeva 14, 10000 Zagreb</item>
      <item>BAUER GRUPA društvo s ograničenom odgovornošću za tiskarsku djelatnost i trgovinu, Bijankinija Andrije 15, 10430 Samobor</item>
      <item>Alek Konić, Zvonarnička 3, 10000 Zagreb</item>
      <item>Marin Andrijašević, Ante Starčevića 98, 21300 Makarska</item>
      <item>STOLARIJA GOJANOVIĆ 1969.G. d.o.o. za trgovinu i usluge, Industrijska zona Podi, Dolačka 14, 22000 Šibenik</item>
      <item>Zoran Matijašić, Istarska 79, 51000 Rijeka</item>
      <item>Milorad Šmitran, Hegedušićeva 3, 51000 Rijeka</item>
      <item>Boris Kelemen, Trg Svibanjskih žrtava 1995. br. 2, 10000 Zagreb</item>
      <item>DAMJANOVIĆ d.o.o. za građevinarstvo i inženjering, Juraja i Vjekoslava Stančića 3, 10410 Vukovina</item>
      <item>B.B. i S. PLAN d.o.o. za projektiranje i promidžbu, Siget 18/b, 10000 Zagreb</item>
      <item>Addiko Bank dioničko društvo, Slavonska avenija 6, 10000 Zagreb</item>
      <item>Odvj. društvo GLAMUZINA &amp; GROŠETA društvo s ograničenom odgovornošću, Trg žrtava fašizma 5, 10000 Zagreb</item>
      <item>Odvj. društvo BEKINA, ŠKURLA, DURMIŠ I SPAJIĆ d.o.o., Preradovićeva 24, 10000 Zagreb</item>
      <item>Odvjetnica Sandra Zorc, Agatićeva 6/II, 51000 Rijeka</item>
      <item>Odvjetnik Ivan Maloča, Šoštarićeva 4/I, 10000 Zagreb</item>
    </izvorni_sadrzaj>
    <derivirana_varijabla naziv="DomainObject.Predmet.OstaliListFormatedWithAdress_1">
      <item>Marija Vujčić Turkulin, Vrtlarska 3, 10000 Zagreb</item>
      <item>Vinko Arelić, Augusta Šenoe 20., 10000 Zagreb</item>
      <item>Zoran Bauer, Maksimirska 88, 10000 Zagreb</item>
      <item>TEICO društvo s ograničenom odgovornošću za proizvodnju, unutrašnju i vanjsku trgovinu i usluge, Draškovićeva 54, Zagreb</item>
      <item>Marko Tušek, Aleja kralja Zvonimira 11, 42000 Varaždin</item>
      <item>Lidija Lončarević, Zelinska 2, 10000 Zagreb</item>
      <item>Odvjetničko društvo Marić, Drugović&amp;Sekovanić, Augusta Šenoe 1, 10000 Zagreb</item>
      <item>HRVATSKA POŠTANSKA BANKA d.d., Jurišićeva 4, 10000 Zagreb</item>
      <item>STROJOPROMET-ZAGREB servis, trgovina i dorada robe, d.o.o., Zagrebačka 6, 10292 Šenkovec</item>
      <item>Županijsko državno odvjetništvo u Zagrebu, Savska cesta 41, 10000 Zagreb</item>
      <item>HRVATSKA BANKA ZA OBNOVU I RAZVITAK,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Trg kralja Tomislava 10, 42250 Lepoglava</item>
      <item>VODOOPSKRBA I ODVODNJA društvo s ograničenom odgovornošću za javnu vodoopskrbu i odvodnju, Folnegovićeva 1, 10000 Zagreb</item>
      <item>Ministarstvo poljoprivrede, Uprava vodnog gospodarstva, Ulica grada Vukovara 220, 10000 Zagreb</item>
      <item>Hrvatska radiotelevizija, Prisavlje 3, 10000 Zagreb</item>
      <item>DAMJANOVIĆ d.o.o. za građevinarstvo i inženjering, Juraja i Vjekoslava Stančića 3, 10410 Vukovina</item>
      <item>Marin Andrijašević, Ante Starčevića 98, 21300 Makarska</item>
      <item>S.T.P. društvo s ograničenom odgovornošću za servis, trgovinu i promet, Lučki odvojak 1, 10000 Zagreb</item>
      <item>ŽELVA, društvo s ograničenom odgovornošću za trgovinu i usluge, Radnička cesta 53, 10000 Zagreb</item>
      <item>ADING-PROJEKT d.o.o. za graditeljstvo, Vitezićeva 62, 10000 Zagreb</item>
      <item>Željko Žužić, Josipa Kozarca 20, 10410 Velika Gorica</item>
      <item>MARKO ŠALIĆ, vlasnik obrta POLET, Ante Jakšića 19, 10000 Zagreb</item>
      <item>EOS MATRIX d.o.o. za poslovne usluge, Horvatova 82, 10000 Zagreb</item>
      <item>TEXO MANAGEMENT  d.o.o. za usluge, Ilica 1 a , 10000 Zagreb</item>
      <item>Tonka Grgičević, Sinkovićeva 4, 10000 Zagreb</item>
      <item>KAJZER-PROM d.o.o. za unutarnju i vanjsku trgovinu i usluge u stečaju, Gornjostupnička 2A, 10255 Gornji Stupnik</item>
      <item>MABA-COM, društvo s ograničenom odgovornošću za proizvodnju itrgovinu, Brezjanski put 33, 10431 Brezje</item>
      <item>Nikola Kovačević, Dedići 26, 10000 Zagreb</item>
      <item>Odvjetničko društvo Hanžeković &amp; Partneri društvo s ograničenom odgovornošću, Radnička Cesta 22, 10000 Zagreb</item>
      <item>Marija Turudić, Gajeva 44, 10000 Zagreb</item>
      <item>Viktor Pisanski, III Vrbik 9, 10000 Zagreb</item>
      <item>Branko Skerlev, Radnička cesta 52/R2, 10000 Zagreb</item>
      <item>TEXO MANAGEMENT  d.o.o. za usluge, Ilica 1 a , 10000 Zagreb</item>
      <item>Branko Skerlev, Radnička cesta 52/R2, 10000 Zagreb</item>
      <item>Branimir Ambreković, Jadranska Avenija 618, 10000 Zagreb</item>
      <item>Odvjetničko društvo KARDUM I PARTNERI, javno trgovačko društvo, Mihanovićeva 14, 10000 Zagreb</item>
      <item>BAUER GRUPA društvo s ograničenom odgovornošću za tiskarsku djelatnost i trgovinu, Bijankinija Andrije 15, 10430 Samobor</item>
      <item>Alek Konić, Zvonarnička 3, 10000 Zagreb</item>
      <item>Marin Andrijašević, Ante Starčevića 98, 21300 Makarska</item>
      <item>STOLARIJA GOJANOVIĆ 1969.G. d.o.o. za trgovinu i usluge, Industrijska zona Podi, Dolačka 14, 22000 Šibenik</item>
      <item>Zoran Matijašić, Istarska 79, 51000 Rijeka</item>
      <item>Milorad Šmitran, Hegedušićeva 3, 51000 Rijeka</item>
      <item>Boris Kelemen, Trg Svibanjskih žrtava 1995. br. 2, 10000 Zagreb</item>
      <item>DAMJANOVIĆ d.o.o. za građevinarstvo i inženjering, Juraja i Vjekoslava Stančića 3, 10410 Vukovina</item>
      <item>B.B. i S. PLAN d.o.o. za projektiranje i promidžbu, Siget 18/b, 10000 Zagreb</item>
      <item>Addiko Bank dioničko društvo, Slavonska avenija 6, 10000 Zagreb</item>
      <item>Odvj. društvo GLAMUZINA &amp; GROŠETA društvo s ograničenom odgovornošću, Trg žrtava fašizma 5, 10000 Zagreb</item>
      <item>Odvj. društvo BEKINA, ŠKURLA, DURMIŠ I SPAJIĆ d.o.o., Preradovićeva 24, 10000 Zagreb</item>
      <item>Odvjetnica Sandra Zorc, Agatićeva 6/II, 51000 Rijeka</item>
      <item>Odvjetnik Ivan Maloča, Šoštarićeva 4/I, 10000 Zagreb</item>
    </derivirana_varijabla>
  </DomainObject.Predmet.OstaliListFormatedWithAdress>
  <DomainObject.Predmet.OstaliListFormatedWithAdressOIB>
    <izvorni_sadrzaj>
      <item>Marija Vujčić Turkulin, OIB 22593287559, Vrtlarska 3, 10000 Zagreb</item>
      <item>Vinko Arelić, Augusta Šenoe 20., 10000 Zagreb</item>
      <item>Zoran Bauer, OIB 89990147407, Maksimirska 88, 10000 Zagreb</item>
      <item>TEICO društvo s ograničenom odgovornošću za proizvodnju, unutrašnju i vanjsku trgovinu i usluge, OIB 12124386804, Draškovićeva 54, Zagreb</item>
      <item>Marko Tušek, OIB 77053515267, Aleja kralja Zvonimira 11, 42000 Varaždin</item>
      <item>Lidija Lončarević, Zelinska 2, 10000 Zagreb</item>
      <item>Odvjetničko društvo Marić, Drugović&amp;Sekovanić, Augusta Šenoe 1, 10000 Zagreb</item>
      <item>HRVATSKA POŠTANSKA BANKA d.d., OIB 87939104217, Jurišićeva 4, 10000 Zagreb</item>
      <item>STROJOPROMET-ZAGREB servis, trgovina i dorada robe, d.o.o., OIB 97994010225, Zagrebačka 6, 10292 Šenkovec</item>
      <item>Županijsko državno odvjetništvo u Zagrebu, Savska cesta 41, 10000 Zagreb</item>
      <item>HRVATSKA BANKA ZA OBNOVU I RAZVITAK, OIB 26702280390,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OIB 29870445575, Trg kralja Tomislava 10, 42250 Lepoglava</item>
      <item>VODOOPSKRBA I ODVODNJA društvo s ograničenom odgovornošću za javnu vodoopskrbu i odvodnju, OIB 83416546499, Folnegovićeva 1, 10000 Zagreb</item>
      <item>Ministarstvo poljoprivrede, Uprava vodnog gospodarstva, OIB 76767369197, Ulica grada Vukovara 220, 10000 Zagreb</item>
      <item>Hrvatska radiotelevizija, OIB 68419124305, Prisavlje 3, 10000 Zagreb</item>
      <item>DAMJANOVIĆ d.o.o. za građevinarstvo i inženjering, OIB 52071464528, Juraja i Vjekoslava Stančića 3, 10410 Vukovina</item>
      <item>Marin Andrijašević, OIB 96119632118, Ante Starčevića 98, 21300 Makarska</item>
      <item>S.T.P. društvo s ograničenom odgovornošću za servis, trgovinu i promet, OIB 41817103783, Lučki odvojak 1, 10000 Zagreb</item>
      <item>ŽELVA, društvo s ograničenom odgovornošću za trgovinu i usluge, OIB 73342948698, Radnička cesta 53, 10000 Zagreb</item>
      <item>ADING-PROJEKT d.o.o. za graditeljstvo, OIB 23194084178, Vitezićeva 62, 10000 Zagreb</item>
      <item>Željko Žužić, OIB 85772913531, Josipa Kozarca 20, 10410 Velika Gorica</item>
      <item>MARKO ŠALIĆ, vlasnik obrta POLET, OIB 92813855583, Ante Jakšića 19, 10000 Zagreb</item>
      <item>EOS MATRIX d.o.o. za poslovne usluge, OIB 76674680107, Horvatova 82, 10000 Zagreb</item>
      <item>TEXO MANAGEMENT  d.o.o. za usluge, OIB 35610677280, Ilica 1 a , 10000 Zagreb</item>
      <item>Tonka Grgičević, OIB 83563260688, Sinkovićeva 4, 10000 Zagreb</item>
      <item>KAJZER-PROM d.o.o. za unutarnju i vanjsku trgovinu i usluge u stečaju, OIB 88900036899, Gornjostupnička 2A, 10255 Gornji Stupnik</item>
      <item>MABA-COM, društvo s ograničenom odgovornošću za proizvodnju itrgovinu, OIB 43931897225, Brezjanski put 33, 10431 Brezje</item>
      <item>Nikola Kovačević, OIB 38768918758, Dedići 26, 10000 Zagreb</item>
      <item>Odvjetničko društvo Hanžeković &amp; Partneri društvo s ograničenom odgovornošću, OIB 85127306373, Radnička Cesta 22, 10000 Zagreb</item>
      <item>Marija Turudić, Gajeva 44, 10000 Zagreb</item>
      <item>Viktor Pisanski, III Vrbik 9, 10000 Zagreb</item>
      <item>Branko Skerlev, OIB 59584997555, Radnička cesta 52/R2, 10000 Zagreb</item>
      <item>TEXO MANAGEMENT  d.o.o. za usluge, OIB 35610677280, Ilica 1 a , 10000 Zagreb</item>
      <item>Branko Skerlev, OIB 59584997555, Radnička cesta 52/R2, 10000 Zagreb</item>
      <item>Branimir Ambreković, OIB 11616460982, Jadranska Avenija 618, 10000 Zagreb</item>
      <item>Odvjetničko društvo KARDUM I PARTNERI, javno trgovačko društvo, OIB 89572362876, Mihanovićeva 14, 10000 Zagreb</item>
      <item>BAUER GRUPA društvo s ograničenom odgovornošću za tiskarsku djelatnost i trgovinu, OIB 22395608688, Bijankinija Andrije 15, 10430 Samobor</item>
      <item>Alek Konić, Zvonarnička 3, 10000 Zagreb</item>
      <item>Marin Andrijašević, OIB 96119632118, Ante Starčevića 98, 21300 Makarska</item>
      <item>STOLARIJA GOJANOVIĆ 1969.G. d.o.o. za trgovinu i usluge, OIB 88748670537, Industrijska zona Podi, Dolačka 14, 22000 Šibenik</item>
      <item>Zoran Matijašić, OIB 78177079108, Istarska 79, 51000 Rijeka</item>
      <item>Milorad Šmitran, OIB 19773574927, Hegedušićeva 3, 51000 Rijeka</item>
      <item>Boris Kelemen, OIB 88285718814, Trg Svibanjskih žrtava 1995. br. 2, 10000 Zagreb</item>
      <item>DAMJANOVIĆ d.o.o. za građevinarstvo i inženjering, OIB 52071464528, Juraja i Vjekoslava Stančića 3, 10410 Vukovina</item>
      <item>B.B. i S. PLAN d.o.o. za projektiranje i promidžbu, OIB 34353527904, Siget 18/b, 10000 Zagreb</item>
      <item>Addiko Bank dioničko društvo, OIB 14036333877, Slavonska avenija 6, 10000 Zagreb</item>
      <item>Odvj. društvo GLAMUZINA &amp; GROŠETA društvo s ograničenom odgovornošću, OIB 69402757072, Trg žrtava fašizma 5, 10000 Zagreb</item>
      <item>Odvj. društvo BEKINA, ŠKURLA, DURMIŠ I SPAJIĆ d.o.o., OIB 68178969783, Preradovićeva 24, 10000 Zagreb</item>
      <item>Odvjetnica Sandra Zorc, Agatićeva 6/II, 51000 Rijeka</item>
      <item>Odvjetnik Ivan Maloča, Šoštarićeva 4/I, 10000 Zagreb</item>
    </izvorni_sadrzaj>
    <derivirana_varijabla naziv="DomainObject.Predmet.OstaliListFormatedWithAdressOIB_1">
      <item>Marija Vujčić Turkulin, OIB 22593287559, Vrtlarska 3, 10000 Zagreb</item>
      <item>Vinko Arelić, Augusta Šenoe 20., 10000 Zagreb</item>
      <item>Zoran Bauer, OIB 89990147407, Maksimirska 88, 10000 Zagreb</item>
      <item>TEICO društvo s ograničenom odgovornošću za proizvodnju, unutrašnju i vanjsku trgovinu i usluge, OIB 12124386804, Draškovićeva 54, Zagreb</item>
      <item>Marko Tušek, OIB 77053515267, Aleja kralja Zvonimira 11, 42000 Varaždin</item>
      <item>Lidija Lončarević, Zelinska 2, 10000 Zagreb</item>
      <item>Odvjetničko društvo Marić, Drugović&amp;Sekovanić, Augusta Šenoe 1, 10000 Zagreb</item>
      <item>HRVATSKA POŠTANSKA BANKA d.d., OIB 87939104217, Jurišićeva 4, 10000 Zagreb</item>
      <item>STROJOPROMET-ZAGREB servis, trgovina i dorada robe, d.o.o., OIB 97994010225, Zagrebačka 6, 10292 Šenkovec</item>
      <item>Županijsko državno odvjetništvo u Zagrebu, Savska cesta 41, 10000 Zagreb</item>
      <item>HRVATSKA BANKA ZA OBNOVU I RAZVITAK, OIB 26702280390,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OIB 29870445575, Trg kralja Tomislava 10, 42250 Lepoglava</item>
      <item>VODOOPSKRBA I ODVODNJA društvo s ograničenom odgovornošću za javnu vodoopskrbu i odvodnju, OIB 83416546499, Folnegovićeva 1, 10000 Zagreb</item>
      <item>Ministarstvo poljoprivrede, Uprava vodnog gospodarstva, OIB 76767369197, Ulica grada Vukovara 220, 10000 Zagreb</item>
      <item>Hrvatska radiotelevizija, OIB 68419124305, Prisavlje 3, 10000 Zagreb</item>
      <item>DAMJANOVIĆ d.o.o. za građevinarstvo i inženjering, OIB 52071464528, Juraja i Vjekoslava Stančića 3, 10410 Vukovina</item>
      <item>Marin Andrijašević, OIB 96119632118, Ante Starčevića 98, 21300 Makarska</item>
      <item>S.T.P. društvo s ograničenom odgovornošću za servis, trgovinu i promet, OIB 41817103783, Lučki odvojak 1, 10000 Zagreb</item>
      <item>ŽELVA, društvo s ograničenom odgovornošću za trgovinu i usluge, OIB 73342948698, Radnička cesta 53, 10000 Zagreb</item>
      <item>ADING-PROJEKT d.o.o. za graditeljstvo, OIB 23194084178, Vitezićeva 62, 10000 Zagreb</item>
      <item>Željko Žužić, OIB 85772913531, Josipa Kozarca 20, 10410 Velika Gorica</item>
      <item>MARKO ŠALIĆ, vlasnik obrta POLET, OIB 92813855583, Ante Jakšića 19, 10000 Zagreb</item>
      <item>EOS MATRIX d.o.o. za poslovne usluge, OIB 76674680107, Horvatova 82, 10000 Zagreb</item>
      <item>TEXO MANAGEMENT  d.o.o. za usluge, OIB 35610677280, Ilica 1 a , 10000 Zagreb</item>
      <item>Tonka Grgičević, OIB 83563260688, Sinkovićeva 4, 10000 Zagreb</item>
      <item>KAJZER-PROM d.o.o. za unutarnju i vanjsku trgovinu i usluge u stečaju, OIB 88900036899, Gornjostupnička 2A, 10255 Gornji Stupnik</item>
      <item>MABA-COM, društvo s ograničenom odgovornošću za proizvodnju itrgovinu, OIB 43931897225, Brezjanski put 33, 10431 Brezje</item>
      <item>Nikola Kovačević, OIB 38768918758, Dedići 26, 10000 Zagreb</item>
      <item>Odvjetničko društvo Hanžeković &amp; Partneri društvo s ograničenom odgovornošću, OIB 85127306373, Radnička Cesta 22, 10000 Zagreb</item>
      <item>Marija Turudić, Gajeva 44, 10000 Zagreb</item>
      <item>Viktor Pisanski, III Vrbik 9, 10000 Zagreb</item>
      <item>Branko Skerlev, OIB 59584997555, Radnička cesta 52/R2, 10000 Zagreb</item>
      <item>TEXO MANAGEMENT  d.o.o. za usluge, OIB 35610677280, Ilica 1 a , 10000 Zagreb</item>
      <item>Branko Skerlev, OIB 59584997555, Radnička cesta 52/R2, 10000 Zagreb</item>
      <item>Branimir Ambreković, OIB 11616460982, Jadranska Avenija 618, 10000 Zagreb</item>
      <item>Odvjetničko društvo KARDUM I PARTNERI, javno trgovačko društvo, OIB 89572362876, Mihanovićeva 14, 10000 Zagreb</item>
      <item>BAUER GRUPA društvo s ograničenom odgovornošću za tiskarsku djelatnost i trgovinu, OIB 22395608688, Bijankinija Andrije 15, 10430 Samobor</item>
      <item>Alek Konić, Zvonarnička 3, 10000 Zagreb</item>
      <item>Marin Andrijašević, OIB 96119632118, Ante Starčevića 98, 21300 Makarska</item>
      <item>STOLARIJA GOJANOVIĆ 1969.G. d.o.o. za trgovinu i usluge, OIB 88748670537, Industrijska zona Podi, Dolačka 14, 22000 Šibenik</item>
      <item>Zoran Matijašić, OIB 78177079108, Istarska 79, 51000 Rijeka</item>
      <item>Milorad Šmitran, OIB 19773574927, Hegedušićeva 3, 51000 Rijeka</item>
      <item>Boris Kelemen, OIB 88285718814, Trg Svibanjskih žrtava 1995. br. 2, 10000 Zagreb</item>
      <item>DAMJANOVIĆ d.o.o. za građevinarstvo i inženjering, OIB 52071464528, Juraja i Vjekoslava Stančića 3, 10410 Vukovina</item>
      <item>B.B. i S. PLAN d.o.o. za projektiranje i promidžbu, OIB 34353527904, Siget 18/b, 10000 Zagreb</item>
      <item>Addiko Bank dioničko društvo, OIB 14036333877, Slavonska avenija 6, 10000 Zagreb</item>
      <item>Odvj. društvo GLAMUZINA &amp; GROŠETA društvo s ograničenom odgovornošću, OIB 69402757072, Trg žrtava fašizma 5, 10000 Zagreb</item>
      <item>Odvj. društvo BEKINA, ŠKURLA, DURMIŠ I SPAJIĆ d.o.o., OIB 68178969783, Preradovićeva 24, 10000 Zagreb</item>
      <item>Odvjetnica Sandra Zorc, Agatićeva 6/II, 51000 Rijeka</item>
      <item>Odvjetnik Ivan Maloča, Šoštarićeva 4/I, 10000 Zagreb</item>
    </derivirana_varijabla>
  </DomainObject.Predmet.OstaliListFormatedWithAdressOIB>
  <DomainObject.Predmet.OstaliListNazivFormated>
    <izvorni_sadrzaj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</izvorni_sadrzaj>
    <derivirana_varijabla naziv="DomainObject.Predmet.OstaliListNazivFormated_1"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</derivirana_varijabla>
  </DomainObject.Predmet.OstaliListNazivFormated>
  <DomainObject.Predmet.OstaliListNazivFormatedOIB>
    <izvorni_sadrzaj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</izvorni_sadrzaj>
    <derivirana_varijabla naziv="DomainObject.Predmet.OstaliListNazivFormatedOIB_1"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>St-245/2015-170</izvorni_sadrzaj>
    <derivirana_varijabla naziv="DomainObject.PoslovniBrojDokumenta_1">St-245/2015-170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GOLF &amp; COUNTRY CLUB ZAGREB d.o.o. za trgovinu, zastupanje, ugostiteljstvo i turizam</izvorni_sadrzaj>
    <derivirana_varijabla naziv="DomainObject.Predmet.ProtustrankaIDrugi_1">GOLF &amp; COUNTRY CLUB ZAGREB d.o.o. za trgovinu, zastupanje, ugostiteljstvo i turizam</derivirana_varijabla>
  </DomainObject.Predmet.ProtustrankaIDrugi>
  <DomainObject.Predmet.StrankaIDrugiAdressOIB>
    <izvorni_sadrzaj>FINA Regionalni centar Zagreb, OIB 85821130368, Koturaškan 43, 10000 Zagreb i dr.</izvorni_sadrzaj>
    <derivirana_varijabla naziv="DomainObject.Predmet.StrankaIDrugiAdressOIB_1">FINA Regionalni centar Zagreb, OIB 85821130368, Koturaškan 43, 10000 Zagreb i dr.</derivirana_varijabla>
  </DomainObject.Predmet.StrankaIDrugiAdressOIB>
  <DomainObject.Predmet.ProtustrankaIDrugiAdressOIB>
    <izvorni_sadrzaj>GOLF &amp; COUNTRY CLUB ZAGREB d.o.o. za trgovinu, zastupanje, ugostiteljstvo i turizam, OIB 54566277575, Jadranska avenija 6, 10000 Zagreb</izvorni_sadrzaj>
    <derivirana_varijabla naziv="DomainObject.Predmet.ProtustrankaIDrugiAdressOIB_1">GOLF &amp; COUNTRY CLUB ZAGREB d.o.o. za trgovinu, zastupanje, ugostiteljstvo i turizam, OIB 54566277575, Jadranska avenija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GOLF &amp; COUNTRY CLUB ZAGREB d.o.o. za trgovinu, zastupanje, ugostiteljstvo i turizam</item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Tihana Nikolić</item>
      <item>ROST-ŠPORT d.o.o. za trgovinu na veliko i malo, vanjskotrgovačku djelatnost i marketing</item>
      <item>Petar Rukavina</item>
    </izvorni_sadrzaj>
    <derivirana_varijabla naziv="DomainObject.Predmet.SudioniciListNaziv_1">
      <item>FINA Regionalni centar Zagreb</item>
      <item>GOLF &amp; COUNTRY CLUB ZAGREB d.o.o. za trgovinu, zastupanje, ugostiteljstvo i turizam</item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Tihana Nikolić</item>
      <item>ROST-ŠPORT d.o.o. za trgovinu na veliko i malo, vanjskotrgovačku djelatnost i marketing</item>
      <item>Petar Rukavina</item>
    </derivirana_varijabla>
  </DomainObject.Predmet.SudioniciListNaziv>
  <DomainObject.Predmet.SudioniciListAdressOIB>
    <izvorni_sadrzaj>
      <item>FINA Regionalni centar Zagreb, OIB 85821130368, Koturaškan 43,10000 Zagreb</item>
      <item>GOLF &amp; COUNTRY CLUB ZAGREB d.o.o. za trgovinu, zastupanje, ugostiteljstvo i turizam, OIB 54566277575, Jadranska avenija 6,10000 Zagreb</item>
      <item>Marija Vujčić Turkulin, OIB 22593287559, Vrtlarska 3,10000 Zagreb</item>
      <item>Vinko Arelić, Augusta Šenoe 20.,10000 Zagreb</item>
      <item>Zoran Bauer, OIB 89990147407, Maksimirska 88,10000 Zagreb</item>
      <item>TEICO društvo s ograničenom odgovornošću za proizvodnju, unutrašnju i vanjsku trgovinu i usluge, OIB 12124386804, Draškovićeva 54,Zagreb</item>
      <item>Marko Tušek, OIB 77053515267, Aleja kralja Zvonimira 11,42000 Varaždin</item>
      <item>Lidija Lončarević, Zelinska 2,10000 Zagreb</item>
      <item>Odvjetničko društvo Marić, Drugović&amp;Sekovanić, Augusta Šenoe 1,10000 Zagreb</item>
      <item>HRVATSKA POŠTANSKA BANKA d.d., OIB 87939104217, Jurišićeva 4,10000 Zagreb</item>
      <item>STROJOPROMET-ZAGREB servis, trgovina i dorada robe, d.o.o., OIB 97994010225, Zagrebačka 6,10292 Šenkovec</item>
      <item>Županijsko državno odvjetništvo u Zagrebu, Savska cesta 41,10000 Zagreb</item>
      <item>HRVATSKA BANKA ZA OBNOVU I RAZVITAK, OIB 26702280390, Strossmayerov trg 9,10000 Zagreb</item>
      <item>GRAD ZAGREB, Trg Stjepana Radića 1,10000 Zagreb</item>
      <item>Odvjetnik Alan Hranillović, Trg Mažuranića 4,10000 Zagreb</item>
      <item>Porezna  uprava Zagreb, Av. Dubrovnik 32,10000 Zagreb</item>
      <item>EKOPLAN-SUSTAVI društvo s ograničenom odgovornošću za graditeljstvo i trgovinu, OIB 29870445575, Trg kralja Tomislava 10,42250 Lepoglava</item>
      <item>VODOOPSKRBA I ODVODNJA društvo s ograničenom odgovornošću za javnu vodoopskrbu i odvodnju, OIB 83416546499, Folnegovićeva 1,10000 Zagreb</item>
      <item>Ministarstvo poljoprivrede, Uprava vodnog gospodarstva, OIB 76767369197, Ulica grada Vukovara 220,10000 Zagreb</item>
      <item>Hrvatska radiotelevizija, OIB 68419124305, Prisavlje 3,10000 Zagreb</item>
      <item>DAMJANOVIĆ d.o.o. za građevinarstvo i inženjering, OIB 52071464528, Juraja i Vjekoslava Stančića 3,10410 Vukovina</item>
      <item>Marin Andrijašević, OIB 96119632118, Ante Starčevića 98,21300 Makarska</item>
      <item>S.T.P. društvo s ograničenom odgovornošću za servis, trgovinu i promet, OIB 41817103783, Lučki odvojak 1,10000 Zagreb</item>
      <item>ŽELVA, društvo s ograničenom odgovornošću za trgovinu i usluge, OIB 73342948698, Radnička cesta 53,10000 Zagreb</item>
      <item>ADING-PROJEKT d.o.o. za graditeljstvo, OIB 23194084178, Vitezićeva 62,10000 Zagreb</item>
      <item>Željko Žužić, OIB 85772913531, Josipa Kozarca 20,10410 Velika Gorica</item>
      <item>MARKO ŠALIĆ, vlasnik obrta POLET, OIB 92813855583, Ante Jakšića 19,10000 Zagreb</item>
      <item>EOS MATRIX d.o.o. za poslovne usluge, OIB 76674680107, Horvatova 82,10000 Zagreb</item>
      <item>TEXO MANAGEMENT  d.o.o. za usluge, OIB 35610677280, Ilica 1 a ,10000 Zagreb</item>
      <item>Tonka Grgičević, OIB 83563260688, Sinkovićeva 4,10000 Zagreb</item>
      <item>KAJZER-PROM d.o.o. za unutarnju i vanjsku trgovinu i usluge u stečaju, OIB 88900036899, Gornjostupnička 2A,10255 Gornji Stupnik</item>
      <item>MABA-COM, društvo s ograničenom odgovornošću za proizvodnju itrgovinu, OIB 43931897225, Brezjanski put 33,10431 Brezje</item>
      <item>Nikola Kovačević, OIB 38768918758, Dedići 26,10000 Zagreb</item>
      <item>Odvjetničko društvo Hanžeković &amp; Partneri društvo s ograničenom odgovornošću, OIB 85127306373, Radnička Cesta 22,10000 Zagreb</item>
      <item>Marija Turudić, Gajeva 44,10000 Zagreb</item>
      <item>Viktor Pisanski, III Vrbik 9,10000 Zagreb</item>
      <item>Branko Skerlev, OIB 59584997555, Radnička cesta 52/R2,10000 Zagreb</item>
      <item>TEXO MANAGEMENT  d.o.o. za usluge, OIB 35610677280, Ilica 1 a ,10000 Zagreb</item>
      <item>Branko Skerlev, OIB 59584997555, Radnička cesta 52/R2,10000 Zagreb</item>
      <item>Branimir Ambreković, OIB 11616460982, Jadranska Avenija 618,10000 Zagreb</item>
      <item>Odvjetničko društvo KARDUM I PARTNERI, javno trgovačko društvo, OIB 89572362876, Mihanovićeva 14,10000 Zagreb</item>
      <item>BAUER GRUPA društvo s ograničenom odgovornošću za tiskarsku djelatnost i trgovinu, OIB 22395608688, Bijankinija Andrije 15,10430 Samobor</item>
      <item>Alek Konić, Zvonarnička 3,10000 Zagreb</item>
      <item>Marin Andrijašević, OIB 96119632118, Ante Starčevića 98,21300 Makarska</item>
      <item>STOLARIJA GOJANOVIĆ 1969.G. d.o.o. za trgovinu i usluge, OIB 88748670537, Industrijska zona Podi, Dolačka 14,22000 Šibenik</item>
      <item>Zoran Matijašić, OIB 78177079108, Istarska 79,51000 Rijeka</item>
      <item>Milorad Šmitran, OIB 19773574927, Hegedušićeva 3,51000 Rijeka</item>
      <item>Boris Kelemen, OIB 88285718814, Trg Svibanjskih žrtava 1995. br. 2,10000 Zagreb</item>
      <item>DAMJANOVIĆ d.o.o. za građevinarstvo i inženjering, OIB 52071464528, Juraja i Vjekoslava Stančića 3,10410 Vukovina</item>
      <item>B.B. i S. PLAN d.o.o. za projektiranje i promidžbu, OIB 34353527904, Siget 18/b,10000 Zagreb</item>
      <item>Addiko Bank dioničko društvo, OIB 14036333877, Slavonska avenija 6,10000 Zagreb</item>
      <item>Odvj. društvo GLAMUZINA &amp; GROŠETA društvo s ograničenom odgovornošću, OIB 69402757072, Trg žrtava fašizma 5,10000 Zagreb</item>
      <item>Odvj. društvo BEKINA, ŠKURLA, DURMIŠ I SPAJIĆ d.o.o., OIB 68178969783, Preradovićeva 24,10000 Zagreb</item>
      <item>Odvjetnica Sandra Zorc, Agatićeva 6/II,51000 Rijeka</item>
      <item>Odvjetnik Ivan Maloča, Šoštarićeva 4/I,10000 Zagreb</item>
      <item>Tihana Nikolić, OIB 02158057271, Tratinska 44,10000 Zagreb</item>
      <item>ROST-ŠPORT d.o.o. za trgovinu na veliko i malo, vanjskotrgovačku djelatnost i marketing, OIB 63693671750, II Poljanice 8,10000 Zagreb</item>
      <item>Petar Rukavina</item>
    </izvorni_sadrzaj>
    <derivirana_varijabla naziv="DomainObject.Predmet.SudioniciListAdressOIB_1">
      <item>FINA Regionalni centar Zagreb, OIB 85821130368, Koturaškan 43,10000 Zagreb</item>
      <item>GOLF &amp; COUNTRY CLUB ZAGREB d.o.o. za trgovinu, zastupanje, ugostiteljstvo i turizam, OIB 54566277575, Jadranska avenija 6,10000 Zagreb</item>
      <item>Marija Vujčić Turkulin, OIB 22593287559, Vrtlarska 3,10000 Zagreb</item>
      <item>Vinko Arelić, Augusta Šenoe 20.,10000 Zagreb</item>
      <item>Zoran Bauer, OIB 89990147407, Maksimirska 88,10000 Zagreb</item>
      <item>TEICO društvo s ograničenom odgovornošću za proizvodnju, unutrašnju i vanjsku trgovinu i usluge, OIB 12124386804, Draškovićeva 54,Zagreb</item>
      <item>Marko Tušek, OIB 77053515267, Aleja kralja Zvonimira 11,42000 Varaždin</item>
      <item>Lidija Lončarević, Zelinska 2,10000 Zagreb</item>
      <item>Odvjetničko društvo Marić, Drugović&amp;Sekovanić, Augusta Šenoe 1,10000 Zagreb</item>
      <item>HRVATSKA POŠTANSKA BANKA d.d., OIB 87939104217, Jurišićeva 4,10000 Zagreb</item>
      <item>STROJOPROMET-ZAGREB servis, trgovina i dorada robe, d.o.o., OIB 97994010225, Zagrebačka 6,10292 Šenkovec</item>
      <item>Županijsko državno odvjetništvo u Zagrebu, Savska cesta 41,10000 Zagreb</item>
      <item>HRVATSKA BANKA ZA OBNOVU I RAZVITAK, OIB 26702280390, Strossmayerov trg 9,10000 Zagreb</item>
      <item>GRAD ZAGREB, Trg Stjepana Radića 1,10000 Zagreb</item>
      <item>Odvjetnik Alan Hranillović, Trg Mažuranića 4,10000 Zagreb</item>
      <item>Porezna  uprava Zagreb, Av. Dubrovnik 32,10000 Zagreb</item>
      <item>EKOPLAN-SUSTAVI društvo s ograničenom odgovornošću za graditeljstvo i trgovinu, OIB 29870445575, Trg kralja Tomislava 10,42250 Lepoglava</item>
      <item>VODOOPSKRBA I ODVODNJA društvo s ograničenom odgovornošću za javnu vodoopskrbu i odvodnju, OIB 83416546499, Folnegovićeva 1,10000 Zagreb</item>
      <item>Ministarstvo poljoprivrede, Uprava vodnog gospodarstva, OIB 76767369197, Ulica grada Vukovara 220,10000 Zagreb</item>
      <item>Hrvatska radiotelevizija, OIB 68419124305, Prisavlje 3,10000 Zagreb</item>
      <item>DAMJANOVIĆ d.o.o. za građevinarstvo i inženjering, OIB 52071464528, Juraja i Vjekoslava Stančića 3,10410 Vukovina</item>
      <item>Marin Andrijašević, OIB 96119632118, Ante Starčevića 98,21300 Makarska</item>
      <item>S.T.P. društvo s ograničenom odgovornošću za servis, trgovinu i promet, OIB 41817103783, Lučki odvojak 1,10000 Zagreb</item>
      <item>ŽELVA, društvo s ograničenom odgovornošću za trgovinu i usluge, OIB 73342948698, Radnička cesta 53,10000 Zagreb</item>
      <item>ADING-PROJEKT d.o.o. za graditeljstvo, OIB 23194084178, Vitezićeva 62,10000 Zagreb</item>
      <item>Željko Žužić, OIB 85772913531, Josipa Kozarca 20,10410 Velika Gorica</item>
      <item>MARKO ŠALIĆ, vlasnik obrta POLET, OIB 92813855583, Ante Jakšića 19,10000 Zagreb</item>
      <item>EOS MATRIX d.o.o. za poslovne usluge, OIB 76674680107, Horvatova 82,10000 Zagreb</item>
      <item>TEXO MANAGEMENT  d.o.o. za usluge, OIB 35610677280, Ilica 1 a ,10000 Zagreb</item>
      <item>Tonka Grgičević, OIB 83563260688, Sinkovićeva 4,10000 Zagreb</item>
      <item>KAJZER-PROM d.o.o. za unutarnju i vanjsku trgovinu i usluge u stečaju, OIB 88900036899, Gornjostupnička 2A,10255 Gornji Stupnik</item>
      <item>MABA-COM, društvo s ograničenom odgovornošću za proizvodnju itrgovinu, OIB 43931897225, Brezjanski put 33,10431 Brezje</item>
      <item>Nikola Kovačević, OIB 38768918758, Dedići 26,10000 Zagreb</item>
      <item>Odvjetničko društvo Hanžeković &amp; Partneri društvo s ograničenom odgovornošću, OIB 85127306373, Radnička Cesta 22,10000 Zagreb</item>
      <item>Marija Turudić, Gajeva 44,10000 Zagreb</item>
      <item>Viktor Pisanski, III Vrbik 9,10000 Zagreb</item>
      <item>Branko Skerlev, OIB 59584997555, Radnička cesta 52/R2,10000 Zagreb</item>
      <item>TEXO MANAGEMENT  d.o.o. za usluge, OIB 35610677280, Ilica 1 a ,10000 Zagreb</item>
      <item>Branko Skerlev, OIB 59584997555, Radnička cesta 52/R2,10000 Zagreb</item>
      <item>Branimir Ambreković, OIB 11616460982, Jadranska Avenija 618,10000 Zagreb</item>
      <item>Odvjetničko društvo KARDUM I PARTNERI, javno trgovačko društvo, OIB 89572362876, Mihanovićeva 14,10000 Zagreb</item>
      <item>BAUER GRUPA društvo s ograničenom odgovornošću za tiskarsku djelatnost i trgovinu, OIB 22395608688, Bijankinija Andrije 15,10430 Samobor</item>
      <item>Alek Konić, Zvonarnička 3,10000 Zagreb</item>
      <item>Marin Andrijašević, OIB 96119632118, Ante Starčevića 98,21300 Makarska</item>
      <item>STOLARIJA GOJANOVIĆ 1969.G. d.o.o. za trgovinu i usluge, OIB 88748670537, Industrijska zona Podi, Dolačka 14,22000 Šibenik</item>
      <item>Zoran Matijašić, OIB 78177079108, Istarska 79,51000 Rijeka</item>
      <item>Milorad Šmitran, OIB 19773574927, Hegedušićeva 3,51000 Rijeka</item>
      <item>Boris Kelemen, OIB 88285718814, Trg Svibanjskih žrtava 1995. br. 2,10000 Zagreb</item>
      <item>DAMJANOVIĆ d.o.o. za građevinarstvo i inženjering, OIB 52071464528, Juraja i Vjekoslava Stančića 3,10410 Vukovina</item>
      <item>B.B. i S. PLAN d.o.o. za projektiranje i promidžbu, OIB 34353527904, Siget 18/b,10000 Zagreb</item>
      <item>Addiko Bank dioničko društvo, OIB 14036333877, Slavonska avenija 6,10000 Zagreb</item>
      <item>Odvj. društvo GLAMUZINA &amp; GROŠETA društvo s ograničenom odgovornošću, OIB 69402757072, Trg žrtava fašizma 5,10000 Zagreb</item>
      <item>Odvj. društvo BEKINA, ŠKURLA, DURMIŠ I SPAJIĆ d.o.o., OIB 68178969783, Preradovićeva 24,10000 Zagreb</item>
      <item>Odvjetnica Sandra Zorc, Agatićeva 6/II,51000 Rijeka</item>
      <item>Odvjetnik Ivan Maloča, Šoštarićeva 4/I,10000 Zagreb</item>
      <item>Tihana Nikolić, OIB 02158057271, Tratinska 44,10000 Zagreb</item>
      <item>ROST-ŠPORT d.o.o. za trgovinu na veliko i malo, vanjskotrgovačku djelatnost i marketing, OIB 63693671750, II Poljanice 8,10000 Zagreb</item>
      <item>Petar Rukavina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7F7C5A-B0FD-4EB6-8BA2-E31126FA7D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796</properties:Words>
  <properties:Characters>4223</properties:Characters>
  <properties:Lines>117</properties:Lines>
  <properties:Paragraphs>38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2017-03-10T12:43:00Z</cp:lastPrinted>
  <dcterms:modified xmlns:xsi="http://www.w3.org/2001/XMLSchema-instance" xsi:type="dcterms:W3CDTF">2017-03-10T12:43:00Z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St-245/2015-170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