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88f99" w14:paraId="db88f99"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287742">
        <w:rPr>
          <w:b/>
          <w:color w:themeColor="text1" w:val="000000"/>
        </w:rPr>
        <w:t>344</w:t>
      </w:r>
      <w:r w:rsidR="006C6DD3" w:rsidRPr="00C661A7">
        <w:rPr>
          <w:b/>
          <w:color w:themeColor="text1" w:val="000000"/>
        </w:rPr>
        <w:t>/</w:t>
      </w:r>
      <w:r w:rsidR="008118F3" w:rsidRPr="00C661A7">
        <w:rPr>
          <w:b/>
          <w:color w:themeColor="text1" w:val="000000"/>
        </w:rPr>
        <w:t>201</w:t>
      </w:r>
      <w:r w:rsidR="00136387">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943CDE"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00943CDE">
        <w:t xml:space="preserve"> </w:t>
      </w:r>
      <w:r w:rsidRPr="00916C6F">
        <w:t xml:space="preserve">nad </w:t>
      </w:r>
      <w:r w:rsidR="00136387">
        <w:t xml:space="preserve">dužnikom </w:t>
      </w:r>
      <w:r w:rsidR="00287742" w:rsidRPr="00287742">
        <w:t>ALLEGRO d.o.o., Split, Uvala Baluni b.b., OIB: 39368615884</w:t>
      </w:r>
      <w:r w:rsidR="00136387" w:rsidRPr="00136387">
        <w:t xml:space="preserve"> </w:t>
      </w:r>
      <w:r w:rsidRPr="00916C6F">
        <w:t xml:space="preserve">dana </w:t>
      </w:r>
      <w:r w:rsidR="00943CDE">
        <w:t>11</w:t>
      </w:r>
      <w:r w:rsidR="00606257">
        <w:t xml:space="preserve">. </w:t>
      </w:r>
      <w:r w:rsidR="00F2284A">
        <w:t>lipnja</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D4384D">
        <w:rPr>
          <w:caps/>
        </w:rPr>
        <w:t>GORDANU BULJUBAŠIĆU</w:t>
      </w:r>
      <w:r w:rsidR="00C84496">
        <w:t>,</w:t>
      </w:r>
      <w:r w:rsidR="009D4CF8">
        <w:t xml:space="preserve"> </w:t>
      </w:r>
      <w:r w:rsidR="00943CDE">
        <w:t xml:space="preserve">OIB: </w:t>
      </w:r>
      <w:r w:rsidR="00D4384D">
        <w:t>07422759867</w:t>
      </w:r>
      <w:r w:rsidR="00943CDE">
        <w:t xml:space="preserve">, </w:t>
      </w:r>
      <w:r w:rsidR="00E345D4">
        <w:t>V</w:t>
      </w:r>
      <w:r w:rsidR="00D4384D">
        <w:t>ukovarska 5</w:t>
      </w:r>
      <w:r w:rsidR="00E345D4">
        <w:t>7</w:t>
      </w:r>
      <w:r w:rsidR="00051F99">
        <w:t>,</w:t>
      </w:r>
      <w:r w:rsidR="00F836BD">
        <w:t xml:space="preserve"> </w:t>
      </w:r>
      <w:r w:rsidR="00943CDE">
        <w:t>Split</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287742" w:rsidRPr="00287742">
        <w:t>ALLEGRO d.o.o., Split, Uvala Baluni b.b., OIB: 39368615884</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7D0672">
        <w:t>344</w:t>
      </w:r>
      <w:r w:rsidR="00F836BD">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7D0672">
        <w:t>344</w:t>
      </w:r>
      <w:r w:rsidRPr="00C661A7">
        <w:t>201</w:t>
      </w:r>
      <w:r w:rsidR="00F836BD">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F077F1">
        <w:t>110</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AC44BF">
        <w:t>110</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D4384D">
        <w:t>120</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DA4DD9">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AC44BF">
        <w:rPr>
          <w:b/>
        </w:rPr>
        <w:t>11</w:t>
      </w:r>
      <w:r w:rsidR="00A31ED9" w:rsidRPr="00C661A7">
        <w:rPr>
          <w:b/>
        </w:rPr>
        <w:t xml:space="preserve">. </w:t>
      </w:r>
      <w:r w:rsidR="00F2284A">
        <w:rPr>
          <w:b/>
        </w:rPr>
        <w:t>lipnja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B208D">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7D0672">
      <w:rPr>
        <w:rFonts w:hAnsi="Book Antiqua" w:ascii="Book Antiqua"/>
        <w:b/>
        <w:sz w:val="20"/>
        <w:szCs w:val="20"/>
      </w:rPr>
      <w:t>344</w:t>
    </w:r>
    <w:r w:rsidR="000437A1">
      <w:rPr>
        <w:rFonts w:hAnsi="Book Antiqua" w:ascii="Book Antiqua"/>
        <w:b/>
        <w:sz w:val="20"/>
        <w:szCs w:val="20"/>
      </w:rPr>
      <w:t>/201</w:t>
    </w:r>
    <w:r w:rsidR="00136387">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614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3525F"/>
    <w:rsid w:val="00040488"/>
    <w:rsid w:val="000437A1"/>
    <w:rsid w:val="00043FE9"/>
    <w:rsid w:val="0004487E"/>
    <w:rsid w:val="00051F9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0F4267"/>
    <w:rsid w:val="001021E7"/>
    <w:rsid w:val="00102B9D"/>
    <w:rsid w:val="00105FEC"/>
    <w:rsid w:val="00113E9B"/>
    <w:rsid w:val="00115130"/>
    <w:rsid w:val="00116972"/>
    <w:rsid w:val="001322F2"/>
    <w:rsid w:val="00136387"/>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5AD8"/>
    <w:rsid w:val="002116C8"/>
    <w:rsid w:val="00215C9F"/>
    <w:rsid w:val="0022386D"/>
    <w:rsid w:val="002258D7"/>
    <w:rsid w:val="0022704C"/>
    <w:rsid w:val="002303FF"/>
    <w:rsid w:val="002309A3"/>
    <w:rsid w:val="00241FF9"/>
    <w:rsid w:val="0024559D"/>
    <w:rsid w:val="0025616F"/>
    <w:rsid w:val="0025703D"/>
    <w:rsid w:val="00270034"/>
    <w:rsid w:val="0027060D"/>
    <w:rsid w:val="0027349C"/>
    <w:rsid w:val="00276F44"/>
    <w:rsid w:val="00287742"/>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D79C6"/>
    <w:rsid w:val="004E792B"/>
    <w:rsid w:val="004F228A"/>
    <w:rsid w:val="004F5921"/>
    <w:rsid w:val="00515E21"/>
    <w:rsid w:val="005208E1"/>
    <w:rsid w:val="00527C4D"/>
    <w:rsid w:val="00533869"/>
    <w:rsid w:val="005347A7"/>
    <w:rsid w:val="00534824"/>
    <w:rsid w:val="0053485E"/>
    <w:rsid w:val="00536ABD"/>
    <w:rsid w:val="00541709"/>
    <w:rsid w:val="00542D26"/>
    <w:rsid w:val="00544A42"/>
    <w:rsid w:val="00545C58"/>
    <w:rsid w:val="005525BB"/>
    <w:rsid w:val="00557EC2"/>
    <w:rsid w:val="005600CD"/>
    <w:rsid w:val="005603B0"/>
    <w:rsid w:val="00562DC1"/>
    <w:rsid w:val="005634D6"/>
    <w:rsid w:val="005661C6"/>
    <w:rsid w:val="0057665D"/>
    <w:rsid w:val="00581857"/>
    <w:rsid w:val="00584672"/>
    <w:rsid w:val="00585665"/>
    <w:rsid w:val="00591FB6"/>
    <w:rsid w:val="005952A5"/>
    <w:rsid w:val="005A4077"/>
    <w:rsid w:val="005C0DA1"/>
    <w:rsid w:val="005C327C"/>
    <w:rsid w:val="005C74D3"/>
    <w:rsid w:val="005E546F"/>
    <w:rsid w:val="005E63D7"/>
    <w:rsid w:val="005E6841"/>
    <w:rsid w:val="006005CB"/>
    <w:rsid w:val="00606257"/>
    <w:rsid w:val="00606481"/>
    <w:rsid w:val="00611FC6"/>
    <w:rsid w:val="006234B1"/>
    <w:rsid w:val="006245EB"/>
    <w:rsid w:val="0063094D"/>
    <w:rsid w:val="00653621"/>
    <w:rsid w:val="00667561"/>
    <w:rsid w:val="006704E3"/>
    <w:rsid w:val="0069476A"/>
    <w:rsid w:val="006A6514"/>
    <w:rsid w:val="006A7112"/>
    <w:rsid w:val="006C6DD3"/>
    <w:rsid w:val="006D27E3"/>
    <w:rsid w:val="006D281F"/>
    <w:rsid w:val="006D5CE5"/>
    <w:rsid w:val="006E40C5"/>
    <w:rsid w:val="0070376D"/>
    <w:rsid w:val="00717971"/>
    <w:rsid w:val="0072407F"/>
    <w:rsid w:val="0072668E"/>
    <w:rsid w:val="00791088"/>
    <w:rsid w:val="007977C5"/>
    <w:rsid w:val="007A456E"/>
    <w:rsid w:val="007A5515"/>
    <w:rsid w:val="007B6140"/>
    <w:rsid w:val="007C7764"/>
    <w:rsid w:val="007D0672"/>
    <w:rsid w:val="007D2A10"/>
    <w:rsid w:val="007D3B15"/>
    <w:rsid w:val="007D5564"/>
    <w:rsid w:val="007E09ED"/>
    <w:rsid w:val="007E53D1"/>
    <w:rsid w:val="007E6B14"/>
    <w:rsid w:val="007F47B6"/>
    <w:rsid w:val="00801C30"/>
    <w:rsid w:val="008108D8"/>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43CDE"/>
    <w:rsid w:val="00951746"/>
    <w:rsid w:val="00952073"/>
    <w:rsid w:val="009530DD"/>
    <w:rsid w:val="0095442B"/>
    <w:rsid w:val="009574E0"/>
    <w:rsid w:val="00960197"/>
    <w:rsid w:val="00962261"/>
    <w:rsid w:val="009669EC"/>
    <w:rsid w:val="00974344"/>
    <w:rsid w:val="009764EA"/>
    <w:rsid w:val="00977761"/>
    <w:rsid w:val="00986761"/>
    <w:rsid w:val="00995941"/>
    <w:rsid w:val="00996310"/>
    <w:rsid w:val="009A1E65"/>
    <w:rsid w:val="009A2F41"/>
    <w:rsid w:val="009A546A"/>
    <w:rsid w:val="009C0006"/>
    <w:rsid w:val="009C1B23"/>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65957"/>
    <w:rsid w:val="00A73AD1"/>
    <w:rsid w:val="00A877B4"/>
    <w:rsid w:val="00A87FC5"/>
    <w:rsid w:val="00A956D1"/>
    <w:rsid w:val="00AA0372"/>
    <w:rsid w:val="00AA0B56"/>
    <w:rsid w:val="00AB5D1A"/>
    <w:rsid w:val="00AC1A08"/>
    <w:rsid w:val="00AC2766"/>
    <w:rsid w:val="00AC3420"/>
    <w:rsid w:val="00AC44BF"/>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5B8"/>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384D"/>
    <w:rsid w:val="00D461D4"/>
    <w:rsid w:val="00D66230"/>
    <w:rsid w:val="00D67F68"/>
    <w:rsid w:val="00D717C6"/>
    <w:rsid w:val="00D75984"/>
    <w:rsid w:val="00D82A84"/>
    <w:rsid w:val="00D8697D"/>
    <w:rsid w:val="00D9476E"/>
    <w:rsid w:val="00DA0DD7"/>
    <w:rsid w:val="00DA2D7A"/>
    <w:rsid w:val="00DA4DD9"/>
    <w:rsid w:val="00DD28B5"/>
    <w:rsid w:val="00DE53C1"/>
    <w:rsid w:val="00DF6B68"/>
    <w:rsid w:val="00E01A13"/>
    <w:rsid w:val="00E022E5"/>
    <w:rsid w:val="00E06A15"/>
    <w:rsid w:val="00E20CF3"/>
    <w:rsid w:val="00E345D4"/>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077F1"/>
    <w:rsid w:val="00F1646D"/>
    <w:rsid w:val="00F2284A"/>
    <w:rsid w:val="00F3403B"/>
    <w:rsid w:val="00F35C09"/>
    <w:rsid w:val="00F44759"/>
    <w:rsid w:val="00F548DE"/>
    <w:rsid w:val="00F642FC"/>
    <w:rsid w:val="00F76331"/>
    <w:rsid w:val="00F836BD"/>
    <w:rsid w:val="00F84B8D"/>
    <w:rsid w:val="00F85BDE"/>
    <w:rsid w:val="00F909B4"/>
    <w:rsid w:val="00F9404F"/>
    <w:rsid w:val="00FB208D"/>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B208D"/>
    <w:rPr>
      <w:color w:val="808080"/>
      <w:bdr w:space="0" w:sz="0" w:color="auto" w:val="none"/>
      <w:shd w:fill="auto" w:color="auto" w:val="clear"/>
    </w:rPr>
  </w:style>
  <w:style w:customStyle="true" w:styleId="eSPISCCParagraphDefaultFont" w:type="character">
    <w:name w:val="eSPIS_CC_Paragraph Default Font"/>
    <w:basedOn w:val="Zadanifontodlomka"/>
    <w:rsid w:val="00FB208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B208D"/>
    <w:rPr>
      <w:b/>
      <w:bdr w:space="0" w:sz="0" w:color="auto" w:val="none"/>
      <w:shd w:fill="FFFFCC" w:color="auto" w:val="clear"/>
      <w:lang w:val="hr-HR"/>
    </w:rPr>
  </w:style>
  <w:style w:customStyle="true" w:styleId="PozadinaSvijetloCrvena" w:type="character">
    <w:name w:val="Pozadina_SvijetloCrvena"/>
    <w:basedOn w:val="eSPISCCParagraphDefaultFont"/>
    <w:rsid w:val="00FB208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B208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B208D"/>
    <w:rPr>
      <w:color w:val="808080"/>
      <w:bdr w:color="auto" w:space="0" w:sz="0" w:val="none"/>
      <w:shd w:color="auto" w:fill="auto" w:val="clear"/>
    </w:rPr>
  </w:style>
  <w:style w:customStyle="1" w:styleId="eSPISCCParagraphDefaultFont" w:type="character">
    <w:name w:val="eSPIS_CC_Paragraph Default Font"/>
    <w:basedOn w:val="Zadanifontodlomka"/>
    <w:rsid w:val="00FB208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B208D"/>
    <w:rPr>
      <w:b/>
      <w:bdr w:color="auto" w:space="0" w:sz="0" w:val="none"/>
      <w:shd w:color="auto" w:fill="FFFFCC" w:val="clear"/>
      <w:lang w:val="hr-HR"/>
    </w:rPr>
  </w:style>
  <w:style w:customStyle="1" w:styleId="PozadinaSvijetloCrvena" w:type="character">
    <w:name w:val="Pozadina_SvijetloCrvena"/>
    <w:basedOn w:val="eSPISCCParagraphDefaultFont"/>
    <w:rsid w:val="00FB208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B208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344</izvorni_sadrzaj>
    <derivirana_varijabla naziv="DomainObject.Predmet.Broj_1">344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2017.</izvorni_sadrzaj>
    <derivirana_varijabla naziv="DomainObject.Predmet.DatumOsnivanja_1">22.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 zaposlenih</izvorni_sadrzaj>
    <derivirana_varijabla naziv="DomainObject.Predmet.Opis_1">7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St-344/2017</izvorni_sadrzaj>
    <derivirana_varijabla naziv="DomainObject.Predmet.OznakaBroj_1">St-344/2017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ALLEGRO d.o.o. za trgovinu, ugostiteljstvo i usluge</izvorni_sadrzaj>
    <derivirana_varijabla naziv="DomainObject.Predmet.ProtustrankaFormated_1">  ALLEGRO d.o.o. za trgovinu, ugostiteljstvo i usluge</derivirana_varijabla>
  </DomainObject.Predmet.ProtustrankaFormated>
  <DomainObject.Predmet.ProtustrankaFormatedOIB>
    <izvorni_sadrzaj>  ALLEGRO d.o.o. za trgovinu, ugostiteljstvo i usluge, OIB 39368615884</izvorni_sadrzaj>
    <derivirana_varijabla naziv="DomainObject.Predmet.ProtustrankaFormatedOIB_1">  ALLEGRO d.o.o. za trgovinu, ugostiteljstvo i usluge, OIB 39368615884</derivirana_varijabla>
  </DomainObject.Predmet.ProtustrankaFormatedOIB>
  <DomainObject.Predmet.ProtustrankaFormatedWithAdress>
    <izvorni_sadrzaj> ALLEGRO d.o.o. za trgovinu, ugostiteljstvo i usluge, Uvala Baluni/b.b., 21000 Split</izvorni_sadrzaj>
    <derivirana_varijabla naziv="DomainObject.Predmet.ProtustrankaFormatedWithAdress_1"> ALLEGRO d.o.o. za trgovinu, ugostiteljstvo i usluge, Uvala Baluni/b.b., 21000 Split</derivirana_varijabla>
  </DomainObject.Predmet.ProtustrankaFormatedWithAdress>
  <DomainObject.Predmet.ProtustrankaFormatedWithAdressOIB>
    <izvorni_sadrzaj> ALLEGRO d.o.o. za trgovinu, ugostiteljstvo i usluge, OIB 39368615884, Uvala Baluni/b.b., 21000 Split</izvorni_sadrzaj>
    <derivirana_varijabla naziv="DomainObject.Predmet.ProtustrankaFormatedWithAdressOIB_1"> ALLEGRO d.o.o. za trgovinu, ugostiteljstvo i usluge, OIB 39368615884, Uvala Baluni/b.b., 21000 Split</derivirana_varijabla>
  </DomainObject.Predmet.ProtustrankaFormatedWithAdressOIB>
  <DomainObject.Predmet.ProtustrankaWithAdress>
    <izvorni_sadrzaj>ALLEGRO d.o.o. za trgovinu, ugostiteljstvo i usluge Uvala Baluni/b.b., 21000 Split</izvorni_sadrzaj>
    <derivirana_varijabla naziv="DomainObject.Predmet.ProtustrankaWithAdress_1">ALLEGRO d.o.o. za trgovinu, ugostiteljstvo i usluge Uvala Baluni/b.b., 21000 Split</derivirana_varijabla>
  </DomainObject.Predmet.ProtustrankaWithAdress>
  <DomainObject.Predmet.ProtustrankaWithAdressOIB>
    <izvorni_sadrzaj>ALLEGRO d.o.o. za trgovinu, ugostiteljstvo i usluge, OIB 39368615884, Uvala Baluni/b.b., 21000 Split</izvorni_sadrzaj>
    <derivirana_varijabla naziv="DomainObject.Predmet.ProtustrankaWithAdressOIB_1">ALLEGRO d.o.o. za trgovinu, ugostiteljstvo i usluge, OIB 39368615884, Uvala Baluni/b.b., 21000 Split</derivirana_varijabla>
  </DomainObject.Predmet.ProtustrankaWithAdressOIB>
  <DomainObject.Predmet.ProtustrankaNazivFormated>
    <izvorni_sadrzaj>ALLEGRO d.o.o. za trgovinu, ugostiteljstvo i usluge</izvorni_sadrzaj>
    <derivirana_varijabla naziv="DomainObject.Predmet.ProtustrankaNazivFormated_1">ALLEGRO d.o.o. za trgovinu, ugostiteljstvo i usluge</derivirana_varijabla>
  </DomainObject.Predmet.ProtustrankaNazivFormated>
  <DomainObject.Predmet.ProtustrankaNazivFormatedOIB>
    <izvorni_sadrzaj>ALLEGRO d.o.o. za trgovinu, ugostiteljstvo i usluge, OIB 39368615884</izvorni_sadrzaj>
    <derivirana_varijabla naziv="DomainObject.Predmet.ProtustrankaNazivFormatedOIB_1">ALLEGRO d.o.o. za trgovinu, ugostiteljstvo i usluge, OIB 39368615884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351256.14</izvorni_sadrzaj>
    <derivirana_varijabla naziv="DomainObject.Predmet.TrenutnaVrijednost_1">351256.14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ALLEGRO d.o.o. za trgovinu, ugostiteljstvo i usluge</item>
    </izvorni_sadrzaj>
    <derivirana_varijabla naziv="DomainObject.Predmet.ProtuStrankaListFormated_1">
      <item>ALLEGRO d.o.o. za trgovinu, ugostiteljstvo i usluge</item>
    </derivirana_varijabla>
  </DomainObject.Predmet.ProtuStrankaListFormated>
  <DomainObject.Predmet.ProtuStrankaListFormatedOIB>
    <izvorni_sadrzaj>
      <item>ALLEGRO d.o.o. za trgovinu, ugostiteljstvo i usluge, OIB 39368615884</item>
    </izvorni_sadrzaj>
    <derivirana_varijabla naziv="DomainObject.Predmet.ProtuStrankaListFormatedOIB_1">
      <item>ALLEGRO d.o.o. za trgovinu, ugostiteljstvo i usluge, OIB 39368615884</item>
    </derivirana_varijabla>
  </DomainObject.Predmet.ProtuStrankaListFormatedOIB>
  <DomainObject.Predmet.ProtuStrankaListFormatedWithAdress>
    <izvorni_sadrzaj>
      <item>ALLEGRO d.o.o. za trgovinu, ugostiteljstvo i usluge, Uvala Baluni/b.b., 21000 Split</item>
    </izvorni_sadrzaj>
    <derivirana_varijabla naziv="DomainObject.Predmet.ProtuStrankaListFormatedWithAdress_1">
      <item>ALLEGRO d.o.o. za trgovinu, ugostiteljstvo i usluge, Uvala Baluni/b.b., 21000 Split</item>
    </derivirana_varijabla>
  </DomainObject.Predmet.ProtuStrankaListFormatedWithAdress>
  <DomainObject.Predmet.ProtuStrankaListFormatedWithAdressOIB>
    <izvorni_sadrzaj>
      <item>ALLEGRO d.o.o. za trgovinu, ugostiteljstvo i usluge, OIB 39368615884, Uvala Baluni/b.b., 21000 Split</item>
    </izvorni_sadrzaj>
    <derivirana_varijabla naziv="DomainObject.Predmet.ProtuStrankaListFormatedWithAdressOIB_1">
      <item>ALLEGRO d.o.o. za trgovinu, ugostiteljstvo i usluge, OIB 39368615884, Uvala Baluni/b.b., 21000 Split</item>
    </derivirana_varijabla>
  </DomainObject.Predmet.ProtuStrankaListFormatedWithAdressOIB>
  <DomainObject.Predmet.ProtuStrankaListNazivFormated>
    <izvorni_sadrzaj>
      <item>ALLEGRO d.o.o. za trgovinu, ugostiteljstvo i usluge</item>
    </izvorni_sadrzaj>
    <derivirana_varijabla naziv="DomainObject.Predmet.ProtuStrankaListNazivFormated_1">
      <item>ALLEGRO d.o.o. za trgovinu, ugostiteljstvo i usluge</item>
    </derivirana_varijabla>
  </DomainObject.Predmet.ProtuStrankaListNazivFormated>
  <DomainObject.Predmet.ProtuStrankaListNazivFormatedOIB>
    <izvorni_sadrzaj>
      <item>ALLEGRO d.o.o. za trgovinu, ugostiteljstvo i usluge, OIB 39368615884</item>
    </izvorni_sadrzaj>
    <derivirana_varijabla naziv="DomainObject.Predmet.ProtuStrankaListNazivFormatedOIB_1">
      <item>ALLEGRO d.o.o. za trgovinu, ugostiteljstvo i usluge, OIB 39368615884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ALLEGRO d.o.o. za trgovinu, ugostiteljstvo i usluge</izvorni_sadrzaj>
    <derivirana_varijabla naziv="DomainObject.Predmet.ProtustrankaIDrugi_1">ALLEGRO d.o.o. za trgovinu,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ALLEGRO d.o.o. za trgovinu, ugostiteljstvo i usluge, OIB 39368615884, Uvala Baluni/b.b., 21000 Split</izvorni_sadrzaj>
    <derivirana_varijabla naziv="DomainObject.Predmet.ProtustrankaIDrugiAdressOIB_1">ALLEGRO d.o.o. za trgovinu, ugostiteljstvo i usluge, OIB 39368615884, Uvala Baluni/b.b.,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ALLEGRO d.o.o. za trgovinu, ugostiteljstvo i usluge</item>
      <item>FINANCIJSKA AGENCIJA, RC SPLIT</item>
    </izvorni_sadrzaj>
    <derivirana_varijabla naziv="DomainObject.Predmet.SudioniciListNaziv_1">
      <item>ALLEGRO d.o.o. za trgovinu, ugostiteljstvo i usluge</item>
      <item>FINANCIJSKA AGENCIJA, RC SPLIT</item>
    </derivirana_varijabla>
  </DomainObject.Predmet.SudioniciListNaziv>
  <DomainObject.Predmet.SudioniciListAdressOIB>
    <izvorni_sadrzaj>
      <item>ALLEGRO d.o.o. za trgovinu, ugostiteljstvo i usluge, OIB 39368615884, Uvala Baluni/b.b.,21000 Split</item>
      <item>FINANCIJSKA AGENCIJA, RC SPLIT, OIB 85821130368, Mažuranićevo šetalište 24 b,21000 Split</item>
    </izvorni_sadrzaj>
    <derivirana_varijabla naziv="DomainObject.Predmet.SudioniciListAdressOIB_1">
      <item>ALLEGRO d.o.o. za trgovinu, ugostiteljstvo i usluge, OIB 39368615884, Uvala Baluni/b.b.,21000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39368615884</item>
      <item>, OIB 85821130368</item>
    </izvorni_sadrzaj>
    <derivirana_varijabla naziv="DomainObject.Predmet.SudioniciListNazivOIB_1">
      <item>, OIB 39368615884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847</properties:Words>
  <properties:Characters>4669</properties:Characters>
  <properties:Lines>118</properties:Lines>
  <properties:Paragraphs>28</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5597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2018-06-11T11:00:00Z</dcterms:created>
  <dc:creator>Katarina Franković</dc:creator>
  <cp:lastModifiedBy>Andrijana Leto</cp:lastModifiedBy>
  <cp:lastPrinted>2018-06-11T08:35:00Z</cp:lastPrinted>
  <dcterms:modified xmlns:xsi="http://www.w3.org/2001/XMLSchema-instance" xsi:type="dcterms:W3CDTF">2018-06-13T11:11:00Z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(344-17 rješenje plaćanje predujma člana uprave FOND 1000 SPLIT čl. 110.docx)</vt:lpwstr>
  </prop:property>
  <prop:property name="CC_coloring" pid="5" fmtid="{D5CDD505-2E9C-101B-9397-08002B2CF9AE}">
    <vt:bool>false</vt:bool>
  </prop:property>
</prop:Properties>
</file>