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9d23" w14:paraId="9769d2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70ADA">
        <w:rPr>
          <w:rFonts w:cs="Times New Roman" w:hAnsi="Times New Roman" w:ascii="Times New Roman"/>
          <w:b w:val="false"/>
          <w:sz w:val="24"/>
          <w:szCs w:val="24"/>
        </w:rPr>
        <w:t>31</w:t>
      </w:r>
      <w:r w:rsidR="001D3F1B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1D3F1B">
        <w:t>KORPORATIVNA FILANTROPIJA d.o.o., Zagreb, Mikulići 134/1, OIB: 47471871565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1D3F1B">
        <w:t>KORPORATIVNA FILANTROPIJA d.o.o., Zagreb, Mikulići 134/1, OIB: 47471871565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1D3F1B">
        <w:t>KORPORATIVNA FILANTROPIJA d.o.o., Zagreb, Mikulići 134/1, OIB: 47471871565</w:t>
      </w:r>
      <w:r w:rsidR="00CB1EA4">
        <w:t>,</w:t>
      </w:r>
      <w:r w:rsidR="006C4C3C">
        <w:t xml:space="preserve"> </w:t>
      </w:r>
      <w:r w:rsidR="001D3F1B">
        <w:t>Petri Horvatović, Zagreb, Mikulići 134/1, OIB: 28103387499</w:t>
      </w:r>
      <w:r w:rsidR="00870ADA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70ADA">
        <w:rPr>
          <w:b/>
        </w:rPr>
        <w:t>9,</w:t>
      </w:r>
      <w:r w:rsidR="001D3F1B">
        <w:rPr>
          <w:b/>
        </w:rPr>
        <w:t>45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870ADA">
        <w:t>1.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1D3F1B">
        <w:t>KORPORATIVNA FILANTROPIJA d.o.o., Zagreb, Mikulići 134/1, OIB: 47471871565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330" w:rsidR="00A23330">
      <w:r>
        <w:separator/>
      </w:r>
    </w:p>
  </w:endnote>
  <w:endnote w:id="0" w:type="continuationSeparator">
    <w:p w:rsidRDefault="00A23330" w:rsidR="00A23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330" w:rsidR="00A23330">
      <w:r>
        <w:separator/>
      </w:r>
    </w:p>
  </w:footnote>
  <w:footnote w:id="0" w:type="continuationSeparator">
    <w:p w:rsidRDefault="00A23330" w:rsidR="00A23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3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1D3F1B">
      <w:rPr>
        <w:rFonts w:hAnsi="Verdana" w:ascii="Verdana"/>
        <w:b w:val="false"/>
        <w:sz w:val="24"/>
        <w:szCs w:val="24"/>
      </w:rPr>
      <w:t>316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3F1B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403F1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3330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3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3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KORPORATIVNA FILANTROPIJA d.o.o. zastupanog po punomoćniku Petra Horvatović</izvorni_sadrzaj>
    <derivirana_varijabla naziv="DomainObject.Predmet.ProtustrankaFormated_1">  KORPORATIVNA FILANTROPIJA d.o.o. zastupanog po punomoćniku Petra Horvatović</derivirana_varijabla>
  </DomainObject.Predmet.ProtustrankaFormated>
  <DomainObject.Predmet.ProtustrankaFormatedOIB>
    <izvorni_sadrzaj>  KORPORATIVNA FILANTROPIJA d.o.o., OIB 47471871565 zastupanog po punomoćniku Petra Horvatović</izvorni_sadrzaj>
    <derivirana_varijabla naziv="DomainObject.Predmet.ProtustrankaFormatedOIB_1">  KORPORATIVNA FILANTROPIJA d.o.o., OIB 47471871565 zastupanog po punomoćniku Petra Horvatović</derivirana_varijabla>
  </DomainObject.Predmet.ProtustrankaFormatedOIB>
  <DomainObject.Predmet.ProtustrankaFormatedWithAdress>
    <izvorni_sadrzaj> KORPORATIVNA FILANTROPIJA d.o.o., Mikulići 134/1, 10000 Zagreb zastupanog po punomoćniku Petra Horvatović</izvorni_sadrzaj>
    <derivirana_varijabla naziv="DomainObject.Predmet.ProtustrankaFormatedWithAdress_1"> KORPORATIVNA FILANTROPIJA d.o.o., Mikulići 134/1, 10000 Zagreb zastupanog po punomoćniku Petra Horvatović</derivirana_varijabla>
  </DomainObject.Predmet.ProtustrankaFormatedWithAdress>
  <DomainObject.Predmet.ProtustrankaFormatedWithAdressOIB>
    <izvorni_sadrzaj> KORPORATIVNA FILANTROPIJA d.o.o., OIB 47471871565, Mikulići 134/1, 10000 Zagreb zastupanog po punomoćniku Petra Horvatović</izvorni_sadrzaj>
    <derivirana_varijabla naziv="DomainObject.Predmet.ProtustrankaFormatedWithAdressOIB_1"> KORPORATIVNA FILANTROPIJA d.o.o., OIB 47471871565, Mikulići 134/1, 10000 Zagreb zastupanog po punomoćniku Petra Horvatović</derivirana_varijabla>
  </DomainObject.Predmet.ProtustrankaFormatedWithAdressOIB>
  <DomainObject.Predmet.ProtustrankaWithAdress>
    <izvorni_sadrzaj>KORPORATIVNA FILANTROPIJA d.o.o. Mikulići 134/1, 10000 Zagreb</izvorni_sadrzaj>
    <derivirana_varijabla naziv="DomainObject.Predmet.ProtustrankaWithAdress_1">KORPORATIVNA FILANTROPIJA d.o.o. Mikulići 134/1, 10000 Zagreb</derivirana_varijabla>
  </DomainObject.Predmet.ProtustrankaWithAdress>
  <DomainObject.Predmet.ProtustrankaWithAdressOIB>
    <izvorni_sadrzaj>KORPORATIVNA FILANTROPIJA d.o.o., OIB 47471871565, Mikulići 134/1, 10000 Zagreb</izvorni_sadrzaj>
    <derivirana_varijabla naziv="DomainObject.Predmet.ProtustrankaWithAdressOIB_1">KORPORATIVNA FILANTROPIJA d.o.o., OIB 47471871565, Mikulići 134/1, 10000 Zagreb</derivirana_varijabla>
  </DomainObject.Predmet.ProtustrankaWithAdressOIB>
  <DomainObject.Predmet.ProtustrankaNazivFormated>
    <izvorni_sadrzaj>KORPORATIVNA FILANTROPIJA d.o.o.</izvorni_sadrzaj>
    <derivirana_varijabla naziv="DomainObject.Predmet.ProtustrankaNazivFormated_1">KORPORATIVNA FILANTROPIJA d.o.o.</derivirana_varijabla>
  </DomainObject.Predmet.ProtustrankaNazivFormated>
  <DomainObject.Predmet.ProtustrankaNazivFormatedOIB>
    <izvorni_sadrzaj>KORPORATIVNA FILANTROPIJA d.o.o., OIB 47471871565</izvorni_sadrzaj>
    <derivirana_varijabla naziv="DomainObject.Predmet.ProtustrankaNazivFormatedOIB_1">KORPORATIVNA FILANTROPIJA d.o.o., OIB 47471871565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KORPORATIVNA FILANTROPIJA d.o.o. zastupanog po punomoćniku Petra Horvatović</item>
    </izvorni_sadrzaj>
    <derivirana_varijabla naziv="DomainObject.Predmet.ProtuStrankaListFormated_1">
      <item>KORPORATIVNA FILANTROPIJA d.o.o. zastupanog po punomoćniku Petra Horvatović</item>
    </derivirana_varijabla>
  </DomainObject.Predmet.ProtuStrankaListFormated>
  <DomainObject.Predmet.ProtuStrankaListFormatedOIB>
    <izvorni_sadrzaj>
      <item>KORPORATIVNA FILANTROPIJA d.o.o., OIB 47471871565 zastupanog po punomoćniku Petra Horvatović</item>
    </izvorni_sadrzaj>
    <derivirana_varijabla naziv="DomainObject.Predmet.ProtuStrankaListFormatedOIB_1">
      <item>KORPORATIVNA FILANTROPIJA d.o.o., OIB 47471871565 zastupanog po punomoćniku Petra Horvatović</item>
    </derivirana_varijabla>
  </DomainObject.Predmet.ProtuStrankaListFormatedOIB>
  <DomainObject.Predmet.ProtuStrankaListFormatedWithAdress>
    <izvorni_sadrzaj>
      <item>KORPORATIVNA FILANTROPIJA d.o.o., Mikulići 134/1, 10000 Zagreb zastupanog po punomoćniku Petra Horvatović</item>
    </izvorni_sadrzaj>
    <derivirana_varijabla naziv="DomainObject.Predmet.ProtuStrankaListFormatedWithAdress_1">
      <item>KORPORATIVNA FILANTROPIJA d.o.o., Mikulići 134/1, 10000 Zagreb zastupanog po punomoćniku Petra Horvatović</item>
    </derivirana_varijabla>
  </DomainObject.Predmet.ProtuStrankaListFormatedWithAdress>
  <DomainObject.Predmet.ProtuStrankaListFormatedWithAdressOIB>
    <izvorni_sadrzaj>
      <item>KORPORATIVNA FILANTROPIJA d.o.o., OIB 47471871565, Mikulići 134/1, 10000 Zagreb zastupanog po punomoćniku Petra Horvatović</item>
    </izvorni_sadrzaj>
    <derivirana_varijabla naziv="DomainObject.Predmet.ProtuStrankaListFormatedWithAdressOIB_1">
      <item>KORPORATIVNA FILANTROPIJA d.o.o., OIB 47471871565, Mikulići 134/1, 10000 Zagreb zastupanog po punomoćniku Petra Horvatović</item>
    </derivirana_varijabla>
  </DomainObject.Predmet.ProtuStrankaListFormatedWithAdressOIB>
  <DomainObject.Predmet.ProtuStrankaListNazivFormated>
    <izvorni_sadrzaj>
      <item>KORPORATIVNA FILANTROPIJA d.o.o.</item>
    </izvorni_sadrzaj>
    <derivirana_varijabla naziv="DomainObject.Predmet.ProtuStrankaListNazivFormated_1">
      <item>KORPORATIVNA FILANTROPIJA d.o.o.</item>
    </derivirana_varijabla>
  </DomainObject.Predmet.ProtuStrankaListNazivFormated>
  <DomainObject.Predmet.ProtuStrankaListNazivFormatedOIB>
    <izvorni_sadrzaj>
      <item>KORPORATIVNA FILANTROPIJA d.o.o., OIB 47471871565</item>
    </izvorni_sadrzaj>
    <derivirana_varijabla naziv="DomainObject.Predmet.ProtuStrankaListNazivFormatedOIB_1">
      <item>KORPORATIVNA FILANTROPIJA d.o.o., OIB 47471871565</item>
    </derivirana_varijabla>
  </DomainObject.Predmet.ProtuStrankaListNazivFormatedOIB>
  <DomainObject.Predmet.OstaliListFormated>
    <izvorni_sadrzaj>
      <item>Petra Horvatović punomoćnik sudionika u postupku KORPORATIVNA FILANTROPIJA d.o.o.</item>
    </izvorni_sadrzaj>
    <derivirana_varijabla naziv="DomainObject.Predmet.OstaliListFormated_1">
      <item>Petra Horvatović punomoćnik sudionika u postupku KORPORATIVNA FILANTROPIJA d.o.o.</item>
    </derivirana_varijabla>
  </DomainObject.Predmet.OstaliListFormated>
  <DomainObject.Predmet.OstaliListFormatedOIB>
    <izvorni_sadrzaj>
      <item>Petra Horvatović, OIB 28103387499 punomoćnik sudionika u postupku KORPORATIVNA FILANTROPIJA d.o.o.</item>
    </izvorni_sadrzaj>
    <derivirana_varijabla naziv="DomainObject.Predmet.OstaliListFormatedOIB_1">
      <item>Petra Horvatović, OIB 28103387499 punomoćnik sudionika u postupku KORPORATIVNA FILANTROPIJA d.o.o.</item>
    </derivirana_varijabla>
  </DomainObject.Predmet.OstaliListFormatedOIB>
  <DomainObject.Predmet.OstaliListFormatedWithAdress>
    <izvorni_sadrzaj>
      <item>Petra Horvatović, Mikulići 134/1, 10000 Zagreb punomoćnik sudionika u postupku KORPORATIVNA FILANTROPIJA d.o.o.</item>
    </izvorni_sadrzaj>
    <derivirana_varijabla naziv="DomainObject.Predmet.OstaliListFormatedWithAdress_1">
      <item>Petra Horvatović, Mikulići 134/1, 10000 Zagreb punomoćnik sudionika u postupku KORPORATIVNA FILANTROPIJA d.o.o.</item>
    </derivirana_varijabla>
  </DomainObject.Predmet.OstaliListFormatedWithAdress>
  <DomainObject.Predmet.OstaliListFormatedWithAdressOIB>
    <izvorni_sadrzaj>
      <item>Petra Horvatović, OIB 28103387499, Mikulići 134/1, 10000 Zagreb punomoćnik sudionika u postupku KORPORATIVNA FILANTROPIJA d.o.o.</item>
    </izvorni_sadrzaj>
    <derivirana_varijabla naziv="DomainObject.Predmet.OstaliListFormatedWithAdressOIB_1">
      <item>Petra Horvatović, OIB 28103387499, Mikulići 134/1, 10000 Zagreb punomoćnik sudionika u postupku KORPORATIVNA FILANTROPIJA d.o.o.</item>
    </derivirana_varijabla>
  </DomainObject.Predmet.OstaliListFormatedWithAdressOIB>
  <DomainObject.Predmet.OstaliListNazivFormated>
    <izvorni_sadrzaj>
      <item>Petra Horvatović</item>
    </izvorni_sadrzaj>
    <derivirana_varijabla naziv="DomainObject.Predmet.OstaliListNazivFormated_1">
      <item>Petra Horvatović</item>
    </derivirana_varijabla>
  </DomainObject.Predmet.OstaliListNazivFormated>
  <DomainObject.Predmet.OstaliListNazivFormatedOIB>
    <izvorni_sadrzaj>
      <item>Petra Horvatović, OIB 28103387499</item>
    </izvorni_sadrzaj>
    <derivirana_varijabla naziv="DomainObject.Predmet.OstaliListNazivFormatedOIB_1">
      <item>Petra Horvatović, OIB 28103387499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KORPORATIVNA FILANTROPIJA d.o.o.</izvorni_sadrzaj>
    <derivirana_varijabla naziv="DomainObject.Predmet.ProtustrankaIDrugi_1">KORPORATIVNA FILANTROPIJA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KORPORATIVNA FILANTROPIJA d.o.o., OIB 47471871565, Mikulići 134/1, 10000 Zagreb</izvorni_sadrzaj>
    <derivirana_varijabla naziv="DomainObject.Predmet.ProtustrankaIDrugiAdressOIB_1">KORPORATIVNA FILANTROPIJA d.o.o., OIB 47471871565, Mikulići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KORPORATIVNA FILANTROPIJA d.o.o.</item>
      <item>Petra Horvatović</item>
    </izvorni_sadrzaj>
    <derivirana_varijabla naziv="DomainObject.Predmet.SudioniciListNaziv_1">
      <item>FINA Regionalni centar Zagreb</item>
      <item>KORPORATIVNA FILANTROPIJA d.o.o.</item>
      <item>Petra Horvatović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izvorni_sadrzaj>
    <derivirana_varijabla naziv="DomainObject.Predmet.SudioniciListAdressOIB_1"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47471871565</item>
      <item>, OIB 28103387499</item>
    </izvorni_sadrzaj>
    <derivirana_varijabla naziv="DomainObject.Predmet.SudioniciListNazivOIB_1">
      <item>, OIB 85821130368</item>
      <item>, OIB 47471871565</item>
      <item>, OIB 28103387499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938BC-5607-4828-9311-664B2D079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4678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2018-02-23T08:59:00Z</dcterms:created>
  <dc:creator>Korisnik</dc:creator>
  <cp:lastModifiedBy>Draženka Prpić</cp:lastModifiedBy>
  <cp:lastPrinted>2018-02-23T08:59:00Z</cp:lastPrinted>
  <dcterms:modified xmlns:xsi="http://www.w3.org/2001/XMLSchema-instance" xsi:type="dcterms:W3CDTF">2018-02-23T08:59:00Z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110..st.1.-St-316-18-Na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