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904b" w14:paraId="376904b" w:rsidRDefault="00EA77DC" w:rsidP="00822321" w:rsidR="00822321">
      <w:pPr>
        <w:jc w:val="right"/>
        <w15:collapsed w:val="false"/>
      </w:pPr>
      <w:bookmarkStart w:name="_GoBack" w:id="0"/>
      <w:bookmarkEnd w:id="0"/>
      <w:r>
        <w:t>13 St-323/14-127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</w:t>
      </w:r>
      <w:r w:rsidR="00954331">
        <w:t>7.</w:t>
      </w:r>
      <w:r w:rsidR="00EA77DC">
        <w:t xml:space="preserve"> rujna</w:t>
      </w:r>
      <w:r w:rsidR="00954331">
        <w:t xml:space="preserve"> </w:t>
      </w:r>
      <w:r w:rsidR="00D04454">
        <w:t xml:space="preserve"> 2017. </w:t>
      </w:r>
      <w:r>
        <w:t xml:space="preserve">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>ih u zk.ul.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razlučno</w:t>
      </w:r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EA77DC">
        <w:t>728.053,34</w:t>
      </w:r>
      <w:r w:rsidR="00822321">
        <w:t xml:space="preserve">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5664C1">
        <w:t xml:space="preserve"> </w:t>
      </w:r>
      <w:r w:rsidR="00EA77DC">
        <w:t>26. rujna</w:t>
      </w:r>
      <w:r w:rsidR="00D04454">
        <w:t xml:space="preserve"> </w:t>
      </w:r>
      <w:r w:rsidR="00770402">
        <w:t xml:space="preserve"> 2017.</w:t>
      </w:r>
      <w:r w:rsidR="00C90F9E" w:rsidRPr="00C90F9E">
        <w:t xml:space="preserve"> godine</w:t>
      </w:r>
      <w:r w:rsidR="00C15177">
        <w:t xml:space="preserve"> </w:t>
      </w:r>
      <w:r w:rsidR="00C90F9E" w:rsidRPr="00C90F9E">
        <w:t xml:space="preserve">s početkom u </w:t>
      </w:r>
      <w:r w:rsidR="00EA77DC">
        <w:t>10,00</w:t>
      </w:r>
      <w:r w:rsidR="00C90F9E" w:rsidRPr="00C90F9E">
        <w:t xml:space="preserve">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r>
        <w:t>13 St-323/14-</w:t>
      </w:r>
      <w:r w:rsidR="00770402">
        <w:t>1</w:t>
      </w:r>
      <w:r w:rsidR="00EA77DC">
        <w:t>27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r>
        <w:t>13 St-323/14-</w:t>
      </w:r>
      <w:r w:rsidR="00770402">
        <w:t>1</w:t>
      </w:r>
      <w:r w:rsidR="00EA77DC">
        <w:t>27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Posavac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r w:rsidR="00DA5426">
        <w:rPr>
          <w:bCs/>
        </w:rPr>
        <w:t xml:space="preserve">Iuris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770402" w:rsidP="00807E96" w:rsidR="00807E96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EA77DC">
        <w:rPr>
          <w:bCs/>
        </w:rPr>
        <w:t>osme jav</w:t>
      </w:r>
      <w:r w:rsidR="00807E96">
        <w:rPr>
          <w:bCs/>
        </w:rPr>
        <w:t>ne dražbe na kojoj nije bilo zainteresiranih ponu</w:t>
      </w:r>
      <w:r>
        <w:rPr>
          <w:bCs/>
        </w:rPr>
        <w:t>ditelja početne cijene na</w:t>
      </w:r>
      <w:r w:rsidR="00011AB3">
        <w:rPr>
          <w:bCs/>
        </w:rPr>
        <w:t xml:space="preserve"> </w:t>
      </w:r>
      <w:r w:rsidR="00EA77DC">
        <w:rPr>
          <w:bCs/>
        </w:rPr>
        <w:t>devetoj</w:t>
      </w:r>
      <w:r w:rsidR="00011AB3">
        <w:rPr>
          <w:bCs/>
        </w:rPr>
        <w:t xml:space="preserve"> </w:t>
      </w:r>
      <w:r w:rsidR="00807E96">
        <w:rPr>
          <w:bCs/>
        </w:rPr>
        <w:t>javnoj dražbi umanjene su za 10 %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770402">
        <w:t xml:space="preserve"> </w:t>
      </w:r>
      <w:r w:rsidR="00954331">
        <w:t xml:space="preserve">7. </w:t>
      </w:r>
      <w:r w:rsidR="000B7A68">
        <w:t>rujan</w:t>
      </w:r>
      <w:r w:rsidR="00954331">
        <w:t xml:space="preserve"> </w:t>
      </w:r>
      <w:r w:rsidR="00D04454">
        <w:t xml:space="preserve"> 2017.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Posavac</w:t>
      </w:r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r>
        <w:t>razlučni vjerovnik Croatia banka d.d. Zagreb Podružnica Osijek, Osijek, Šamačka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razlučni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770402" w:rsidP="00F96816" w:rsidR="00C44250" w:rsidRPr="00C44250">
      <w:pPr>
        <w:pStyle w:val="Tijeloteksta"/>
        <w:numPr>
          <w:ilvl w:val="0"/>
          <w:numId w:val="16"/>
        </w:numPr>
        <w:jc w:val="left"/>
      </w:pPr>
      <w:r>
        <w:t>roč</w:t>
      </w:r>
      <w:r w:rsidR="000B7A68">
        <w:t>. 26/9</w:t>
      </w:r>
      <w:r w:rsidR="00D04454">
        <w:t xml:space="preserve">   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AB3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B7A68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64C1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0402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2108C"/>
    <w:rsid w:val="00937840"/>
    <w:rsid w:val="009525D4"/>
    <w:rsid w:val="00954331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4454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A77DC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1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0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1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0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5041</properties:Characters>
  <properties:Lines>147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6126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2017-09-07T07:35:00Z</dcterms:created>
  <dc:creator>Korisnik</dc:creator>
  <cp:lastModifiedBy>Maja Kocijan</cp:lastModifiedBy>
  <cp:lastPrinted>2017-06-07T12:15:00Z</cp:lastPrinted>
  <dcterms:modified xmlns:xsi="http://www.w3.org/2001/XMLSchema-instance" xsi:type="dcterms:W3CDTF">2017-09-07T07:45:00Z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