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35a3" w14:paraId="bb535a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65C59">
        <w:t>7843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7528BA">
        <w:t xml:space="preserve"> </w:t>
      </w:r>
      <w:r w:rsidR="00D65C59">
        <w:t>JELING d.o.o. Kraljevec na Sutli, Pušave 4/a, MBS: 080310004, OIB: 59979239025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D65C59">
        <w:t>131.665,45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F98"/>
    <w:rsid w:val="00114EAD"/>
    <w:rsid w:val="00185571"/>
    <w:rsid w:val="001A1ED0"/>
    <w:rsid w:val="001B5B3F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457D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D42BF"/>
    <w:rsid w:val="006E591E"/>
    <w:rsid w:val="006E7E19"/>
    <w:rsid w:val="007178B3"/>
    <w:rsid w:val="007528BA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82F5E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45282"/>
    <w:rsid w:val="00A51F82"/>
    <w:rsid w:val="00A64D0B"/>
    <w:rsid w:val="00A71431"/>
    <w:rsid w:val="00A930C3"/>
    <w:rsid w:val="00AA5994"/>
    <w:rsid w:val="00AB7BA6"/>
    <w:rsid w:val="00AC4528"/>
    <w:rsid w:val="00AD027A"/>
    <w:rsid w:val="00B62F40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5C59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7843</izvorni_sadrzaj>
    <derivirana_varijabla naziv="DomainObject.Predmet.Broj_1">7843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St-7843/2015</izvorni_sadrzaj>
    <derivirana_varijabla naziv="DomainObject.Predmet.OznakaBroj_1">St-7843/2015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JELING d.o.o. zastupanog po punomoćniku Sead Hanukić</izvorni_sadrzaj>
    <derivirana_varijabla naziv="DomainObject.Predmet.ProtustrankaFormated_1">  JELING d.o.o. zastupanog po punomoćniku Sead Hanukić</derivirana_varijabla>
  </DomainObject.Predmet.ProtustrankaFormated>
  <DomainObject.Predmet.ProtustrankaFormatedOIB>
    <izvorni_sadrzaj>  JELING d.o.o., OIB 59979239025 zastupanog po punomoćniku Sead Hanukić</izvorni_sadrzaj>
    <derivirana_varijabla naziv="DomainObject.Predmet.ProtustrankaFormatedOIB_1">  JELING d.o.o., OIB 59979239025 zastupanog po punomoćniku Sead Hanukić</derivirana_varijabla>
  </DomainObject.Predmet.ProtustrankaFormatedOIB>
  <DomainObject.Predmet.ProtustrankaFormatedWithAdress>
    <izvorni_sadrzaj> JELING d.o.o., Kraljevec na Sutli, Pušave 4/a, 49294 Kraljevec Na Sutli zastupanog po punomoćniku Sead Hanukić</izvorni_sadrzaj>
    <derivirana_varijabla naziv="DomainObject.Predmet.ProtustrankaFormatedWithAdress_1"> JELING d.o.o., Kraljevec na Sutli, Pušave 4/a, 49294 Kraljevec Na Sutli zastupanog po punomoćniku Sead Hanukić</derivirana_varijabla>
  </DomainObject.Predmet.ProtustrankaFormatedWithAdress>
  <DomainObject.Predmet.ProtustrankaFormatedWithAdressOIB>
    <izvorni_sadrzaj> JELING d.o.o., OIB 59979239025, Kraljevec na Sutli, Pušave 4/a, 49294 Kraljevec Na Sutli zastupanog po punomoćniku Sead Hanukić</izvorni_sadrzaj>
    <derivirana_varijabla naziv="DomainObject.Predmet.ProtustrankaFormatedWithAdressOIB_1"> JELING d.o.o., OIB 59979239025, Kraljevec na Sutli, Pušave 4/a, 49294 Kraljevec Na Sutli zastupanog po punomoćniku Sead Hanukić</derivirana_varijabla>
  </DomainObject.Predmet.ProtustrankaFormatedWithAdressOIB>
  <DomainObject.Predmet.ProtustrankaWithAdress>
    <izvorni_sadrzaj>JELING d.o.o. Kraljevec na Sutli, Pušave 4/a, 49294 Kraljevec Na Sutli</izvorni_sadrzaj>
    <derivirana_varijabla naziv="DomainObject.Predmet.ProtustrankaWithAdress_1">JELING d.o.o. Kraljevec na Sutli, Pušave 4/a, 49294 Kraljevec Na Sutli</derivirana_varijabla>
  </DomainObject.Predmet.ProtustrankaWithAdress>
  <DomainObject.Predmet.ProtustrankaWithAdressOIB>
    <izvorni_sadrzaj>JELING d.o.o., OIB 59979239025, Kraljevec na Sutli, Pušave 4/a, 49294 Kraljevec Na Sutli</izvorni_sadrzaj>
    <derivirana_varijabla naziv="DomainObject.Predmet.ProtustrankaWithAdressOIB_1">JELING d.o.o., OIB 59979239025, Kraljevec na Sutli, Pušave 4/a, 49294 Kraljevec Na Sutli</derivirana_varijabla>
  </DomainObject.Predmet.ProtustrankaWithAdressOIB>
  <DomainObject.Predmet.ProtustrankaNazivFormated>
    <izvorni_sadrzaj>JELING d.o.o.</izvorni_sadrzaj>
    <derivirana_varijabla naziv="DomainObject.Predmet.ProtustrankaNazivFormated_1">JELING d.o.o.</derivirana_varijabla>
  </DomainObject.Predmet.ProtustrankaNazivFormated>
  <DomainObject.Predmet.ProtustrankaNazivFormatedOIB>
    <izvorni_sadrzaj>JELING d.o.o., OIB 59979239025</izvorni_sadrzaj>
    <derivirana_varijabla naziv="DomainObject.Predmet.ProtustrankaNazivFormatedOIB_1">JELING d.o.o., OIB 59979239025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JELING d.o.o. zastupanog po punomoćniku Sead Hanukić</item>
    </izvorni_sadrzaj>
    <derivirana_varijabla naziv="DomainObject.Predmet.ProtuStrankaListFormated_1">
      <item>JELING d.o.o. zastupanog po punomoćniku Sead Hanukić</item>
    </derivirana_varijabla>
  </DomainObject.Predmet.ProtuStrankaListFormated>
  <DomainObject.Predmet.ProtuStrankaListFormatedOIB>
    <izvorni_sadrzaj>
      <item>JELING d.o.o., OIB 59979239025 zastupanog po punomoćniku Sead Hanukić</item>
    </izvorni_sadrzaj>
    <derivirana_varijabla naziv="DomainObject.Predmet.ProtuStrankaListFormatedOIB_1">
      <item>JELING d.o.o., OIB 59979239025 zastupanog po punomoćniku Sead Hanukić</item>
    </derivirana_varijabla>
  </DomainObject.Predmet.ProtuStrankaListFormatedOIB>
  <DomainObject.Predmet.ProtuStrankaListFormatedWithAdress>
    <izvorni_sadrzaj>
      <item>JELING d.o.o., Kraljevec na Sutli, Pušave 4/a, 49294 Kraljevec Na Sutli zastupanog po punomoćniku Sead Hanukić</item>
    </izvorni_sadrzaj>
    <derivirana_varijabla naziv="DomainObject.Predmet.ProtuStrankaListFormatedWithAdress_1">
      <item>JELING d.o.o., Kraljevec na Sutli, Pušave 4/a, 49294 Kraljevec Na Sutli zastupanog po punomoćniku Sead Hanukić</item>
    </derivirana_varijabla>
  </DomainObject.Predmet.ProtuStrankaListFormatedWithAdress>
  <DomainObject.Predmet.ProtuStrankaListFormatedWithAdressOIB>
    <izvorni_sadrzaj>
      <item>JELING d.o.o., OIB 59979239025, Kraljevec na Sutli, Pušave 4/a, 49294 Kraljevec Na Sutli zastupanog po punomoćniku Sead Hanukić</item>
    </izvorni_sadrzaj>
    <derivirana_varijabla naziv="DomainObject.Predmet.ProtuStrankaListFormatedWithAdressOIB_1">
      <item>JELING d.o.o., OIB 59979239025, Kraljevec na Sutli, Pušave 4/a, 49294 Kraljevec Na Sutli zastupanog po punomoćniku Sead Hanukić</item>
    </derivirana_varijabla>
  </DomainObject.Predmet.ProtuStrankaListFormatedWithAdressOIB>
  <DomainObject.Predmet.ProtuStrankaListNazivFormated>
    <izvorni_sadrzaj>
      <item>JELING d.o.o.</item>
    </izvorni_sadrzaj>
    <derivirana_varijabla naziv="DomainObject.Predmet.ProtuStrankaListNazivFormated_1">
      <item>JELING d.o.o.</item>
    </derivirana_varijabla>
  </DomainObject.Predmet.ProtuStrankaListNazivFormated>
  <DomainObject.Predmet.ProtuStrankaListNazivFormatedOIB>
    <izvorni_sadrzaj>
      <item>JELING d.o.o., OIB 59979239025</item>
    </izvorni_sadrzaj>
    <derivirana_varijabla naziv="DomainObject.Predmet.ProtuStrankaListNazivFormatedOIB_1">
      <item>JELING d.o.o., OIB 59979239025</item>
    </derivirana_varijabla>
  </DomainObject.Predmet.ProtuStrankaListNazivFormatedOIB>
  <DomainObject.Predmet.OstaliListFormated>
    <izvorni_sadrzaj>
      <item>Sead Hanukić punomoćnik sudionika u postupku JELING d.o.o.</item>
    </izvorni_sadrzaj>
    <derivirana_varijabla naziv="DomainObject.Predmet.OstaliListFormated_1">
      <item>Sead Hanukić punomoćnik sudionika u postupku JELING d.o.o.</item>
    </derivirana_varijabla>
  </DomainObject.Predmet.OstaliListFormated>
  <DomainObject.Predmet.OstaliListFormatedOIB>
    <izvorni_sadrzaj>
      <item>Sead Hanukić, OIB 44540137791 punomoćnik sudionika u postupku JELING d.o.o.</item>
    </izvorni_sadrzaj>
    <derivirana_varijabla naziv="DomainObject.Predmet.OstaliListFormatedOIB_1">
      <item>Sead Hanukić, OIB 44540137791 punomoćnik sudionika u postupku JELING d.o.o.</item>
    </derivirana_varijabla>
  </DomainObject.Predmet.OstaliListFormatedOIB>
  <DomainObject.Predmet.OstaliListFormatedWithAdress>
    <izvorni_sadrzaj>
      <item>Sead Hanukić, Pušave 4a, 49294 Pušava punomoćnik sudionika u postupku JELING d.o.o.</item>
    </izvorni_sadrzaj>
    <derivirana_varijabla naziv="DomainObject.Predmet.OstaliListFormatedWithAdress_1">
      <item>Sead Hanukić, Pušave 4a, 49294 Pušava punomoćnik sudionika u postupku JELING d.o.o.</item>
    </derivirana_varijabla>
  </DomainObject.Predmet.OstaliListFormatedWithAdress>
  <DomainObject.Predmet.OstaliListFormatedWithAdressOIB>
    <izvorni_sadrzaj>
      <item>Sead Hanukić, OIB 44540137791, Pušave 4a, 49294 Pušava punomoćnik sudionika u postupku JELING d.o.o.</item>
    </izvorni_sadrzaj>
    <derivirana_varijabla naziv="DomainObject.Predmet.OstaliListFormatedWithAdressOIB_1">
      <item>Sead Hanukić, OIB 44540137791, Pušave 4a, 49294 Pušava punomoćnik sudionika u postupku JELING d.o.o.</item>
    </derivirana_varijabla>
  </DomainObject.Predmet.OstaliListFormatedWithAdressOIB>
  <DomainObject.Predmet.OstaliListNazivFormated>
    <izvorni_sadrzaj>
      <item>Sead Hanukić</item>
    </izvorni_sadrzaj>
    <derivirana_varijabla naziv="DomainObject.Predmet.OstaliListNazivFormated_1">
      <item>Sead Hanukić</item>
    </derivirana_varijabla>
  </DomainObject.Predmet.OstaliListNazivFormated>
  <DomainObject.Predmet.OstaliListNazivFormatedOIB>
    <izvorni_sadrzaj>
      <item>Sead Hanukić, OIB 44540137791</item>
    </izvorni_sadrzaj>
    <derivirana_varijabla naziv="DomainObject.Predmet.OstaliListNazivFormatedOIB_1">
      <item>Sead Hanukić, OIB 44540137791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JELING d.o.o.</izvorni_sadrzaj>
    <derivirana_varijabla naziv="DomainObject.Predmet.ProtustrankaIDrugi_1">JELING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JELING d.o.o., OIB 59979239025, Kraljevec na Sutli, Pušave 4/a, 49294 Kraljevec Na Sutli</izvorni_sadrzaj>
    <derivirana_varijabla naziv="DomainObject.Predmet.ProtustrankaIDrugiAdressOIB_1">JELING d.o.o., OIB 59979239025, Kraljevec na Sutli, Pušave 4/a,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JELING d.o.o.</item>
      <item>Sead Hanukić</item>
    </izvorni_sadrzaj>
    <derivirana_varijabla naziv="DomainObject.Predmet.SudioniciListNaziv_1">
      <item>FINA Regionalni centar Zagreb</item>
      <item>JELING d.o.o.</item>
      <item>Sead Hanukić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JELING d.o.o., OIB 59979239025, Kraljevec na Sutli, Pušave 4/a,49294 Kraljevec Na Sutli</item>
      <item>Sead Hanukić, OIB 44540137791, Pušave 4a,49294 Pušava</item>
    </izvorni_sadrzaj>
    <derivirana_varijabla naziv="DomainObject.Predmet.SudioniciListAdressOIB_1">
      <item>FINA Regionalni centar Zagreb, OIB 85821130368, Trg svibanjskih žrtava 1995. 1,10000 Zagreb</item>
      <item>JELING d.o.o., OIB 59979239025, Kraljevec na Sutli, Pušave 4/a,49294 Kraljevec Na Sutli</item>
      <item>Sead Hanukić, OIB 44540137791, Pušave 4a,49294 Pušava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59979239025</item>
      <item>, OIB 44540137791</item>
    </izvorni_sadrzaj>
    <derivirana_varijabla naziv="DomainObject.Predmet.SudioniciListNazivOIB_1">
      <item>, OIB 85821130368</item>
      <item>, OIB 59979239025</item>
      <item>, OIB 44540137791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1337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2016-01-14T10:45:00Z</dcterms:created>
  <dc:creator>ilukac</dc:creator>
  <cp:lastModifiedBy>Višnja Svečak</cp:lastModifiedBy>
  <cp:lastPrinted>2016-01-14T10:45:00Z</cp:lastPrinted>
  <dcterms:modified xmlns:xsi="http://www.w3.org/2001/XMLSchema-instance" xsi:type="dcterms:W3CDTF">2016-01-14T10:45:00Z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