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d3f5" w14:paraId="dabd3f5" w:rsidRDefault="008571B4" w:rsidP="008571B4" w:rsidR="008571B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1B4" w:rsidP="008571B4" w:rsidR="008571B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571B4" w:rsidP="008571B4" w:rsidR="008571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571B4" w:rsidP="008571B4" w:rsidR="008571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571B4" w:rsidP="008571B4" w:rsidR="008571B4"/>
    <w:p w:rsidRDefault="008571B4" w:rsidP="008571B4" w:rsidR="008571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571B4" w:rsidP="008571B4" w:rsidR="008571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571B4" w:rsidP="008571B4" w:rsidR="008571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571B4" w:rsidP="008571B4" w:rsidR="008571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571B4" w:rsidP="008571B4" w:rsidR="008571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8483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TEHNOFRIGO d. o. o. Umag, Kmeti 27, OIB </w:t>
      </w:r>
      <w:r w:rsidRPr="008571B4">
        <w:rPr>
          <w:rFonts w:cs="Times New Roman" w:eastAsia="Times New Roman"/>
          <w:szCs w:val="24"/>
          <w:lang w:eastAsia="hr-HR"/>
        </w:rPr>
        <w:t>72511085444</w:t>
      </w:r>
      <w:r>
        <w:rPr>
          <w:rFonts w:cs="Times New Roman" w:eastAsia="Times New Roman"/>
          <w:szCs w:val="24"/>
          <w:lang w:eastAsia="hr-HR"/>
        </w:rPr>
        <w:t>, MBS 040107053,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571B4" w:rsidP="008571B4" w:rsidR="008571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571B4" w:rsidP="008571B4" w:rsidR="008571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571B4" w:rsidP="008571B4" w:rsidR="008571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571B4" w:rsidP="008571B4" w:rsidR="008571B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TEHNOFRIGO d. o. o. Umag, Kmeti 27, OIB </w:t>
      </w:r>
      <w:r w:rsidRPr="008571B4">
        <w:rPr>
          <w:rFonts w:cs="Times New Roman" w:eastAsia="Times New Roman"/>
          <w:szCs w:val="24"/>
          <w:lang w:eastAsia="hr-HR"/>
        </w:rPr>
        <w:t>72511085444</w:t>
      </w:r>
      <w:r>
        <w:rPr>
          <w:rFonts w:cs="Times New Roman" w:eastAsia="Times New Roman"/>
          <w:szCs w:val="24"/>
          <w:lang w:eastAsia="hr-HR"/>
        </w:rPr>
        <w:t>, MBS 040107053.</w:t>
      </w:r>
    </w:p>
    <w:p w:rsidRDefault="008571B4" w:rsidP="008571B4" w:rsidR="008571B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571B4" w:rsidP="008571B4" w:rsidR="008571B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571B4" w:rsidP="008571B4" w:rsidR="008571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571B4" w:rsidP="008571B4" w:rsidR="008571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TEHNOFRIGO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1093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218.856,13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571B4" w:rsidP="008571B4" w:rsidR="008571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571B4" w:rsidP="008571B4" w:rsidR="008571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571B4" w:rsidP="008571B4" w:rsidR="008571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571B4" w:rsidP="008571B4" w:rsidR="008571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571B4" w:rsidP="008571B4" w:rsidR="008571B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571B4" w:rsidP="008571B4" w:rsidR="008571B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80E9D">
        <w:rPr>
          <w:rFonts w:cs="Times New Roman" w:eastAsia="Times New Roman"/>
          <w:szCs w:val="24"/>
          <w:lang w:eastAsia="hr-HR"/>
        </w:rPr>
        <w:t>, v. r.</w:t>
      </w:r>
    </w:p>
    <w:p w:rsidRDefault="008571B4" w:rsidP="008571B4" w:rsidR="008571B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571B4" w:rsidP="008571B4" w:rsidR="008571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571B4" w:rsidP="008571B4" w:rsidR="008571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571B4" w:rsidP="008571B4" w:rsidR="008571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571B4" w:rsidP="008571B4" w:rsidR="008571B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8571B4" w:rsidP="008571B4" w:rsidR="008571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>
      <w:pPr>
        <w:tabs>
          <w:tab w:pos="4116" w:val="left"/>
        </w:tabs>
      </w:pPr>
    </w:p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 w:rsidRPr="00D05CA9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8571B4" w:rsidP="008571B4" w:rsidR="008571B4"/>
    <w:p w:rsidRDefault="00731FC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364" w:rsidP="008571B4" w:rsidR="00AF6364">
      <w:r>
        <w:separator/>
      </w:r>
    </w:p>
  </w:endnote>
  <w:endnote w:id="0" w:type="continuationSeparator">
    <w:p w:rsidRDefault="00AF6364" w:rsidP="008571B4" w:rsidR="00AF6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364" w:rsidP="008571B4" w:rsidR="00AF6364">
      <w:r>
        <w:separator/>
      </w:r>
    </w:p>
  </w:footnote>
  <w:footnote w:id="0" w:type="continuationSeparator">
    <w:p w:rsidRDefault="00AF6364" w:rsidP="008571B4" w:rsidR="00AF63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36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1FC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37</w:t>
    </w:r>
    <w:r w:rsidR="008571B4">
      <w:t>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364" w:rsidP="0021081C" w:rsidR="00A81E97">
    <w:pPr>
      <w:pStyle w:val="Zaglavlje"/>
      <w:jc w:val="right"/>
    </w:pPr>
    <w:r>
      <w:t>11 St-37</w:t>
    </w:r>
    <w:r w:rsidR="008571B4">
      <w:t>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218"/>
    <w:rsid w:val="00480E9D"/>
    <w:rsid w:val="00731FC6"/>
    <w:rsid w:val="008571B4"/>
    <w:rsid w:val="009A6044"/>
    <w:rsid w:val="00AF6364"/>
    <w:rsid w:val="00BF033F"/>
    <w:rsid w:val="00D8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1B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71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1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1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1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71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1B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1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F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FC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F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F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1B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71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1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1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1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71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1B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31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F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FC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F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F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TEHNOFRIGO d. o. o. UMAG</izvorni_sadrzaj>
    <derivirana_varijabla naziv="DomainObject.Predmet.ProtustrankaFormated_1">  TEHNOFRIGO d. o. o. UMAG</derivirana_varijabla>
  </DomainObject.Predmet.ProtustrankaFormated>
  <DomainObject.Predmet.ProtustrankaFormatedOIB>
    <izvorni_sadrzaj>  TEHNOFRIGO d. o. o. UMAG, OIB 72511085444</izvorni_sadrzaj>
    <derivirana_varijabla naziv="DomainObject.Predmet.ProtustrankaFormatedOIB_1">  TEHNOFRIGO d. o. o. UMAG, OIB 72511085444</derivirana_varijabla>
  </DomainObject.Predmet.ProtustrankaFormatedOIB>
  <DomainObject.Predmet.ProtustrankaFormatedWithAdress>
    <izvorni_sadrzaj> TEHNOFRIGO d. o. o. UMAG, Kmeti 27, 52470 Umag</izvorni_sadrzaj>
    <derivirana_varijabla naziv="DomainObject.Predmet.ProtustrankaFormatedWithAdress_1"> TEHNOFRIGO d. o. o. UMAG, Kmeti 27, 52470 Umag</derivirana_varijabla>
  </DomainObject.Predmet.ProtustrankaFormatedWithAdress>
  <DomainObject.Predmet.ProtustrankaFormatedWithAdressOIB>
    <izvorni_sadrzaj> TEHNOFRIGO d. o. o. UMAG, OIB 72511085444, Kmeti 27, 52470 Umag</izvorni_sadrzaj>
    <derivirana_varijabla naziv="DomainObject.Predmet.ProtustrankaFormatedWithAdressOIB_1"> TEHNOFRIGO d. o. o. UMAG, OIB 72511085444, Kmeti 27, 52470 Umag</derivirana_varijabla>
  </DomainObject.Predmet.ProtustrankaFormatedWithAdressOIB>
  <DomainObject.Predmet.ProtustrankaWithAdress>
    <izvorni_sadrzaj>TEHNOFRIGO d. o. o. UMAG Kmeti 27, 52470 Umag</izvorni_sadrzaj>
    <derivirana_varijabla naziv="DomainObject.Predmet.ProtustrankaWithAdress_1">TEHNOFRIGO d. o. o. UMAG Kmeti 27, 52470 Umag</derivirana_varijabla>
  </DomainObject.Predmet.ProtustrankaWithAdress>
  <DomainObject.Predmet.ProtustrankaWithAdressOIB>
    <izvorni_sadrzaj>TEHNOFRIGO d. o. o. UMAG, OIB 72511085444, Kmeti 27, 52470 Umag</izvorni_sadrzaj>
    <derivirana_varijabla naziv="DomainObject.Predmet.ProtustrankaWithAdressOIB_1">TEHNOFRIGO d. o. o. UMAG, OIB 72511085444, Kmeti 27, 52470 Umag</derivirana_varijabla>
  </DomainObject.Predmet.ProtustrankaWithAdressOIB>
  <DomainObject.Predmet.ProtustrankaNazivFormated>
    <izvorni_sadrzaj>TEHNOFRIGO d. o. o. UMAG</izvorni_sadrzaj>
    <derivirana_varijabla naziv="DomainObject.Predmet.ProtustrankaNazivFormated_1">TEHNOFRIGO d. o. o. UMAG</derivirana_varijabla>
  </DomainObject.Predmet.ProtustrankaNazivFormated>
  <DomainObject.Predmet.ProtustrankaNazivFormatedOIB>
    <izvorni_sadrzaj>TEHNOFRIGO d. o. o. UMAG, OIB 72511085444</izvorni_sadrzaj>
    <derivirana_varijabla naziv="DomainObject.Predmet.ProtustrankaNazivFormatedOIB_1">TEHNOFRIGO d. o. o. UMAG, OIB 72511085444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218856.13</izvorni_sadrzaj>
    <derivirana_varijabla naziv="DomainObject.Predmet.TrenutnaVrijednost_1">218856.13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TEHNOFRIGO d. o. o. UMAG</item>
    </izvorni_sadrzaj>
    <derivirana_varijabla naziv="DomainObject.Predmet.ProtuStrankaListFormated_1">
      <item>TEHNOFRIGO d. o. o. UMAG</item>
    </derivirana_varijabla>
  </DomainObject.Predmet.ProtuStrankaListFormated>
  <DomainObject.Predmet.ProtuStrankaListFormatedOIB>
    <izvorni_sadrzaj>
      <item>TEHNOFRIGO d. o. o. UMAG, OIB 72511085444</item>
    </izvorni_sadrzaj>
    <derivirana_varijabla naziv="DomainObject.Predmet.ProtuStrankaListFormatedOIB_1">
      <item>TEHNOFRIGO d. o. o. UMAG, OIB 72511085444</item>
    </derivirana_varijabla>
  </DomainObject.Predmet.ProtuStrankaListFormatedOIB>
  <DomainObject.Predmet.ProtuStrankaListFormatedWithAdress>
    <izvorni_sadrzaj>
      <item>TEHNOFRIGO d. o. o. UMAG, Kmeti 27, 52470 Umag</item>
    </izvorni_sadrzaj>
    <derivirana_varijabla naziv="DomainObject.Predmet.ProtuStrankaListFormatedWithAdress_1">
      <item>TEHNOFRIGO d. o. o. UMAG, Kmeti 27, 52470 Umag</item>
    </derivirana_varijabla>
  </DomainObject.Predmet.ProtuStrankaListFormatedWithAdress>
  <DomainObject.Predmet.ProtuStrankaListFormatedWithAdressOIB>
    <izvorni_sadrzaj>
      <item>TEHNOFRIGO d. o. o. UMAG, OIB 72511085444, Kmeti 27, 52470 Umag</item>
    </izvorni_sadrzaj>
    <derivirana_varijabla naziv="DomainObject.Predmet.ProtuStrankaListFormatedWithAdressOIB_1">
      <item>TEHNOFRIGO d. o. o. UMAG, OIB 72511085444, Kmeti 27, 52470 Umag</item>
    </derivirana_varijabla>
  </DomainObject.Predmet.ProtuStrankaListFormatedWithAdressOIB>
  <DomainObject.Predmet.ProtuStrankaListNazivFormated>
    <izvorni_sadrzaj>
      <item>TEHNOFRIGO d. o. o. UMAG</item>
    </izvorni_sadrzaj>
    <derivirana_varijabla naziv="DomainObject.Predmet.ProtuStrankaListNazivFormated_1">
      <item>TEHNOFRIGO d. o. o. UMAG</item>
    </derivirana_varijabla>
  </DomainObject.Predmet.ProtuStrankaListNazivFormated>
  <DomainObject.Predmet.ProtuStrankaListNazivFormatedOIB>
    <izvorni_sadrzaj>
      <item>TEHNOFRIGO d. o. o. UMAG, OIB 72511085444</item>
    </izvorni_sadrzaj>
    <derivirana_varijabla naziv="DomainObject.Predmet.ProtuStrankaListNazivFormatedOIB_1">
      <item>TEHNOFRIGO d. o. o. UMAG, OIB 72511085444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TEHNOFRIGO d. o. o. UMAG</izvorni_sadrzaj>
    <derivirana_varijabla naziv="DomainObject.Predmet.ProtustrankaIDrugi_1">TEHNOFRIGO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TEHNOFRIGO d. o. o. UMAG, OIB 72511085444, Kmeti 27, 52470 Umag</izvorni_sadrzaj>
    <derivirana_varijabla naziv="DomainObject.Predmet.ProtustrankaIDrugiAdressOIB_1">TEHNOFRIGO d. o. o. UMAG, OIB 72511085444, Kmeti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TEHNOFRIGO d. o. o. UMAG</item>
    </izvorni_sadrzaj>
    <derivirana_varijabla naziv="DomainObject.Predmet.SudioniciListNaziv_1">
      <item>FINANCIJSKA AGENCIJA, RC RIJEKA, PODRUŽNICA PULA, PULA</item>
      <item>TEHNOFRIGO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TEHNOFRIGO d. o. o. UMAG, OIB 72511085444, Kmeti 27,52470 Umag</item>
    </izvorni_sadrzaj>
    <derivirana_varijabla naziv="DomainObject.Predmet.SudioniciListAdressOIB_1">
      <item>FINANCIJSKA AGENCIJA, RC RIJEKA, PODRUŽNICA PULA, PULA, OIB 85821130368, Giardini 5,52100 Pula</item>
      <item>TEHNOFRIGO d. o. o. UMAG, OIB 72511085444, Kmeti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72511085444</item>
    </izvorni_sadrzaj>
    <derivirana_varijabla naziv="DomainObject.Predmet.SudioniciListNazivOIB_1">
      <item>, OIB 85821130368</item>
      <item>, OIB 72511085444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1995</properties:Characters>
  <properties:Lines>94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2015-11-26T09:11:00Z</dcterms:created>
  <dc:creator>Mihaela Kaligari</dc:creator>
  <dc:description/>
  <cp:keywords/>
  <cp:lastModifiedBy>Mihaela Kaligari</cp:lastModifiedBy>
  <cp:lastPrinted>2015-12-10T08:12:00Z</cp:lastPrinted>
  <dcterms:modified xmlns:xsi="http://www.w3.org/2001/XMLSchema-instance" xsi:type="dcterms:W3CDTF">2015-12-10T08:13:00Z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