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0d35" w14:paraId="daa0d35" w:rsidRDefault="000610AA" w:rsidP="000610AA" w:rsidR="000610A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10AA" w:rsidP="000610AA" w:rsidR="000610A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610AA" w:rsidP="000610AA" w:rsidR="000610A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610AA" w:rsidP="000610AA" w:rsidR="000610A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610AA" w:rsidP="000610AA" w:rsidR="000610A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610AA" w:rsidP="000610AA" w:rsidR="000610A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610AA" w:rsidP="000610AA" w:rsidR="000610AA" w:rsidRPr="005D578C">
      <w:pPr>
        <w:jc w:val="center"/>
        <w:rPr>
          <w:rFonts w:cs="Times New Roman" w:eastAsia="Times New Roman"/>
          <w:szCs w:val="24"/>
        </w:rPr>
      </w:pPr>
    </w:p>
    <w:p w:rsidRDefault="000610AA" w:rsidP="000610AA" w:rsidR="000610A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610AA" w:rsidP="000610AA" w:rsidR="000610AA" w:rsidRPr="005D578C">
      <w:pPr>
        <w:rPr>
          <w:rFonts w:cs="Times New Roman" w:eastAsia="Times New Roman"/>
          <w:szCs w:val="24"/>
        </w:rPr>
      </w:pPr>
    </w:p>
    <w:p w:rsidRDefault="000610AA" w:rsidP="000610AA" w:rsidR="000610A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B92CA1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6794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PEKICI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Pomer, Pomer 295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50642090214, MBS 130017401, </w:t>
      </w:r>
      <w:r w:rsidR="004A43CE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2016.</w:t>
      </w:r>
    </w:p>
    <w:p w:rsidRDefault="000610AA" w:rsidP="000610AA" w:rsidR="000610AA" w:rsidRPr="005D578C">
      <w:pPr>
        <w:rPr>
          <w:rFonts w:cs="Times New Roman" w:eastAsia="Times New Roman"/>
          <w:szCs w:val="24"/>
        </w:rPr>
      </w:pPr>
    </w:p>
    <w:p w:rsidRDefault="000610AA" w:rsidP="000610AA" w:rsidR="000610A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610AA" w:rsidP="000610AA" w:rsidR="000610AA" w:rsidRPr="005D578C">
      <w:pPr>
        <w:rPr>
          <w:rFonts w:cs="Times New Roman" w:eastAsia="Times New Roman"/>
          <w:szCs w:val="24"/>
        </w:rPr>
      </w:pPr>
    </w:p>
    <w:p w:rsidRDefault="000610AA" w:rsidP="000610AA" w:rsidR="000610A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PEKICI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Pomer, Pomer 295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50642090214, MBS 130017401,</w:t>
      </w:r>
      <w:r w:rsidRPr="005D578C">
        <w:rPr>
          <w:rFonts w:cs="Times New Roman" w:eastAsia="Times New Roman"/>
          <w:szCs w:val="24"/>
        </w:rPr>
        <w:t xml:space="preserve"> s danom </w:t>
      </w:r>
      <w:r w:rsidR="004A43CE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4A43CE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0610AA" w:rsidP="000610AA" w:rsidR="000610AA" w:rsidRPr="005D578C">
      <w:pPr>
        <w:rPr>
          <w:rFonts w:cs="Times New Roman" w:eastAsia="Times New Roman"/>
          <w:szCs w:val="24"/>
        </w:rPr>
      </w:pPr>
    </w:p>
    <w:p w:rsidRDefault="000610AA" w:rsidP="000610AA" w:rsidR="000610A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0610AA" w:rsidP="000610AA" w:rsidR="000610AA">
      <w:pPr>
        <w:ind w:firstLine="708"/>
        <w:rPr>
          <w:rFonts w:cs="Times New Roman" w:eastAsia="Times New Roman"/>
          <w:szCs w:val="20"/>
        </w:rPr>
      </w:pPr>
    </w:p>
    <w:p w:rsidRDefault="000610AA" w:rsidP="000610AA" w:rsidR="000610A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PEKICI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Pomer, Pomer 295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50642090214, MBS 130017401.</w:t>
      </w:r>
    </w:p>
    <w:p w:rsidRDefault="000610AA" w:rsidP="000610AA" w:rsidR="000610AA">
      <w:pPr>
        <w:rPr>
          <w:rFonts w:cs="Times New Roman" w:eastAsia="Times New Roman"/>
          <w:szCs w:val="24"/>
        </w:rPr>
      </w:pPr>
    </w:p>
    <w:p w:rsidRDefault="000610AA" w:rsidP="000610AA" w:rsidR="000610A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PEKICI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Pomer, Pomer 295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50642090214, MBS 130017401.</w:t>
      </w:r>
    </w:p>
    <w:p w:rsidRDefault="000610AA" w:rsidP="000610AA" w:rsidR="000610AA">
      <w:pPr>
        <w:rPr>
          <w:rFonts w:cs="Times New Roman" w:eastAsia="Times New Roman"/>
          <w:szCs w:val="24"/>
        </w:rPr>
      </w:pPr>
    </w:p>
    <w:p w:rsidRDefault="000610AA" w:rsidP="000610AA" w:rsidR="000610AA" w:rsidRPr="005D578C">
      <w:pPr>
        <w:rPr>
          <w:rFonts w:cs="Times New Roman" w:eastAsia="Times New Roman"/>
          <w:szCs w:val="24"/>
        </w:rPr>
      </w:pPr>
    </w:p>
    <w:p w:rsidRDefault="000610AA" w:rsidP="000610AA" w:rsidR="000610A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610AA" w:rsidP="000610AA" w:rsidR="000610AA">
      <w:pPr>
        <w:ind w:firstLine="708"/>
        <w:rPr>
          <w:rFonts w:cs="Times New Roman" w:eastAsia="Times New Roman"/>
          <w:szCs w:val="24"/>
        </w:rPr>
      </w:pPr>
    </w:p>
    <w:p w:rsidRDefault="000610AA" w:rsidP="000610AA" w:rsidR="000610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PEKICI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Pomer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St-376/2015-3 od 26. studenog 2015. pokrenuo skraćeni stečajni postupak nad dužnikom PEKICI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Pomer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10.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St-376/2015-4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610AA" w:rsidP="000610AA" w:rsidR="000610A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610AA" w:rsidP="000610AA" w:rsidR="000610AA" w:rsidRPr="005D578C">
      <w:pPr>
        <w:rPr>
          <w:rFonts w:cs="Times New Roman" w:eastAsia="Times New Roman"/>
          <w:szCs w:val="24"/>
        </w:rPr>
      </w:pPr>
    </w:p>
    <w:p w:rsidRDefault="000610AA" w:rsidP="000610AA" w:rsidR="000610A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A43CE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610AA" w:rsidP="000610AA" w:rsidR="000610AA" w:rsidRPr="005D578C">
      <w:pPr>
        <w:jc w:val="center"/>
        <w:rPr>
          <w:rFonts w:cs="Times New Roman" w:eastAsia="Times New Roman"/>
          <w:szCs w:val="24"/>
        </w:rPr>
      </w:pPr>
    </w:p>
    <w:p w:rsidRDefault="000610AA" w:rsidP="00B92CA1" w:rsidR="000610AA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0610AA" w:rsidP="00B92CA1" w:rsidR="000610AA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4A43CE">
        <w:rPr>
          <w:rFonts w:cs="Times New Roman" w:eastAsia="Times New Roman"/>
          <w:szCs w:val="24"/>
        </w:rPr>
        <w:t xml:space="preserve">, v. r. </w:t>
      </w:r>
    </w:p>
    <w:p w:rsidRDefault="000610AA" w:rsidP="000610AA" w:rsidR="000610AA">
      <w:pPr>
        <w:jc w:val="left"/>
        <w:rPr>
          <w:rFonts w:cs="Times New Roman" w:eastAsia="Times New Roman"/>
          <w:szCs w:val="24"/>
        </w:rPr>
      </w:pPr>
    </w:p>
    <w:p w:rsidRDefault="00B92CA1" w:rsidP="000610AA" w:rsidR="00B92CA1" w:rsidRPr="005D578C">
      <w:pPr>
        <w:jc w:val="left"/>
        <w:rPr>
          <w:rFonts w:cs="Times New Roman" w:eastAsia="Times New Roman"/>
          <w:szCs w:val="24"/>
        </w:rPr>
      </w:pPr>
    </w:p>
    <w:p w:rsidRDefault="000610AA" w:rsidP="000610AA" w:rsidR="000610A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610AA" w:rsidP="000610AA" w:rsidR="000610A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610AA" w:rsidP="000610AA" w:rsidR="000610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610AA" w:rsidP="000610AA" w:rsidR="000610AA">
      <w:pPr>
        <w:rPr>
          <w:rFonts w:cs="Times New Roman" w:eastAsia="Times New Roman"/>
          <w:szCs w:val="24"/>
        </w:rPr>
      </w:pPr>
    </w:p>
    <w:p w:rsidRDefault="000610AA" w:rsidP="000610AA" w:rsidR="000610AA" w:rsidRPr="005D578C">
      <w:pPr>
        <w:rPr>
          <w:rFonts w:cs="Times New Roman" w:eastAsia="Times New Roman"/>
          <w:szCs w:val="24"/>
        </w:rPr>
      </w:pPr>
    </w:p>
    <w:p w:rsidRDefault="000610AA" w:rsidP="000610AA" w:rsidR="000610A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610AA" w:rsidP="000610AA" w:rsidR="000610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610AA" w:rsidP="000610AA" w:rsidR="000610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PEKICI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Pomer, Pomer 295,</w:t>
      </w:r>
    </w:p>
    <w:p w:rsidRDefault="000610AA" w:rsidP="000610AA" w:rsidR="000610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</w:t>
      </w:r>
      <w:r w:rsidR="00B92CA1">
        <w:rPr>
          <w:rFonts w:cs="Times New Roman" w:eastAsia="Times New Roman"/>
          <w:szCs w:val="24"/>
        </w:rPr>
        <w:t>ovlaštene za zastupanje dužnika –</w:t>
      </w:r>
      <w:r>
        <w:rPr>
          <w:rFonts w:cs="Times New Roman" w:eastAsia="Times New Roman"/>
          <w:szCs w:val="24"/>
        </w:rPr>
        <w:t xml:space="preserve"> Mladen Ivančić, Pomer, Pomer 295 i Raymond William Hume, Shackleton Lodge, Swordlestown, Naas, Co. Kildare (Irska)</w:t>
      </w:r>
      <w:r w:rsidR="004A43CE">
        <w:rPr>
          <w:rFonts w:cs="Times New Roman" w:eastAsia="Times New Roman"/>
          <w:szCs w:val="24"/>
        </w:rPr>
        <w:t>,</w:t>
      </w:r>
    </w:p>
    <w:p w:rsidRDefault="000610AA" w:rsidP="000610AA" w:rsidR="000610A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0610AA" w:rsidP="000610AA" w:rsidR="000610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610AA" w:rsidP="000610AA" w:rsidR="000610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</w:t>
      </w:r>
      <w:r>
        <w:rPr>
          <w:rFonts w:cs="Times New Roman" w:eastAsia="Times New Roman"/>
          <w:szCs w:val="24"/>
        </w:rPr>
        <w:t>,</w:t>
      </w:r>
    </w:p>
    <w:p w:rsidRDefault="000610AA" w:rsidP="000610AA" w:rsidR="000610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610AA" w:rsidP="000610AA" w:rsidR="000610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610AA" w:rsidP="000610AA" w:rsidR="000610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610AA" w:rsidP="000610AA" w:rsidR="000610AA" w:rsidRPr="00EB7ECC"/>
    <w:p w:rsidRDefault="000610AA" w:rsidP="000610AA" w:rsidR="000610AA">
      <w:pPr>
        <w:jc w:val="left"/>
        <w:rPr>
          <w:rFonts w:cs="Times New Roman" w:eastAsia="Times New Roman"/>
          <w:szCs w:val="24"/>
        </w:rPr>
      </w:pPr>
    </w:p>
    <w:p w:rsidRDefault="000610AA" w:rsidP="000610AA" w:rsidR="000610AA"/>
    <w:p w:rsidRDefault="000610AA" w:rsidP="000610AA" w:rsidR="000610AA">
      <w:pPr>
        <w:jc w:val="left"/>
        <w:rPr>
          <w:rFonts w:cs="Times New Roman" w:eastAsia="Times New Roman"/>
          <w:szCs w:val="24"/>
        </w:rPr>
      </w:pPr>
    </w:p>
    <w:p w:rsidRDefault="000610AA" w:rsidP="000610AA" w:rsidR="000610AA">
      <w:pPr>
        <w:jc w:val="left"/>
        <w:rPr>
          <w:rFonts w:cs="Times New Roman" w:eastAsia="Times New Roman"/>
          <w:szCs w:val="24"/>
        </w:rPr>
      </w:pPr>
    </w:p>
    <w:p w:rsidRDefault="000610AA" w:rsidP="000610AA" w:rsidR="000610AA">
      <w:pPr>
        <w:jc w:val="left"/>
        <w:rPr>
          <w:rFonts w:cs="Times New Roman" w:eastAsia="Times New Roman"/>
          <w:szCs w:val="24"/>
        </w:rPr>
      </w:pPr>
    </w:p>
    <w:p w:rsidRDefault="000610AA" w:rsidP="000610AA" w:rsidR="000610AA">
      <w:pPr>
        <w:jc w:val="left"/>
        <w:rPr>
          <w:rFonts w:cs="Times New Roman" w:eastAsia="Times New Roman"/>
          <w:szCs w:val="24"/>
        </w:rPr>
      </w:pPr>
    </w:p>
    <w:p w:rsidRDefault="000610AA" w:rsidP="000610AA" w:rsidR="000610AA">
      <w:pPr>
        <w:jc w:val="left"/>
        <w:rPr>
          <w:rFonts w:cs="Times New Roman" w:eastAsia="Times New Roman"/>
          <w:szCs w:val="24"/>
        </w:rPr>
      </w:pPr>
    </w:p>
    <w:p w:rsidRDefault="000610AA" w:rsidP="000610AA" w:rsidR="000610AA">
      <w:pPr>
        <w:jc w:val="left"/>
        <w:rPr>
          <w:rFonts w:cs="Times New Roman" w:eastAsia="Times New Roman"/>
          <w:szCs w:val="24"/>
        </w:rPr>
      </w:pPr>
    </w:p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0AA" w:rsidP="000610AA" w:rsidR="000610AA">
      <w:r>
        <w:separator/>
      </w:r>
    </w:p>
  </w:endnote>
  <w:endnote w:id="0" w:type="continuationSeparator">
    <w:p w:rsidRDefault="000610AA" w:rsidP="000610AA" w:rsidR="00061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0AA" w:rsidP="000610AA" w:rsidR="000610AA">
      <w:r>
        <w:separator/>
      </w:r>
    </w:p>
  </w:footnote>
  <w:footnote w:id="0" w:type="continuationSeparator">
    <w:p w:rsidRDefault="000610AA" w:rsidP="000610AA" w:rsidR="000610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0AA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E0FD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St-376/2015-5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0AA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St-376/2015-5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5D82"/>
    <w:rsid w:val="000610AA"/>
    <w:rsid w:val="000D5D82"/>
    <w:rsid w:val="001E0FD4"/>
    <w:rsid w:val="004A43CE"/>
    <w:rsid w:val="006A144F"/>
    <w:rsid w:val="00B92CA1"/>
    <w:rsid w:val="00C1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10A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10A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610A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10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10A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10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10A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F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FD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0FD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0FD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0FD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10A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10A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610A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10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10A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10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10A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F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FD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0FD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0FD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0FD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St-376/2015</izvorni_sadrzaj>
    <derivirana_varijabla naziv="DomainObject.Predmet.OznakaBroj_1">St-376/2015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PEKICI d.o.o. POMER</izvorni_sadrzaj>
    <derivirana_varijabla naziv="DomainObject.Predmet.ProtustrankaFormated_1">  PEKICI d.o.o. POMER</derivirana_varijabla>
  </DomainObject.Predmet.ProtustrankaFormated>
  <DomainObject.Predmet.ProtustrankaFormatedOIB>
    <izvorni_sadrzaj>  PEKICI d.o.o. POMER, OIB 50642090214</izvorni_sadrzaj>
    <derivirana_varijabla naziv="DomainObject.Predmet.ProtustrankaFormatedOIB_1">  PEKICI d.o.o. POMER, OIB 50642090214</derivirana_varijabla>
  </DomainObject.Predmet.ProtustrankaFormatedOIB>
  <DomainObject.Predmet.ProtustrankaFormatedWithAdress>
    <izvorni_sadrzaj> PEKICI d.o.o. POMER, Pomer 295, 52100 Pomer</izvorni_sadrzaj>
    <derivirana_varijabla naziv="DomainObject.Predmet.ProtustrankaFormatedWithAdress_1"> PEKICI d.o.o. POMER, Pomer 295, 52100 Pomer</derivirana_varijabla>
  </DomainObject.Predmet.ProtustrankaFormatedWithAdress>
  <DomainObject.Predmet.ProtustrankaFormatedWithAdressOIB>
    <izvorni_sadrzaj> PEKICI d.o.o. POMER, OIB 50642090214, Pomer 295, 52100 Pomer</izvorni_sadrzaj>
    <derivirana_varijabla naziv="DomainObject.Predmet.ProtustrankaFormatedWithAdressOIB_1"> PEKICI d.o.o. POMER, OIB 50642090214, Pomer 295, 52100 Pomer</derivirana_varijabla>
  </DomainObject.Predmet.ProtustrankaFormatedWithAdressOIB>
  <DomainObject.Predmet.ProtustrankaWithAdress>
    <izvorni_sadrzaj>PEKICI d.o.o. POMER Pomer 295, 52100 Pomer</izvorni_sadrzaj>
    <derivirana_varijabla naziv="DomainObject.Predmet.ProtustrankaWithAdress_1">PEKICI d.o.o. POMER Pomer 295, 52100 Pomer</derivirana_varijabla>
  </DomainObject.Predmet.ProtustrankaWithAdress>
  <DomainObject.Predmet.ProtustrankaWithAdressOIB>
    <izvorni_sadrzaj>PEKICI d.o.o. POMER, OIB 50642090214, Pomer 295, 52100 Pomer</izvorni_sadrzaj>
    <derivirana_varijabla naziv="DomainObject.Predmet.ProtustrankaWithAdressOIB_1">PEKICI d.o.o. POMER, OIB 50642090214, Pomer 295, 52100 Pomer</derivirana_varijabla>
  </DomainObject.Predmet.ProtustrankaWithAdressOIB>
  <DomainObject.Predmet.ProtustrankaNazivFormated>
    <izvorni_sadrzaj>PEKICI d.o.o. POMER</izvorni_sadrzaj>
    <derivirana_varijabla naziv="DomainObject.Predmet.ProtustrankaNazivFormated_1">PEKICI d.o.o. POMER</derivirana_varijabla>
  </DomainObject.Predmet.ProtustrankaNazivFormated>
  <DomainObject.Predmet.ProtustrankaNazivFormatedOIB>
    <izvorni_sadrzaj>PEKICI d.o.o. POMER, OIB 50642090214</izvorni_sadrzaj>
    <derivirana_varijabla naziv="DomainObject.Predmet.ProtustrankaNazivFormatedOIB_1">PEKICI d.o.o. POMER, OIB 50642090214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167890.57</izvorni_sadrzaj>
    <derivirana_varijabla naziv="DomainObject.Predmet.TrenutnaVrijednost_1">167890.57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PEKICI d.o.o. POMER</item>
    </izvorni_sadrzaj>
    <derivirana_varijabla naziv="DomainObject.Predmet.ProtuStrankaListFormated_1">
      <item>PEKICI d.o.o. POMER</item>
    </derivirana_varijabla>
  </DomainObject.Predmet.ProtuStrankaListFormated>
  <DomainObject.Predmet.ProtuStrankaListFormatedOIB>
    <izvorni_sadrzaj>
      <item>PEKICI d.o.o. POMER, OIB 50642090214</item>
    </izvorni_sadrzaj>
    <derivirana_varijabla naziv="DomainObject.Predmet.ProtuStrankaListFormatedOIB_1">
      <item>PEKICI d.o.o. POMER, OIB 50642090214</item>
    </derivirana_varijabla>
  </DomainObject.Predmet.ProtuStrankaListFormatedOIB>
  <DomainObject.Predmet.ProtuStrankaListFormatedWithAdress>
    <izvorni_sadrzaj>
      <item>PEKICI d.o.o. POMER, Pomer 295, 52100 Pomer</item>
    </izvorni_sadrzaj>
    <derivirana_varijabla naziv="DomainObject.Predmet.ProtuStrankaListFormatedWithAdress_1">
      <item>PEKICI d.o.o. POMER, Pomer 295, 52100 Pomer</item>
    </derivirana_varijabla>
  </DomainObject.Predmet.ProtuStrankaListFormatedWithAdress>
  <DomainObject.Predmet.ProtuStrankaListFormatedWithAdressOIB>
    <izvorni_sadrzaj>
      <item>PEKICI d.o.o. POMER, OIB 50642090214, Pomer 295, 52100 Pomer</item>
    </izvorni_sadrzaj>
    <derivirana_varijabla naziv="DomainObject.Predmet.ProtuStrankaListFormatedWithAdressOIB_1">
      <item>PEKICI d.o.o. POMER, OIB 50642090214, Pomer 295, 52100 Pomer</item>
    </derivirana_varijabla>
  </DomainObject.Predmet.ProtuStrankaListFormatedWithAdressOIB>
  <DomainObject.Predmet.ProtuStrankaListNazivFormated>
    <izvorni_sadrzaj>
      <item>PEKICI d.o.o. POMER</item>
    </izvorni_sadrzaj>
    <derivirana_varijabla naziv="DomainObject.Predmet.ProtuStrankaListNazivFormated_1">
      <item>PEKICI d.o.o. POMER</item>
    </derivirana_varijabla>
  </DomainObject.Predmet.ProtuStrankaListNazivFormated>
  <DomainObject.Predmet.ProtuStrankaListNazivFormatedOIB>
    <izvorni_sadrzaj>
      <item>PEKICI d.o.o. POMER, OIB 50642090214</item>
    </izvorni_sadrzaj>
    <derivirana_varijabla naziv="DomainObject.Predmet.ProtuStrankaListNazivFormatedOIB_1">
      <item>PEKICI d.o.o. POMER, OIB 50642090214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PEKICI d.o.o. POMER</izvorni_sadrzaj>
    <derivirana_varijabla naziv="DomainObject.Predmet.ProtustrankaIDrugi_1">PEKICI d.o.o. POMER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PEKICI d.o.o. POMER, OIB 50642090214, Pomer 295, 52100 Pomer</izvorni_sadrzaj>
    <derivirana_varijabla naziv="DomainObject.Predmet.ProtustrankaIDrugiAdressOIB_1">PEKICI d.o.o. POMER, OIB 50642090214, Pomer 295, 52100 Pomer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PEKICI d.o.o. POMER</item>
    </izvorni_sadrzaj>
    <derivirana_varijabla naziv="DomainObject.Predmet.SudioniciListNaziv_1">
      <item>FINANCIJSKA AGENCIJA, RC RIJEKA, PODRUŽNICA PULA, PULA</item>
      <item>PEKICI d.o.o. POMER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PEKICI d.o.o. POMER, OIB 50642090214, Pomer 295,52100 Pomer</item>
    </izvorni_sadrzaj>
    <derivirana_varijabla naziv="DomainObject.Predmet.SudioniciListAdressOIB_1">
      <item>FINANCIJSKA AGENCIJA, RC RIJEKA, PODRUŽNICA PULA, PULA, OIB 85821130368, Giardini 5,52100 Pula</item>
      <item>PEKICI d.o.o. POMER, OIB 50642090214, Pomer 295,52100 Pomer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50642090214</item>
    </izvorni_sadrzaj>
    <derivirana_varijabla naziv="DomainObject.Predmet.SudioniciListNazivOIB_1">
      <item>, OIB 85821130368</item>
      <item>, OIB 50642090214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609</properties:Words>
  <properties:Characters>3249</properties:Characters>
  <properties:Lines>87</properties:Lines>
  <properties:Paragraphs>30</properties:Paragraphs>
  <properties:TotalTime>6</properties:TotalTime>
  <properties:ScaleCrop>false</properties:ScaleCrop>
  <properties:LinksUpToDate>false</properties:LinksUpToDate>
  <properties:CharactersWithSpaces>3880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2016-01-29T10:54:00Z</dcterms:created>
  <dc:creator>Mihaela Kaligari</dc:creator>
  <dc:description/>
  <cp:keywords/>
  <cp:lastModifiedBy>Mihaela Kaligari</cp:lastModifiedBy>
  <cp:lastPrinted>2016-02-04T10:42:00Z</cp:lastPrinted>
  <dcterms:modified xmlns:xsi="http://www.w3.org/2001/XMLSchema-instance" xsi:type="dcterms:W3CDTF">2016-02-04T10:54:00Z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