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59c1a" w14:paraId="3359c1a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5799A" w:rsidP="0025799A" w:rsidR="0025799A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St-500/2017-5.</w:t>
      </w:r>
    </w:p>
    <w:p w:rsidRDefault="0025799A" w:rsidP="0025799A" w:rsidR="0025799A">
      <w:pPr>
        <w:jc w:val="right"/>
        <w:rPr>
          <w:rFonts w:hAnsi="Arial" w:ascii="Arial"/>
        </w:rPr>
      </w:pPr>
    </w:p>
    <w:p w:rsidRDefault="0025799A" w:rsidP="0025799A" w:rsidR="0025799A">
      <w:pPr>
        <w:rPr>
          <w:rFonts w:hAnsi="Arial" w:ascii="Arial"/>
          <w:b/>
        </w:rPr>
      </w:pPr>
    </w:p>
    <w:p w:rsidRDefault="0025799A" w:rsidP="0025799A" w:rsidR="0025799A">
      <w:pPr>
        <w:jc w:val="center"/>
        <w:rPr>
          <w:rFonts w:hAnsi="Arial" w:ascii="Arial"/>
          <w:b/>
        </w:rPr>
      </w:pPr>
    </w:p>
    <w:p w:rsidRDefault="0025799A" w:rsidP="0025799A" w:rsidR="0025799A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 H R V A T S K A</w:t>
      </w:r>
    </w:p>
    <w:p w:rsidRDefault="0025799A" w:rsidP="0025799A" w:rsidR="0025799A">
      <w:pPr>
        <w:jc w:val="center"/>
        <w:rPr>
          <w:rFonts w:hAnsi="Arial" w:ascii="Arial"/>
          <w:b/>
        </w:rPr>
      </w:pPr>
    </w:p>
    <w:p w:rsidRDefault="0025799A" w:rsidP="0025799A" w:rsidR="0025799A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25799A" w:rsidP="0025799A" w:rsidR="0025799A">
      <w:pPr>
        <w:jc w:val="center"/>
        <w:rPr>
          <w:rFonts w:hAnsi="Arial" w:ascii="Arial"/>
          <w:b/>
        </w:rPr>
      </w:pPr>
    </w:p>
    <w:p w:rsidRDefault="0025799A" w:rsidP="0025799A" w:rsidR="0025799A">
      <w:pPr>
        <w:jc w:val="both"/>
        <w:rPr>
          <w:rFonts w:hAnsi="Arial" w:ascii="Arial"/>
        </w:rPr>
      </w:pPr>
    </w:p>
    <w:p w:rsidRDefault="0025799A" w:rsidP="0025799A" w:rsidR="0025799A">
      <w:pPr>
        <w:jc w:val="both"/>
        <w:rPr>
          <w:rFonts w:cs="Arial" w:hAnsi="Arial" w:ascii="Arial"/>
          <w:sz w:val="28"/>
          <w:szCs w:val="28"/>
        </w:rPr>
      </w:pPr>
      <w:r>
        <w:rPr>
          <w:rFonts w:cs="Arial" w:hAnsi="Arial" w:ascii="Arial"/>
          <w:sz w:val="28"/>
          <w:szCs w:val="28"/>
        </w:rPr>
        <w:t xml:space="preserve">TRGOVAČKI SUD U BJELOVARU, po sucu Tomislavu </w:t>
      </w:r>
      <w:proofErr w:type="spellStart"/>
      <w:r>
        <w:rPr>
          <w:rFonts w:cs="Arial" w:hAnsi="Arial" w:ascii="Arial"/>
          <w:sz w:val="28"/>
          <w:szCs w:val="28"/>
        </w:rPr>
        <w:t>Mrazoviću</w:t>
      </w:r>
      <w:proofErr w:type="spellEnd"/>
      <w:r>
        <w:rPr>
          <w:rFonts w:cs="Arial" w:hAnsi="Arial" w:ascii="Arial"/>
          <w:sz w:val="28"/>
          <w:szCs w:val="28"/>
        </w:rPr>
        <w:t xml:space="preserve">, u </w:t>
      </w:r>
      <w:proofErr w:type="spellStart"/>
      <w:r>
        <w:rPr>
          <w:rFonts w:cs="Arial" w:hAnsi="Arial" w:ascii="Arial"/>
          <w:sz w:val="28"/>
          <w:szCs w:val="28"/>
        </w:rPr>
        <w:t>predstečajnom</w:t>
      </w:r>
      <w:proofErr w:type="spellEnd"/>
      <w:r>
        <w:rPr>
          <w:rFonts w:cs="Arial" w:hAnsi="Arial" w:ascii="Arial"/>
          <w:sz w:val="28"/>
          <w:szCs w:val="28"/>
        </w:rPr>
        <w:t xml:space="preserve"> postupku  nad dužnikom VRT d.o.o. za proizvodnju, sjemenarstvo, trgovinu i usluge iz Bjelovara, Matice Hrvatske 4/1, OIB 68416812428, dana 26. rujna 2017. godine</w:t>
      </w:r>
    </w:p>
    <w:p w:rsidRDefault="0025799A" w:rsidP="0025799A" w:rsidR="0025799A">
      <w:pPr>
        <w:jc w:val="both"/>
        <w:rPr>
          <w:rFonts w:cs="Arial" w:hAnsi="Arial" w:ascii="Arial"/>
          <w:sz w:val="28"/>
          <w:szCs w:val="28"/>
        </w:rPr>
      </w:pPr>
    </w:p>
    <w:p w:rsidRDefault="0025799A" w:rsidP="0025799A" w:rsidR="0025799A">
      <w:pPr>
        <w:jc w:val="center"/>
        <w:rPr>
          <w:rFonts w:cs="Arial" w:hAnsi="Arial" w:ascii="Arial"/>
          <w:b/>
          <w:sz w:val="28"/>
          <w:szCs w:val="28"/>
        </w:rPr>
      </w:pPr>
    </w:p>
    <w:p w:rsidRDefault="0025799A" w:rsidP="0025799A" w:rsidR="0025799A">
      <w:pPr>
        <w:jc w:val="center"/>
        <w:rPr>
          <w:rFonts w:cs="Arial" w:hAnsi="Arial" w:ascii="Arial"/>
          <w:b/>
          <w:sz w:val="28"/>
          <w:szCs w:val="28"/>
        </w:rPr>
      </w:pPr>
      <w:r>
        <w:rPr>
          <w:rFonts w:cs="Arial" w:hAnsi="Arial" w:ascii="Arial"/>
          <w:b/>
          <w:sz w:val="28"/>
          <w:szCs w:val="28"/>
        </w:rPr>
        <w:t>r i j e š i o   j e</w:t>
      </w:r>
    </w:p>
    <w:p w:rsidRDefault="0025799A" w:rsidP="0025799A" w:rsidR="0025799A">
      <w:pPr>
        <w:jc w:val="center"/>
        <w:rPr>
          <w:rFonts w:cs="Arial" w:hAnsi="Arial" w:ascii="Arial"/>
          <w:b/>
          <w:sz w:val="28"/>
          <w:szCs w:val="28"/>
        </w:rPr>
      </w:pPr>
    </w:p>
    <w:p w:rsidRDefault="0025799A" w:rsidP="0025799A" w:rsidR="0025799A">
      <w:pPr>
        <w:jc w:val="both"/>
        <w:rPr>
          <w:rFonts w:cs="Arial" w:hAnsi="Arial" w:ascii="Arial"/>
          <w:sz w:val="28"/>
          <w:szCs w:val="28"/>
        </w:rPr>
      </w:pPr>
      <w:r>
        <w:rPr>
          <w:rFonts w:cs="Arial" w:hAnsi="Arial" w:ascii="Arial"/>
          <w:sz w:val="28"/>
          <w:szCs w:val="28"/>
        </w:rPr>
        <w:tab/>
      </w:r>
      <w:proofErr w:type="spellStart"/>
      <w:r>
        <w:rPr>
          <w:rFonts w:cs="Arial" w:hAnsi="Arial" w:ascii="Arial"/>
          <w:b/>
          <w:sz w:val="28"/>
          <w:szCs w:val="28"/>
        </w:rPr>
        <w:t>I.</w:t>
      </w:r>
      <w:r>
        <w:rPr>
          <w:rFonts w:cs="Arial" w:hAnsi="Arial" w:ascii="Arial"/>
          <w:sz w:val="28"/>
          <w:szCs w:val="28"/>
        </w:rPr>
        <w:t>Utvrđuje</w:t>
      </w:r>
      <w:proofErr w:type="spellEnd"/>
      <w:r>
        <w:rPr>
          <w:rFonts w:cs="Arial" w:hAnsi="Arial" w:ascii="Arial"/>
          <w:sz w:val="28"/>
          <w:szCs w:val="28"/>
        </w:rPr>
        <w:t xml:space="preserve"> se da je dana 01. ožujka 2017. godine prihvaćen izmijenjeni Plan restrukturiranja dužnika VRT d.o.o. iz Bjelovara objavljen dana 22. veljače 2017. godine na e-oglasnoj ploči Trgovačkog suda u Bjelovaru, te se potvrđuje </w:t>
      </w:r>
      <w:proofErr w:type="spellStart"/>
      <w:r>
        <w:rPr>
          <w:rFonts w:cs="Arial" w:hAnsi="Arial" w:ascii="Arial"/>
          <w:sz w:val="28"/>
          <w:szCs w:val="28"/>
        </w:rPr>
        <w:t>predstečajni</w:t>
      </w:r>
      <w:proofErr w:type="spellEnd"/>
      <w:r>
        <w:rPr>
          <w:rFonts w:cs="Arial" w:hAnsi="Arial" w:ascii="Arial"/>
          <w:sz w:val="28"/>
          <w:szCs w:val="28"/>
        </w:rPr>
        <w:t xml:space="preserve"> sporazum zaključen između dužnika VRT d.o.o. za proizvodnju, sjemenarstvo, trgovinu i usluge iz Bjelovara, Matice Hrvatske 4/1, OIB 68416812428 i dolje navedenih vjerovnika na način da se utvrđenim tražbinama otpiše 80% glavnice i 100% kamata, a da se po počeku od 2 godine namiri 20% iznosa glavnice u jednakim polugodišnjim ratama tijekom razdoblja od 5 godina, što ukupno čini deset polugodišnjih rata. Rate će dospijevati na svaki 31.03. i 30.09. u godini od kojih prva rata dospijeva 30.09.2018. godine, a zadnja 31.03.2023. godine u iznosima kako slijedi:</w:t>
      </w:r>
    </w:p>
    <w:p w:rsidRDefault="0025799A" w:rsidP="0025799A" w:rsidR="0025799A">
      <w:pPr>
        <w:jc w:val="center"/>
        <w:rPr>
          <w:b/>
          <w:sz w:val="16"/>
          <w:szCs w:val="16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47"/>
        <w:gridCol w:w="221"/>
        <w:gridCol w:w="221"/>
        <w:gridCol w:w="1516"/>
        <w:gridCol w:w="800"/>
        <w:gridCol w:w="1353"/>
        <w:gridCol w:w="890"/>
        <w:gridCol w:w="890"/>
        <w:gridCol w:w="901"/>
        <w:gridCol w:w="818"/>
        <w:gridCol w:w="1632"/>
      </w:tblGrid>
      <w:tr w:rsidTr="0025799A" w:rsidR="0025799A">
        <w:trPr>
          <w:trHeight w:val="990"/>
        </w:trPr>
        <w:tc>
          <w:tcPr>
            <w:tcW w:type="pct" w:w="287"/>
            <w:gridSpan w:val="3"/>
            <w:tcBorders>
              <w:top w:space="0" w:sz="4" w:color="808080" w:val="single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9D9D9" w:color="auto" w:val="clear"/>
            <w:vAlign w:val="center"/>
            <w:hideMark/>
          </w:tcPr>
          <w:p w:rsidRDefault="0025799A" w:rsidR="0025799A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 xml:space="preserve">R. br. </w:t>
            </w:r>
          </w:p>
        </w:tc>
        <w:tc>
          <w:tcPr>
            <w:tcW w:type="pct" w:w="609"/>
            <w:tcBorders>
              <w:top w:space="0" w:sz="4" w:color="808080" w:val="single"/>
              <w:left w:val="nil"/>
              <w:bottom w:space="0" w:sz="4" w:color="808080" w:val="single"/>
              <w:right w:space="0" w:sz="4" w:color="808080" w:val="single"/>
            </w:tcBorders>
            <w:shd w:fill="D9D9D9" w:color="auto" w:val="clear"/>
            <w:vAlign w:val="center"/>
            <w:hideMark/>
          </w:tcPr>
          <w:p w:rsidRDefault="0025799A" w:rsidR="0025799A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Ime i prezime / Naziv vjerovnika</w:t>
            </w:r>
          </w:p>
        </w:tc>
        <w:tc>
          <w:tcPr>
            <w:tcW w:type="pct" w:w="563"/>
            <w:tcBorders>
              <w:top w:space="0" w:sz="4" w:color="808080" w:val="single"/>
              <w:left w:val="nil"/>
              <w:bottom w:space="0" w:sz="4" w:color="808080" w:val="single"/>
              <w:right w:space="0" w:sz="4" w:color="808080" w:val="single"/>
            </w:tcBorders>
            <w:shd w:fill="D9D9D9" w:color="auto" w:val="clear"/>
            <w:vAlign w:val="center"/>
            <w:hideMark/>
          </w:tcPr>
          <w:p w:rsidRDefault="0025799A" w:rsidR="0025799A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OIB vjerovnika</w:t>
            </w:r>
          </w:p>
        </w:tc>
        <w:tc>
          <w:tcPr>
            <w:tcW w:type="pct" w:w="581"/>
            <w:tcBorders>
              <w:top w:space="0" w:sz="4" w:color="808080" w:val="single"/>
              <w:left w:val="nil"/>
              <w:bottom w:space="0" w:sz="4" w:color="808080" w:val="single"/>
              <w:right w:space="0" w:sz="4" w:color="808080" w:val="single"/>
            </w:tcBorders>
            <w:shd w:fill="D9D9D9" w:color="auto" w:val="clear"/>
            <w:vAlign w:val="center"/>
            <w:hideMark/>
          </w:tcPr>
          <w:p w:rsidRDefault="0025799A" w:rsidR="0025799A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Adresa vjerovnika</w:t>
            </w:r>
          </w:p>
        </w:tc>
        <w:tc>
          <w:tcPr>
            <w:tcW w:type="pct" w:w="612"/>
            <w:tcBorders>
              <w:top w:space="0" w:sz="4" w:color="808080" w:val="single"/>
              <w:left w:val="nil"/>
              <w:bottom w:space="0" w:sz="4" w:color="808080" w:val="single"/>
              <w:right w:space="0" w:sz="4" w:color="808080" w:val="single"/>
            </w:tcBorders>
            <w:shd w:fill="D9D9D9" w:color="auto" w:val="clear"/>
            <w:vAlign w:val="center"/>
            <w:hideMark/>
          </w:tcPr>
          <w:p w:rsidRDefault="0025799A" w:rsidR="0025799A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 xml:space="preserve">Iznos tražbine navedene u prijedlogu za otvaranje </w:t>
            </w:r>
            <w:proofErr w:type="spellStart"/>
            <w:r>
              <w:rPr>
                <w:b/>
                <w:bCs/>
                <w:color w:val="000000"/>
                <w:sz w:val="12"/>
                <w:szCs w:val="12"/>
              </w:rPr>
              <w:t>predstečajnog</w:t>
            </w:r>
            <w:proofErr w:type="spellEnd"/>
            <w:r>
              <w:rPr>
                <w:b/>
                <w:bCs/>
                <w:color w:val="000000"/>
                <w:sz w:val="12"/>
                <w:szCs w:val="12"/>
              </w:rPr>
              <w:t xml:space="preserve"> postupka</w:t>
            </w:r>
          </w:p>
        </w:tc>
        <w:tc>
          <w:tcPr>
            <w:tcW w:type="pct" w:w="612"/>
            <w:tcBorders>
              <w:top w:space="0" w:sz="4" w:color="808080" w:val="single"/>
              <w:left w:val="nil"/>
              <w:bottom w:space="0" w:sz="4" w:color="808080" w:val="single"/>
              <w:right w:space="0" w:sz="4" w:color="808080" w:val="single"/>
            </w:tcBorders>
            <w:shd w:fill="D9D9D9" w:color="auto" w:val="clear"/>
            <w:vAlign w:val="center"/>
            <w:hideMark/>
          </w:tcPr>
          <w:p w:rsidRDefault="0025799A" w:rsidR="0025799A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Prijava tražbine vjerovnika</w:t>
            </w:r>
          </w:p>
        </w:tc>
        <w:tc>
          <w:tcPr>
            <w:tcW w:type="pct" w:w="610"/>
            <w:tcBorders>
              <w:top w:space="0" w:sz="4" w:color="808080" w:val="single"/>
              <w:left w:val="nil"/>
              <w:bottom w:space="0" w:sz="4" w:color="808080" w:val="single"/>
              <w:right w:space="0" w:sz="4" w:color="808080" w:val="single"/>
            </w:tcBorders>
            <w:shd w:fill="D9D9D9" w:color="auto" w:val="clear"/>
            <w:vAlign w:val="center"/>
            <w:hideMark/>
          </w:tcPr>
          <w:p w:rsidRDefault="0025799A" w:rsidR="0025799A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Priznato</w:t>
            </w:r>
          </w:p>
        </w:tc>
        <w:tc>
          <w:tcPr>
            <w:tcW w:type="pct" w:w="534"/>
            <w:tcBorders>
              <w:top w:space="0" w:sz="4" w:color="808080" w:val="single"/>
              <w:left w:val="nil"/>
              <w:bottom w:space="0" w:sz="4" w:color="808080" w:val="single"/>
              <w:right w:space="0" w:sz="4" w:color="808080" w:val="single"/>
            </w:tcBorders>
            <w:shd w:fill="D9D9D9" w:color="auto" w:val="clear"/>
            <w:vAlign w:val="center"/>
            <w:hideMark/>
          </w:tcPr>
          <w:p w:rsidRDefault="0025799A" w:rsidR="0025799A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Osporeno</w:t>
            </w:r>
          </w:p>
        </w:tc>
        <w:tc>
          <w:tcPr>
            <w:tcW w:type="pct" w:w="592"/>
            <w:tcBorders>
              <w:top w:space="0" w:sz="4" w:color="808080" w:val="single"/>
              <w:left w:val="nil"/>
              <w:bottom w:space="0" w:sz="4" w:color="808080" w:val="single"/>
              <w:right w:space="0" w:sz="4" w:color="808080" w:val="single"/>
            </w:tcBorders>
            <w:shd w:fill="D9D9D9" w:color="auto" w:val="clear"/>
            <w:vAlign w:val="center"/>
            <w:hideMark/>
          </w:tcPr>
          <w:p w:rsidRDefault="0025799A" w:rsidR="0025799A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Razlog osporavanja</w:t>
            </w:r>
          </w:p>
        </w:tc>
      </w:tr>
      <w:tr w:rsidTr="0025799A" w:rsidR="0025799A">
        <w:trPr>
          <w:trHeight w:val="82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JOSIP ABRAMOVIĆ, Vlasnik OPG-a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93322447880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GORNJA GAREŠNICA 11,TRNOVITIČKI POPOVAC 43233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131,55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131,55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82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ABUNDAN, društvo s ograničenom odgovornošću za trgovinu, proizvodnju i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27461541024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VIDRENJAK, SVETOG MIHAELA  19,VELIKA LUDINA 44316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11.341,51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11.341,51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AGENCIJA ZA POLJOPRIVREDNO ZEMLJIŠTE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48339869626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Vukovarska 78, ZAGREB 10000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4.710,33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4.710,33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AGRARIA društvo s ograničenom odgovornošću za trgovinu i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46454798005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GLOBETKA 4,ČAKOVEC 40000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3.330,40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3.466,08 kn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3.466,08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AGRARIAN SERVICE AND TRADE d.o.o. za trgovinu i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09719546394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IVANA ŠIBLA 17,ZAGREB 10000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977,38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977,38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AGRI VRT d.o.o. za trgovinu i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30582330606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RADNIČKA CESTA 173,ZAGREB 10000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17.493,28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17.493,28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AGRIGENETICS d.o.o. za oplemenjivanje bilja i sjemenarstvo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55849415954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SJENJAK 13,OSIJEK 31000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145.625,00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145.625,00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AGRIONICA d. o. o. za trgovinu i zastupstva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40757149409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SOKOLOVA 16,POŽEGA 34000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2.500,00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2.500,00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AGRO-NIKA d.o.o. za trgovinu i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48089815086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Hrvoja </w:t>
            </w:r>
            <w:proofErr w:type="spellStart"/>
            <w:r>
              <w:rPr>
                <w:color w:val="000000"/>
                <w:sz w:val="12"/>
                <w:szCs w:val="12"/>
              </w:rPr>
              <w:t>Vukčića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>
              <w:rPr>
                <w:color w:val="000000"/>
                <w:sz w:val="12"/>
                <w:szCs w:val="12"/>
              </w:rPr>
              <w:t>Hrvatinića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2, VUKOVAR 32000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37.901,66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37.901,66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82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11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AGROHORVAT društvo s ograničenom odgovornošću za poljoprivrednu proizvodnju i usluge, trgovinu i ugostiteljstvo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16933084472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D. FODROVEC  23,SVETI PETAR OREHOVEC 48267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478,75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478,75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12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AGROPROJEKT d.o.o. za trgovinu i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31999338764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BANIJA 130,KARLOVAC 47000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56.915,73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56.915,73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13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AMARILIS d.o.o. za trgovinu i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35063921066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KRALJA ZVONIMIRA 99,VINKOVCI 32100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30.729,62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7.177,21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115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14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AMEROPA ŽITNI TERMINAL društvo s ograničenom odgovornošću za uskladištenje, pretovar, transport i trgovinu poljoprivrednih i ostalih proizvoda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97966928557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VRANJIČKI PUT 16, VRANJIC, VRANJIC 21211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579.610,68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383.059,33 kn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383.059,33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82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AMTING, d.o.o., za trgovinu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97098682001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VLADIMIRA NAZORA 32/B,SVETI IVAN ZELINA 10380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31.066,65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31.066,65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16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ZORAN ANDOV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94919005401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PATKOVAC 13, 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14.513,15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14.513,15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17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ANDRO d.o.o. za trgovinu i prijevoz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63999785620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RADNIČKA 11,BISTRINCI 31551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12.580,00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898.915,89 kn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737.310,00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161.605,89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Iznos ne odgovara knjigovodstvenom stanju. Prijava tražbine primljena nakon zakonski propisanog roka.  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18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ARTING društvo s ograničenom odgovornošću za projektiranje izvođenje i nadzor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32759739930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STROSSMAJEROVA 4,BJELOVAR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207.698,00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207.698,00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19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AUTO KUĆA CUPAN trgovina i popravak motornih vozila d.o.o.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96213733249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S.RADIĆA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15,PREDAVAC 43211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8.272,53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8.272,53 kn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8.272,53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AUTOELEKTRIKA društvo s ograničenom odgovornošću za usluge i trgovinu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47549663345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IVE TIJARDOVIĆA 9,BJELOVAR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825,00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825,00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21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B.A.M.T. društvo s ograničenom odgovornošću za proizvodnju, unutarnju i vanjsku trgovinu i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42990871544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Ante Topića-Mimare 20, 1000 ZAGREB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66.797,80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66.797,80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22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KRUNOSLAV BARBERIĆ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97593187520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ĆURLOVAC 81,BJELOVAR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298,61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298,61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23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Poljoprivredni i trgovački obrt "AGRO-PAULA", Ana-</w:t>
            </w:r>
            <w:proofErr w:type="spellStart"/>
            <w:r>
              <w:rPr>
                <w:color w:val="000000"/>
                <w:sz w:val="12"/>
                <w:szCs w:val="12"/>
              </w:rPr>
              <w:t>Marie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>
              <w:rPr>
                <w:color w:val="000000"/>
                <w:sz w:val="12"/>
                <w:szCs w:val="12"/>
              </w:rPr>
              <w:t>Bartolin</w:t>
            </w:r>
            <w:proofErr w:type="spellEnd"/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89451739401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MIRKA VIRIUSA 75,ĐELEKOVEC 48316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8.312,50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3.317,13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24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BB FARM d.o.o.  za proizvodnju, trgovinu i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65140628786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EMILIJA LASZOWSKOG 1,VELIKA GORICA 10410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130,56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130,56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25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BEGIĆ društvo s ograničenom odgovornošću za proizvodnju, trgovinu i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91343500617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MALE SREDICE 47 B,BJELOVAR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625,00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625,00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82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26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ROMANA BELEG, Vlasnik OPG-a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74889324294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NOVA PLOŠČICA 111, VELIKA TRNOVITICA 43285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68,99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68,99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27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BELJE dioničko društvo za privređivanje u poljodjelstvu, prerađivačkoj industriji i prometu roba, Darda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92404445155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Svetog Ivana Krstitelja 1a, DARDA 31326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625,00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665,23 kn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665,23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28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DOMAGOJ BELOŠEVIĆ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44070294656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KRSTE FRANKOPANA 70. 43000 BJELOVAR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6.065.691,07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6.090.335,15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29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GABRIJELA BELOŠEVIĆ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56077015541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KRSTE FRANKOPANA 70, 43000 BJELOVAR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2.612,45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2.612,45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701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JOSIP BELOŠEVIĆ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88477086610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KRSTE FRANKOPANA 70. 43000 BJELOVAR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17.341.645,10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13.652.651,49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31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MARIJANA BELOŠEVIĆ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17576035505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KRSTE FRANKOPANA 70,BJELOVAR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1.732,68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60.254,83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82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32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JOSIP BENIĆ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66088740770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DONJA KOVAČICA 128, VELIKI GRĐEVAC 43272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38,92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38,92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25799A" w:rsidR="0025799A">
        <w:trPr>
          <w:trHeight w:val="33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33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MARIJAN BEZUH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93650171292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PRGOMELJE,</w:t>
            </w:r>
            <w:proofErr w:type="spellStart"/>
            <w:r>
              <w:rPr>
                <w:color w:val="000000"/>
                <w:sz w:val="12"/>
                <w:szCs w:val="12"/>
              </w:rPr>
              <w:t>PRGOMELJE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43252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175,00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175,00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34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BiŽ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- TRADE društvo s ograničenom odgovornošću za proizvodnju, trgovinu, ugostiteljstvo i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98158164607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IVANA VITEZA TRNSKOG 10,BJELOVAR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4.471,20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4.471,20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35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BIOINSTITUT d.o.o. za usluge u zdravstvu i veterinarstvu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42588898414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R.STEINERA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7,ČAKOVEC 40000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8.850,00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9.462,47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36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BJELOVARSKI SAJAM društvo s ograničenom odgovornošću za organiziranje sajmova i izložbi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95270568579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DR.ANTE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STARČEVIĆA 8,BJELOVAR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19.059,20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19.059,20 kn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19.059,20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37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Popravak pumpi visokog pritiska i trgovina rezervnih dijelova" Vlasnik IVAN BOGDAN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61042979952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PRETOKI 3,SVETI IVAN ZELINA 10380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1.950,00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1.950,00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38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BOMI-</w:t>
            </w:r>
            <w:proofErr w:type="spellStart"/>
            <w:r>
              <w:rPr>
                <w:color w:val="000000"/>
                <w:sz w:val="12"/>
                <w:szCs w:val="12"/>
              </w:rPr>
              <w:t>max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društvo s ograničenom odgovornošću za trgovinu i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08647157179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J.J.STROSSMAYERA  4,BJELOVAR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11.368,75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11.368,75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39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MIROSLAV BOŠNJAK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86675303830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KAŠLJAVAC 6,SEVERIN 43274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1.290,11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566,22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40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BRATI RITOŠA Proizvodnja i trgovina, društvo s ograničenom odgovornošću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82487963656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ŠIME KURELIĆA 20/5,PAZIN 52000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74.327,69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74.327,69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41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JASMIN BRCKO, Vlasnik OPG-a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05644123992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ČEMERNICA 38,KLOŠTAR IVANIĆ 10312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11.349,55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11.349,55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82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42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VLADIMIR BRDARIĆ, Vlasnik OPG-a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86880486511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IVE MARINKOVIĆA 253, SPIŠIĆ BUKOVICA 33404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1.632,82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1.632,82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43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ĐURĐICA BRKIĆ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73376615582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GORNJI KRIŽ 8, ZRINSKI TOPOLOVAC 43202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7,65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7,65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25799A" w:rsidR="0025799A">
        <w:trPr>
          <w:trHeight w:val="82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44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MILAN BRLEČIĆ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97753331145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ZRINSKI TOPOLOVAC 231, ZRINSKI TOPOLOVAC 43202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21,08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21,08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45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IVAN BUDINSKI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29515670884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BOLČ 187, FARKAŠEVAC 10344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9.680,00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9.680,00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46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TOMISLAV BUKAL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23968969060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PRAŠČEVAC 60, FARKAŠEVAC 10344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13,29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13,29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47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TRANSPORT-</w:t>
            </w:r>
            <w:proofErr w:type="spellStart"/>
            <w:r>
              <w:rPr>
                <w:color w:val="000000"/>
                <w:sz w:val="12"/>
                <w:szCs w:val="12"/>
              </w:rPr>
              <w:t>GRAĐ.MEHANIZACIJA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CELJAK, Vlasnik JURAJ CELJAK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97883530811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PAVLOVEC ZABOČKI,ZABOK 49210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3.671,71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3.671,71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48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CENTAR ZA KOMBINIRANI TRANSPORT ZAGREB, d.d. za proizvodnju, prijevoz, otpremništvo i trgovinu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49800593791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TRG SENJSKIH USKOKA 7-8,ZAGREB 10000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16.154,84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76.367,14 kn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76.367,14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49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COFFEA  d.o.o. za trgovinu i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35924294523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VAREŠKA 29,ZAGREB 10000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707,31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707,31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IVANČICA COPAK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04544568097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BOSANSKA 7,BJELOVAR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75.054,30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68.391,80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51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CROATIA osiguranje d.d.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26187994862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VATROSLAVA JAGIĆA 33, ZAGREB 10000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4.804,87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5.785,69 kn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5.785,69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52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CROATIA-TEHNIČKI PREGLEDI d.o.o. za tehničke analize i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89968033067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Savska cesta 41, ZAGREB 10000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26.628,48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32.703,43 kn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32.703,43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53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SERVIS, Vlasnik IVAN CUPAN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30938992811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S.RADIĆA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15,PREDAVAC 43211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2.857,74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2.857,74 kn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2.857,74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82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54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OBRT ZA PROIZVODNJU ISPUŠNIH CIJEVI AUTO IV, Vlasnik RADOVAN ĆETKOVIĆ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74476247151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ALOJZIJA STEPINCA 20,VELIKA PISANICA 43271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500,00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500,00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82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55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G.T.B.-gumeno tehnička brtvila, Vlasnik IVICA ĆURIĆ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33001753417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VELIKO KORENOVO 6,VELIKO KORENOVO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750,00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750,00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56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MATIJA ĆURIĆ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04480316749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PROKLJUVANI 85,PROKLJUVANI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2.268,00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2.268,00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57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ČAZMATRANS PROMET društvo s ograničenom odgovornošću za prijevoze i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96107776452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MILANA NOVAČIĆA 10,ČAZMA 43240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110,31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110,31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58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MARIJA ČULO POLJAK, JAVNI BILJEŽNIK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31302966148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TRG EUGENA KVATERNIKA 2,BJELOVAR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871,68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75,00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82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59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DANON društvo s ograničenom odgovornošću za trgovinu na veliko i malo, uvoz i izvoz, zastupanje stranih tvrtki i turizam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08285160598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LEDINSKA 7,DONJI STUPNIK,GORNJI STUPNIK 10255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50.266,94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53.528,94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60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IGOR DLAKA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34136371488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MATIJE GUPCA 41, KOPRIVNIČKI BREGI 48324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35,75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35,75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61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MARTINA DUJMOVIĆ, JAVNI BILJEŽNIK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36676911716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P.PRERADOVIĆA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8/1,BJELOVAR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3.836,25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3.836,25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62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ZVONIMIR ĐURAS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99699995305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TUK 100,ROVIŠĆE 43212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78,35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78,35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63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IVAN ĐURIČIĆ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59236865761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MALI BJELOVAR 16, NOVA RAČA 43272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3.621,54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3.621,54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25799A" w:rsidR="0025799A">
        <w:trPr>
          <w:trHeight w:val="115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64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ELEKTROMETAL dioničko društvo za izvođenje instalatersko montažerskih  radova, proizvodnju vatrootpornih elemenata, distribuciju plina te inženjering izgradnju investicijskih objekata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45669853088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FERDE RUSANA 21, BJELOVAR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562.402,58 kn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30,25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562.402,58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Tražbinu osporena u cijelosti sukladno točci III pravomoćne presude Trgovačkog suda u Bjelovaru broj 5 </w:t>
            </w:r>
            <w:proofErr w:type="spellStart"/>
            <w:r>
              <w:rPr>
                <w:color w:val="000000"/>
                <w:sz w:val="12"/>
                <w:szCs w:val="12"/>
              </w:rPr>
              <w:t>Povrvr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-349/2011-44. 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65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ERSTE&amp;STEIERMÄRKISCHE BANKA dioničko društvo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23057039320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JADRANSKI TRG 3A, 51000 RIJEKA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13.325.346,85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17.590.618,07 kn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4.230.132,30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66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EURO-ALFA d.o.o. za trgovinu i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15191211491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RADNIČKA CESTA 202,ZAGREB 10000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1.431,25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1.431,25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67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EUROHERC osiguranje - dioničko društvo za osiguranje imovine i osoba i druge poslove osiguranja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22694857747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ULICA GRADA VUKOVARA 282, ZAGREB 10000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87.244,37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20.105,11 kn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80.936,92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82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68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EUROINSPEKT CROATIAKONTROLA društvo s ograničenom odgovornošću za kontrolu robe i inženjering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50024748563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KARLOVAČKA CESTA 4L,ZAGREB 10000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10.000,00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10.000,00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69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FANON društvo s ograničenom odgovornošću za trgovinu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30703851882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VLADIMIRA NAZORA BB,PETRIJANEC 42206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83.457,50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85.542,91 kn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85.542,91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70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FARMECOCHEM d.o.o. za trgovinu i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05303310751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KLANJČIĆ 18,ZAGREB 10000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1.506,00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1.506,00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71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FAST jednostavno društvo s ograničenom odgovornošću za ugostiteljstvo i usluge autopraonice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79736614098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VELIKE SREDICE 29/B,BJELOVAR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1.085,00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1.085,00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72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FERMOPROMET, d.o.o. za proizvodnju i promet robom u unutrašnjoj i vanjskoj trgovini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78721685462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II. RESNIČKI GAJ 10, ZAGREB 10000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14.595,00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14.595,00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73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Financijska agencija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85821130368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ULICA GRADA VUKOVARA 70, ZAGREB, 10000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1.264,31 kn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1.264,31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74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FINDRI, d.o.o. za trgovinu i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17770850990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ZAGREBAČKA 76A,SESVETE 10360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20.764,51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23.915,44 kn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23.915,44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75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FITO PROMET društvo s ograničenom odgovornošću za poljoprivrednu proizvodnju i promet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68339203084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MOŠĆENIČKA 15,ZAGREB 10000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428.945,76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428.945,76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76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IVAN FORJAN, Vlasnik OPG-a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69210808669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GORNJA PETRIČKA 36, IVANSKA 43231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1.410,55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1.410,55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25799A" w:rsidR="0025799A">
        <w:trPr>
          <w:trHeight w:val="82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77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DALIBOR FRANTAL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09530234192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TRG BANA JOSIPA JELAČIĆA 9, GRUBIŠNO POLJE 43290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41,43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41,43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78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DRAŽEN FRČKO, Vlasnik OPG-a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80773793676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MEĐURAČA 112, MEĐURAČA 43272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35.157,50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35.157,50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79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FSI GRUPA društvo s ograničenom odgovornošću za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06472773387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BANA JELAČIĆA  16A,ŽIGROVEC 42214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1.423,92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1.423,92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80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G PROJEKT jednostavno društvo s ograničenom odgovornošću za trgovinu i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03350796571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LADISLAV 73,LADISLAV 43284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5.000,00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5.000,00 kn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5.000,00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81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GACKA d.o.o. za prodaju poljoprivredne mehanizacije, priključnih strojeva i rezervnih dijelova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75550605361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TRPINJSKA CESTA 136,VUKOVAR 32000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1.292,77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1.292,77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82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RUŽICA GAGRO, JAVNI BILJEŽNIK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00538405979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TRG KRALJA TOMISLAVA 10,VALPOVO 31550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6.468,75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6.468,75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83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FRANJO GAVRAN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68139762742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VIJENAC 42,BJELOVAR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572,50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572,50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84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TERMODOM, Vlasnik. Božo </w:t>
            </w:r>
            <w:proofErr w:type="spellStart"/>
            <w:r>
              <w:rPr>
                <w:color w:val="000000"/>
                <w:sz w:val="12"/>
                <w:szCs w:val="12"/>
              </w:rPr>
              <w:t>Gelo</w:t>
            </w:r>
            <w:proofErr w:type="spellEnd"/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32828994564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NOVE PLAVNICE 22,BJELOVAR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1.505,00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1.505,00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33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85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MATKO GELO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56524660781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RAJIĆ 136, RAJIĆ 43252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179,50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179,50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86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GMB GRAĐEVINSKI MATERIJAL društvo s ograničenom odgovornošću za trgovinu, proizvodnju i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35324305480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MILKE TRNINE 16,BJELOVAR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87,89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87,89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87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GORUP d.o.o. za proizvodnju, trgovinu, ugostiteljstvo i turizam, </w:t>
            </w:r>
            <w:r>
              <w:rPr>
                <w:color w:val="000000"/>
                <w:sz w:val="12"/>
                <w:szCs w:val="12"/>
              </w:rPr>
              <w:lastRenderedPageBreak/>
              <w:t>uvoz-izvoz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59013770221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TOMAŠEVEC 2,KLANJEC 49290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179.582,00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179.582,00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88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GORUP STOČARSTVO d.o.o. za proizvodnju u stočarstvu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97328499380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TOMAŠEVEC 2,KLANJEC 49290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384,09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384,09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89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GOSPODARSKI LIST, novinsko,nakladničko i trgovinsko dioničko društvo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09377481666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TRG BANA JELAČIĆA 3,ZAGREB 10000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280,00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280,00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90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GRAD BJELOVAR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18970641692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TRG EUGENA KVATERNIKA 2,BJELOVAR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57.914,20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13.270,80 kn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13.270,80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91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GRADSKA PLINARA ZAGREB-OPSKRBA društvo s ograničenom odgovornošću za opskrbu plinom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74364571096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RADNIČKA CESTA 1,ZAGREB 10000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171.936,83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179.769,76 kn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179.769,76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82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92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STJEPAN GRAHEK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73407571970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ZRINSKI TOPOLOVAC 182, ZRINSKI TOPOLOVAC 43202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8.000,00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8.000,00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93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GRANAGLIA društvo s ograničenom odgovornošću za trgovinu i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13941739322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J.J.STOOSSMAYERA 213,OSIJEK 31000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224.211,97 kn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224.211,97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132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94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ZAJEDNIČKI ODVJETNIČKI URED FIGAČ-GREGURIĆ TANJA, GREGURIĆ ZLATKO, MLADINIĆ HRVOJE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70851049834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MIHANOVIĆEVA 35, 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32.812,50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723.420,32 kn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37.187,50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686.232,82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Knjigovodstveno evidentirano stanje je ono na temelju primljenih računa u iznosu 37.187.50 kn. Iz tog razloga preostali iznos je osporen jer za isti ne postoje računi. 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95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POLJOPRIVREDNO -GOSPODARSKI OBRT "L&amp;M", Vlasnik LJILJANA GRGIĆ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35212931667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STJEPANA RADIĆA 29,ROVIŠĆE 43212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2.178,75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2.178,75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96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MIROSLAV GRUBIĆ, Vlasnik OPG-a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07496158847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DUGA RIJEKA 15, RASINJA 48312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114,84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114,84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25799A" w:rsidR="0025799A">
        <w:trPr>
          <w:trHeight w:val="132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97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GS1 CROATIA - HRVATSKO UDRUŽENJE ZA AUTOMATSKU IDENTIFIKACIJU, ELEKTRONIČKU RAZMJENU PODATAKA I UPRAVLJANJE POSLOVNIM  PROCESIMA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03365973101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TUŠKANAC 14,ZAGREB 10000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2.265,52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2.265,52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98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GYROSCOPE j.d.o.o. za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87544599971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MAKSIMIRSKA 94,ZAGREB 10000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703,98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703,98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99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KRUNOSLAV HADROVIĆ, Vlasnik OPG-a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34418697480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LUKORANSKA 1,NOVI ZAGREB 10020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48.731,11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90.620,39 kn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90.620,39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100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DARKO HANŽEVAČKI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51995386734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NEVINAC 19, NOVA RAČA 43272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16.283,62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16.283,62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101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HARD-JURA društvo s ograničenom odgovornošću za informatički inženjering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60204973674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JOSIPA JELAČIĆA 10 A,BJELOVAR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8.391,14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8.391,14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102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HEP - Opskrba d.o.o. za opskrbu potrošača električnom, toplinskom energijom i plinom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63073332379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ULICA GRADA VUKOVARA 37,ZAGREB 10000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16.758,92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20.541,78 kn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20.541,78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103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HEP-Operator distribucijskog sustava d.o.o. za distribuciju i opskrbu električne </w:t>
            </w:r>
            <w:r>
              <w:rPr>
                <w:color w:val="000000"/>
                <w:sz w:val="12"/>
                <w:szCs w:val="12"/>
              </w:rPr>
              <w:lastRenderedPageBreak/>
              <w:t>energije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46830600751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ULICA GRADA VUKOVARA 37, </w:t>
            </w:r>
            <w:r>
              <w:rPr>
                <w:color w:val="000000"/>
                <w:sz w:val="12"/>
                <w:szCs w:val="12"/>
              </w:rPr>
              <w:lastRenderedPageBreak/>
              <w:t>ZAGREB 10000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8.041,48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12.098,62 kn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12.098,62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104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HIM-TRGOPAK, društvo s ograničenom odgovornošću za trgovinu i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50323718338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KNEZA PORINA 101, VELIKA GORICA 10410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24.153,83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25.072,58 kn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25.072,58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105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ZORAN HIŽAK, Vlasnik PG-a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41772412822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BJELOVARSKA  18,ROVIŠĆE 43212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138,22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138,22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106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MIROSLAV HLUBOCKI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38004213766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ŽDRALOVSKA 56, 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2,30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2,32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107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LJILJANA HORVAT, Vlasnik OPG-a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16110886839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MIRKA VIRIUSA 75,ĐELEKOVEC 48316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1.290,00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1.290,00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108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Hrvatska radiotelevizija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68419124305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PRISAVLJE 3,ZAGREB 10000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2.800,00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3.277,65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109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HT d.d. (Hrvatski Telekom d.d.)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81793146560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ROBERTA FRANGEŠA MIHANOVIĆA 9. ZAGREB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27.098,19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28.965,61 kn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28.965,61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82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110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HRAST proizvodnja, trgovina i usluge d.o.o.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59416345867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ZRINSKI TOPOLOVAC BB, ZRINSKI TOPOLOVAC 43202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139,95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139,95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111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JOSIP HRELEC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95486125739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GUDOVAC 289,GUDOVAC 43251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32.258,18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32.258,18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112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HRGA - servis i prodaja vatrogasnih aparata, Vlasnik MARIO HRGA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27036426518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PRILAZ SVETE ANE 15,BJELOVAR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5.033,50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5.033,50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82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114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HRVATSKE ŠUME društvo s ograničenom odgovornošću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69693144506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UL.LJUDEVITA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FARKAŠA VUKOTINOVIĆA 2, ZAGREB 10000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18,87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51.422,92 kn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51.422,92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115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HRVATSKI CENTAR ZA POLJOPRIVREDU, HRANU I SELO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35506269186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SVETOŠIMUNSKA 25,ZAGREB 10000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5.360,94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11.653,43 kn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11.653,43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116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HRVATSKI VETERINARSKI INSTITUT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29059177553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ZAKMARDIJEVA 10,KRIŽEVCI 48260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16.093,75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16.228,75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117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HRVATSKI ZAVOD ZA JAVNO ZDRAVSTVO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75297532041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ROCKEFELLEROVA 7,ZAGREB 10000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250,00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250,00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118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HRVATSKI ZAVOD ZA TOKSIKOLOGIJU I ANTIDOPING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23691527614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BORONGAJSKA 83G,ZAGREB 10000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4.500,00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4.500,00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119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HRVATSKO DRUŠTVO SKLADATELJA - ZAMP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56668956985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BERISLAVIĆEVA 9,ZAGREB 10000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833,36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1.057,65 kn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1.057,65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120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HTH REFRIGERATION ČERNAK PETER </w:t>
            </w:r>
            <w:proofErr w:type="spellStart"/>
            <w:r>
              <w:rPr>
                <w:color w:val="000000"/>
                <w:sz w:val="12"/>
                <w:szCs w:val="12"/>
              </w:rPr>
              <w:t>S.P</w:t>
            </w:r>
            <w:proofErr w:type="spellEnd"/>
            <w:r>
              <w:rPr>
                <w:color w:val="000000"/>
                <w:sz w:val="12"/>
                <w:szCs w:val="12"/>
              </w:rPr>
              <w:t>.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SI54381096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OBLAKOVA ULICA 36,CELJE 3000 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3.830,93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3.830,93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121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IDA COMERC društvo s ograničenom odgovornošću za trgovinu i </w:t>
            </w:r>
            <w:proofErr w:type="spellStart"/>
            <w:r>
              <w:rPr>
                <w:color w:val="000000"/>
                <w:sz w:val="12"/>
                <w:szCs w:val="12"/>
              </w:rPr>
              <w:t>export</w:t>
            </w:r>
            <w:proofErr w:type="spellEnd"/>
            <w:r>
              <w:rPr>
                <w:color w:val="000000"/>
                <w:sz w:val="12"/>
                <w:szCs w:val="12"/>
              </w:rPr>
              <w:t>-import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82286842529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TRG SLOBODE  1,PRELOG 40323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691,25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691,25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122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IMPULS društvo s ograničenom odgovornošću za usluge i trgovinu, poduzetnički centar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13673713009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P.PRERADOVIĆA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9/I,BJELOVAR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50.312,50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50.312,50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123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INA-INDUSTRIJA NAFTE, d.d.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27759560625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AV. V. HOLJEVCA 10,ZAGREB 10000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102.883,25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209.971,04 kn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104.985,52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104.985,52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Zbog pogrešno ispunjenog obrasca za prijavu tražbine FINA je uvećala iznos tražbine za 2 puta. Priznata je tražbina u iznosu </w:t>
            </w:r>
            <w:r>
              <w:rPr>
                <w:color w:val="000000"/>
                <w:sz w:val="12"/>
                <w:szCs w:val="12"/>
              </w:rPr>
              <w:lastRenderedPageBreak/>
              <w:t>104.985,52 kn.</w:t>
            </w:r>
          </w:p>
        </w:tc>
      </w:tr>
      <w:tr w:rsidTr="0025799A" w:rsidR="0025799A">
        <w:trPr>
          <w:trHeight w:val="82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124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INFO TIM društvo s ograničenom odgovornošću za proizvodnju, trgovinu i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07097009801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NASELJE KRALJA ZVONIMIRA 2/</w:t>
            </w:r>
            <w:proofErr w:type="spellStart"/>
            <w:r>
              <w:rPr>
                <w:color w:val="000000"/>
                <w:sz w:val="12"/>
                <w:szCs w:val="12"/>
              </w:rPr>
              <w:t>2</w:t>
            </w:r>
            <w:proofErr w:type="spellEnd"/>
            <w:r>
              <w:rPr>
                <w:color w:val="000000"/>
                <w:sz w:val="12"/>
                <w:szCs w:val="12"/>
              </w:rPr>
              <w:t>,BJELOVAR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2.455,50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2.455,50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125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INOTEN d.o.o. za usluge i gradnju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82096636593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DRAGE GERVAISA 4,ZAGREB 10000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125.600,00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125.600,00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126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INVEST SEDLIĆ društvo s ograničenom odgovornošću za proizvodnju, trgovinu i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66826406727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BEREK 171,BEREK 43232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375,00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375,00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33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127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IRBI d.o.o. za trgovinu i građevinarstvo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76740956982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RISNJAČKA 32,ČEPIN 31431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15.875,00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15.875,00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128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IŠTOK USLUGE, Vlasnik NIKOLA IŠTOK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11336001504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GORNJE SELO 48, TREMA 48214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3.475,68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3.475,68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129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STJEPAN JAKOPOVIĆ, Vlasnik OPG-a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95272820248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BOJNIKOVEC 60, KRIŽEVCI 48260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900,00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900,00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25799A" w:rsidR="0025799A">
        <w:trPr>
          <w:trHeight w:val="33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130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NIKOLA JERGOVIĆ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50280665466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UTISKANI 43A, IVANSKA 43231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4,05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4,05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131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JILK društvo s ograničenom odgovornošću za trgovinu i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54371285729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VELIKE SREDICE 133,BJELOVAR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10.857,04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10.857,04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33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132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FRANO JUKIĆ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05285947693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BEDENIK 182, BULINAC 43273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1.125,39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1.125,39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133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MIRKO KATALENIĆ, Vlasnik OPG-a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61866297718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GUDOVAC 415,GUDOVAC 43251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1.081,75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1.081,75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33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134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KATAVA d.o.o. za novinsko izdavačku djelatnost i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36624139799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ZRINJEVAC 3, OSIJEK 31000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2.750,00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2.750,00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135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KEMOBOJA-BJELOVAR d.o.o. za trgovinu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55561144160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AUGUSTA ŠENOE 17, 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1.666,54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1.666,54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1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136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JURAJ KOLAREK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28021081837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GUDOVAC 303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25.017,40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25.017,40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137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KOMUNALAC društvo s ograničenom odgovornošću za obavljanje komunalnih djelatnosti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27962400486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FERDE LIVADIĆA 14A, P.P.93,BJELOVAR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2.229,67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2.483,57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138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KOMUNALAC ROVIŠĆE društvo s ograničenom odgovornošću za obavljanje komunalnih i drugih djelatnosti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06590996723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TRG HRVATSKIH BRANITELJA 2, ROVIŠĆE 43212 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11,00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11,00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139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KONOR proizvodnja, trgovina i usluge d.o.o.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02745408438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LJESKOVA  27,NOVA RAČA 43272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40,00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40,00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140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ZORAN KOSANOVIĆ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16139997381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GALOVAC 197, 43000 BJELOVAR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276,47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276,47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141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ALSIKO ALARMNI SUSTAVI, Vlasnik DRAŽEN KOŠČAK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32219319679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MATIJE GUPCA 14A, 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1.744,38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1.744,38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142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DALIBOR KOVAČ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20612063563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NIKOLA ŠOPA 9B,BJELOVAR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625,00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625,00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82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143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SINIŠA KOVAČEVIĆ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92517045751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LADISLAV SOKOLOVAČKI 29, SOKOLOVAC 48306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190,32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190,32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144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DAMIR KRAMARIĆ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65469443557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MEĐURAČA 228, NOVA RAČA 43272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21,32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21,32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145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KTC proizvodnja, trgovina, usluge i turistička agencija, d.d.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95970838122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NIKOLE TESLE 18,KRIŽEVCI 48260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6.330,00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6.330,00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146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MARIJA KUSTIĆ, JAVNI BILJEŽNIK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26027300253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DR.ANTE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STARČEVIĆA 5,BJELOVAR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75,00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8.999,18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147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KUŠIĆ PROMET društvo s ograničenom odgovornošću za proizvodnju, trgovinu i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01252708526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PSARJEVO DONJE 61,SVETI IVAN ZELINA 10380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983,00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983,00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82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148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IVAN LEPOGLAVEC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31537022450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MALO TROJSTVO 39, MALO TROJSTVO 43226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135,32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135,32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149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LEŽAJ društvo s ograničenom odgovornošću za trgovinu i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61713292105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PAVLA RADIĆA 14,BJELOVAR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33.262,50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33.907,50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82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150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LIBRA TEHNIČAR društvo s ograničenom odgovornošću za proizvodnju i servis proizvoda precizne mehanike i elektronike, unutarnju i vanjsku trgovinu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34578772340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II PRAĆANSKA 6A,ZAGREB 10000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25.562,50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25.562,50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151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LIDER društvo s ograničenom odgovornošću za poslovno savjetovanje, promet nekretninama te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87335161400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TOME BAKAČA 6A,BJELOVAR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13.126,00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13.126,00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152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JOSIP LONČAR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07202311656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SRIJEMSKA 1,BJELOVAR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0,23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0,23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82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153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MAGMA d.o.o. za trgovinu i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65673920115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VARAŽDINSKA ULICA ODVOJAK I. 14, JALKOVEC,VARAŽDIN 42000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45.618,07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45.618,07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154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MAJCAN VETERINARSKA AMBULANTA društvo s ograničenom odgovornošću za proizvodnju,  usluge i trgovinu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56492483135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KRSTE FRANKOPANA 38,BJELOVAR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73,70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73,70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82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155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C/MONT - obrt za izvođenje </w:t>
            </w:r>
            <w:proofErr w:type="spellStart"/>
            <w:r>
              <w:rPr>
                <w:color w:val="000000"/>
                <w:sz w:val="12"/>
                <w:szCs w:val="12"/>
              </w:rPr>
              <w:t>srojarskih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montaža, Vlasnik MIRKO MALJKOVIĆ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16801485298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KNEZA LJUDEVITA POSAVSKOG 37,ZAGREB 10000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252.046,00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252.046,00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156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DARKO MALVIĆ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16992678775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KOKINAC 82, 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1.235,66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1.235,66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157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ZDRAVKO MANJKAZ, Vlasnik OPG-a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19604518003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BEDENIK 147,BULINAC 43273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2.592,18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2.592,18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158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ODVJETNIK MARKOVINOVIĆ KRUNOSLAV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77048740258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A. MIHANOVIĆA 1,BJELOVAR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335,25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335,25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159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POLJOPRIVREDNO GOSPODARSKI OBRT " STOKA PROMET " Vlasnik MIROSLAV MARODOLAC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79634905547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OROVAC 146, SEVERIN 43274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22,88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22,88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160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MATIĆ PROMET društvo s ograničenom odgovornošću za trgovinu, ugostiteljstvo i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23124459286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ĐURĐEVAČKA CESTA 112,BJELOVAR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8.238,00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8.238,00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161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MB GRADNJA društvo s ograničenom odgovornošću za građenje, trgovinu i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95716850163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MILKE TRNINE 14,BJELOVAR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565,40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565,40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162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MATO MEDIĆ, JAVNI BILJEŽNIK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06304919374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TRG KRALJA TOMISLAVA 7,KUTINA 44320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95,75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95,75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163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JOSIP MEGEC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26063514149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TOMAŠ 74, 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1.050,38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1.050,38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164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MERETINE društvo s ograničenom odgovornošću za poljoprivrednu proizvodnju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83426209860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NASELJE ŠEĆERANA 59, ŽUPANJA 32270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2.539,52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2.539,52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165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MESSIS društvo s ograničenom odgovornošću za trgovinu, usluge i zastupanje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32087382809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FROUDEOVA  7,ZAGREB 10000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5.431,25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5.431,25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99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166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MGN-Metalna galanterija Novak, društvo s ograničenom odgovornošću za proizvodnju metalne galanterije, trgovinu, uvoz-izvoz, marketing i zastupanje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97087294364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KUMIČIĆEVA 78,VARAŽDIN 42000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2.652,61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2.652,61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167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MIAGRA d.o.o. za vanjsku i unutarnju trgovinu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47557446984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4. POŽARINJE 18,ZAGREB 10000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856,14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856,14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168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STJEPAN MIHACI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96119109237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GALOVAC 195, 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9,12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9,12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25799A" w:rsidR="0025799A">
        <w:trPr>
          <w:trHeight w:val="33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169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STEVO MIHAJLOVIĆ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61109209498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BULINAC 62, BULINAC 43273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4.570,74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4.570,74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170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DRAŽEN MIHOKOVIĆ, Vlasnik OPG-a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46377470080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BOLČ 21,FARKAŠEVAC 10344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24.121,14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24.121,14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171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MIKAC trgovina i usluge, d.o.o.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32280411524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BLAJBURŠKIH ŽRTAVA 14,BJELOVAR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14.478,88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14.478,88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172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USLUŽNI OBRT MILETIĆ, Vlasnik ĐANI MILETIĆ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18147428215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LJUBLJANSKA CESTA 24,RIJEKA 51000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1.142,55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1.142,55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173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MINISTARSTVO POLJOPRIVREDE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76767369197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ULICA GRADA VUKOVARA 78,ZAGREB 10000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3.610,00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70.033,59 kn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70.033,59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174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MARIJAN MIŠKOVIĆ, JAVNI BILJEŽNIK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74321357002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MOSLAVAČKA 12,IVANIĆ-GRAD 10310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24,50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24,50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175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MLIKOTIĆ DAVOR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          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MIROSLAVA KRLEŽE 82, 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165,00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165,00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176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MOSLAVINATRANSPORT, prijevozna zadruga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30311799326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DUBROVAČKA 2,KUTINA 44320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33.600,83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33.600,83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177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MOSLAVKA proizvodnja, trgovina i usluge d.o.o.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58967222855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MATICE HRVATSKE 6/1,BJELOVAR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2.896,25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2.896,25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178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MS KLJUČAROVCI D.O.O.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Sl38992663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KRIŽEVCI PRI LJUTOMERU 9424 KLJUČAROVCI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234.634,71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234.634,71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179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NEOPREN d.o.o. za trgovinu i turizam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29242162010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MARKA TEPEŠA 8,PREGRADA 49218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5.359,05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5.359,05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180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GRAFIČKI OBRT N-DESIGN, Vlasnik DRAGUTIN NOVAK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57907153613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TRG EUGENA KVATERNIKA 6, 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2.872,50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2.872,50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181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NOVOCOMMERCE INTERNATIONAL društvo s ograničenom odgovornošću za trgovinu i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68189057981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JABLANOVA 13,OSIJEK 31000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3.427,86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3.427,86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182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DIMNJAČARSKI OBRT DIMKO, Vlasnik DRAGAN OKRUGIĆ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38365816454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M. KRLEŽE 91,BJELOVAR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540,00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540,00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183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OPĆINA NOVA RAČA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63151588084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TRG S. RADIĆA  56,NOVA RAČA 43272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96.166,42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91.291,42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184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OPĆINA ROVIŠĆE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02335455291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TRG </w:t>
            </w:r>
            <w:proofErr w:type="spellStart"/>
            <w:r>
              <w:rPr>
                <w:color w:val="000000"/>
                <w:sz w:val="12"/>
                <w:szCs w:val="12"/>
              </w:rPr>
              <w:t>HRV.BRANITELJA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2,ROVIŠĆE 43212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2.184,00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1.872,00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185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PA-VIN Društvo s ograničenom odgovornošću za proizvodnju, trgovinu i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59920925649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VEĆESLAVA HOLJEVCA 20,JASTREBARSKO 10450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20.523,57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20.523,57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186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PAJDO d.o.o. za usluge i trgovinu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88947026738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VUKOVARSKA 24,BJELOVAR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410,38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639,76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187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PAPIGA TRGOVINA d.o.o. za unutarnju i vanjsku trgovinu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76807909398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ČREĆAN 10B,SVETI IVAN ZELINA 10380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274,00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274,00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188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PBZ CARD društvo s ograničenom odgovornošću za poslovanje kreditnim karticama, putnička agencija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28495895537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RADNIČKA CESTA 44, ZAGREB 10000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32.085,52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32.085,52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189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DARKO PEHNEC, Vlasnik PG-a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99123451141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HUDOVLJANI 23, KOPRIVNICA 48000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11,48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11,48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190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PERFA - BIO d.o.o. za proizvodnju i trgovinu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77145316465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GOLUBOVAČKA  44, DONJA STUBICA 49240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29.069,16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29.069,16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191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PERFEX-PERADARSTVO d.o.o. za proizvodnju i uzgoj peradi i trgovinu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11571018928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GOLUBOVEČKA 44,DONJA STUBICA 49240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45.370,83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50.431,27 kn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50.431,27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192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LIDIJA PERIĆ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34606856519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ŠET.KARDINALA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FRANJE ŠEPERA 2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2.698,94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2.698,94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193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VLADIMIR PETREKOVIĆ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24640504475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PRGOMELJE 321,PRGOMELJE 43252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3.552,61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1.281,51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194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PINOVA društvo s ograničenom odgovornošću za poljoprivredu i trgovinu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19638479848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DR. IVANA NOVAKA 1, ČAKOVEC 40000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1.250,00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1.250,00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195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POLJOCENTAR trgovačko društvo za </w:t>
            </w:r>
            <w:r>
              <w:rPr>
                <w:color w:val="000000"/>
                <w:sz w:val="12"/>
                <w:szCs w:val="12"/>
              </w:rPr>
              <w:lastRenderedPageBreak/>
              <w:t>trgovinu i usluge d.o.o.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49929727453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OBRTNIČKA 12,KRIŽEVCI 48260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907.940,95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1.038.133,07 kn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1.038.133,07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196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POLJOPRIVREDNA ZADRUGA ČAKOVEC za poljoprivrednu proizvodnju, trgovinu i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35206187543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DR. IVANA NOVAKA 1, ČAKOVEC 40000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0,01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0,01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197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POLJOPRIVREDNA ZADRUGA GAR-AGRO za poljoprivredu, trgovinu i proizvodnju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71282533021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VUKOVARSKA 6,GAREŠNICA 43280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24,40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24,40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198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PPK-BJELOVAR trgovina i usluge, d.d.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37828020359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ĐURĐEVAČKA C. 138,BJELOVAR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1.839,67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2.527,86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199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PRIMA TEHNIČAR d.o.o. za proizvodnju, trgovinu i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19504870273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I.N.JEMERŠIĆA  37 A,GRUBIŠNO POLJE 43290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15.452,50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15.452,50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200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PRIVREDNA BANKA ZAGREB - DIONIČKO DRUŠTVO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02535697732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Radnička cesta 50, ZAGREB 10000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147,20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147,20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25799A" w:rsidR="0025799A">
        <w:trPr>
          <w:trHeight w:val="82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201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PROJEKT društvo s ograničenom odgovornošću za projektiranje i građenje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37495232186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NASELJE KRALJA ZVONIMIRA 33, 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6.200,00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6.200,00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202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PROVOLUS d.o.o. za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14097669316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ZAVRTNICA 17,ZAGREB 10000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8.476,56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180.976,56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203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PRVI FAKTOR društvo s ograničenom odgovornošću za </w:t>
            </w:r>
            <w:proofErr w:type="spellStart"/>
            <w:r>
              <w:rPr>
                <w:color w:val="000000"/>
                <w:sz w:val="12"/>
                <w:szCs w:val="12"/>
              </w:rPr>
              <w:t>faktoring</w:t>
            </w:r>
            <w:proofErr w:type="spellEnd"/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63278028623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HEKTOROVIĆEVA 2/V,ZAGREB 10000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8.274,78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10.728,95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204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RATKO PUCARIN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34719124229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OBROVNICA 76,OBROVNICA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277,04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277,04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205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PUREX d.o.o. proizvodnja i uzgoj peradi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31813200148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HRVACE 556,HRVACE 21233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34.829,00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34.829,00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206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RADINOST društvo s ograničenom odgovornošću za proizvodnju, trgovinu i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79433617986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MILANA ŠUFFLAYA 10A,BJELOVAR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3.789,71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3.789,71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99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207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RAIFFEISEN TRGOVINA D.O.O.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SI80684858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INDUSTRIJSKA ULICA 8 LENART 2230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43.222,05 EUR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43.222,05 EUR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Osporava se tražbina u cijelosti zato što je ista dana 31.05.2016. Ugovorom o ustupu potraživanja ustupljena društvu UNSER LAGERHAUS WARENHANDELSGES.M.B.H., a ista je također prijavljena pod rednim brojem 246.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208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DOMAGOJ, obrt za poljoprivredno-gospodarsku djelatnost, Vlasnik DOMAGOJ RAKNIĆ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75670161110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GUDOVAC 58,GUDOVAC 43251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2.433,35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163,77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209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RATARSTVO društvo s ograničenom odgovornošću za poljoprivrednu proizvodnju i trgovinu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39141474711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M.HRVATSKE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4/1,BJELOVAR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16.224.786,90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19.515.908,69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210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REPUBLIKA HRVATSKA MINISTARSTVO FINANCIJA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18683136487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KATANČIĆEVA 5, ZAGREB 10000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2.099.134,89 kn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2.099.134,89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211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RIZMAN društvo s ograničenom odgovornošću za trgovinu, promet i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14523427957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ANTUNA MIHANOVIĆA 48 A,VELIKI ZDENCI 43293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5.577,50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5.577,50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212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NIKOLA ROGOVIĆ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87549592584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GUDOVAC 367,GUDOVAC 43251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6.557,30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7.421,31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213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RWA RAIFFEISEN AGRO društvo s ograničenom odgovornošću za trgovinu i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42621503715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BUZINSKI PRILAZ  10,ZAGREB 10010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17.636,88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17.636,88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214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VLADO SABO, Vlasnik OPG-a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50438085408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DONJA RAŠENICA 62, GRUBIŠNO POLJE 43290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94,82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94,82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25799A" w:rsidR="0025799A">
        <w:trPr>
          <w:trHeight w:val="82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215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VLADIMIR SABOLOVIĆ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44004699780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RADNIČKO NASELJE PRILAZ II./1,BJELOVAR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634,47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634,47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216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SANITACIJA OSIJEK dioničko društvo za dezinfekciju, dezinsekciju i deratizaciju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98661816049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JARAK 3, 31208 PETRIJEVCI,OSIJEK 31000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13.962,50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13.962,50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217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SANO - suvremena hranidba životinja d.o.o.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58814210661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INDUSTRIJSKA CESTA BB,POPOVAČA 44317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19.418,13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19.418,13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99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218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SCHAUMANN AGRI d.o.o. za trgovinu i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87757871090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KUNOVEC BREG, KOPRIVNIČKA 5-7,KOPRIVNICA 48000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5.338,14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5.338,14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219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SERAFIN d.o.o. za trgovinu i ugostiteljstvo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15469055176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MIRAMARSKA 15A,ZAGREB 10000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536,59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536,59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220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SET proizvodnja, trgovina i usluge d.o.o.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35140755222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PAKRAČKA ULICA 3,BJELOVAR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1.221,67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1.221,67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221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SIMSI d.o.o. za trgovinu i usluge u poljoprivredi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62560871668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VRBANCI 1,DRAGANIĆI 47201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314,50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314,50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222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SIROVINA društvo s ograničenom odgovornošću za ekologiju i gospodarenje otpadom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30322785480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ULICA 29. RUJNA 2,BJELOVAR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1.445,00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1.570,00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223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SJEMENARNA RI, društvo sa ograničenom odgovornošću za trgovinu, proizvodnju i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92985232137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ANTE PILEPIĆA 19,RIJEKA 51000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5.535,36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5.535,36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224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SJEMESERVIS AGRO d.o.o. za proizvodnju, trgovinu i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81763246191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BEDEM  LJUBAVI  33,SESVETE 10360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6.625,00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6.625,00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33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225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IVAN SKENDER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28231864203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NOVA PLOŠČICA 131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119,58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119,58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25799A" w:rsidR="0025799A">
        <w:trPr>
          <w:trHeight w:val="82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226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STJEPAN SLUKIĆ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75834798329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ZRINSKI TOPOLOVAC 273, ZRINSKI TOPOLOVAC 43202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0,11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0,11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227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MILAN SMILJANOVIĆ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18804811064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DOMŽALSKA 22, KOPRIVNICA 48000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6,00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25799A" w:rsidR="0025799A">
        <w:trPr>
          <w:trHeight w:val="82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228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ĐURO SMRČEK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95157918393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ZRINSKI TOPOLOVAC 144, ZRINSKI TOPOLOVAC 43202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10,00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25799A" w:rsidR="0025799A">
        <w:trPr>
          <w:trHeight w:val="82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229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MATIJA SMRČEK Vlasnik PG-a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95667558018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ZRINSKI TOPOLOVAC 144, ZRINSKI TOPOLOVAC 43202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34,25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34,25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230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MARKO STARČEVIĆ, Vlasnik OPG-a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85224139705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SASOVAC 30, NOVA RAČA 43272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0,19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0,19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231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Syngenta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>
              <w:rPr>
                <w:color w:val="000000"/>
                <w:sz w:val="12"/>
                <w:szCs w:val="12"/>
              </w:rPr>
              <w:t>Agro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d.o.o. za trgovinu i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20226779781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SAMOBORSKA  147,ZAGREB 10000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108.174,37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108.174,38 kn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108.174,38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232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MATKO ŠČRBAČIĆ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89032907609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VELIKA TRNOVITICA 92, VELIKA TRNOVITICA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235,32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235,32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233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ILIJA ŠEŠIĆ, Vlasnik OPG-a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09047444971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STAROPLAVNIČKI ODVOJAK 3, BJELOVAR,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3,00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234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ŽELJKO ŠEŠIĆ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43488314042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DR.M.ŠUFFLAYA 10 A,BJELOVAR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1.574,21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1.574,21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33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235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SLAĐANA ŠKREBLIN, Vlasnik PG-a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53317505272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RAJIĆ 29,RAJIĆ 43252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142,65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142,65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236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IVICA ŠKRIVANEK, Vlasnik OPG-a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13036223100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OMLADINSKA 22,BEŠLINEC 10312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11.570,03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11.570,03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237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MARKO ŠOBAK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34390365357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STARA KAPELA 112,STARA KAPELA 10343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104,78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104,78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238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DALIBOR ŠPOLJAR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13750650206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BILOGORSKA ULICA 27, KAPELA 43203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43,50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43,50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239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BOŽIDAR ŠTEFANIĆ, Vlasnik OPG-a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60373753364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MARTINAC 13,VELIKO TROJSTVO 43226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1.305,35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1.305,35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240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TEHNO-PARTNER društvo s ograničenom odgovornošću za trgovinu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37366676729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CEHOVSKA    12,VARAŽDIN 42000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14.060,37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14.060,37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241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TOI </w:t>
            </w:r>
            <w:proofErr w:type="spellStart"/>
            <w:r>
              <w:rPr>
                <w:color w:val="000000"/>
                <w:sz w:val="12"/>
                <w:szCs w:val="12"/>
              </w:rPr>
              <w:t>TOI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d.o.o. sanitarni sistemi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73497369534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KVINTIČKA 16,ZAGREB 10000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3.750,00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4.500,00 kn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4.500,00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33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242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MATO TONKOVIĆ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12686391112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BEREK 41, BEREK 43232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33,09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33,09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243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TRAKTORSKI DIJELOVI društvo s ograničenom odgovornošću za trgovinu i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26569291682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FRANJEVAČKA 12A,BJELOVAR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6.938,37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7.132,62 kn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7.132,62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244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TURIST  dioničko društvo za ugostiteljstvo i turističke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06061438402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VATROSLAVA LISINSKOG 2, 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1.080,00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1.080,00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245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BARA TURKOVIĆ, Vlasnik OPG-a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36908590111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VEĆESLAVEC 62, KRIŽEVCI 48260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17.476,34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17.476,34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246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UNSER LAGERHAUS WARENHANDELSGES.M.B.H.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ATU25323307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SUDRING 240,KLAGENFURT 9020 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44.097,5 EUR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333.659,08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247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UNSER LAGREHAUS WARENHANDELSGES.M.B.H.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ATU25323307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SUDRING 240,KLAGENFURT 9021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332.948,97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332.948,97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Dupliran vjerovnik - r.br.: 246 i 247 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248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Vaba d.d. banka Varaždin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38182927268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ALEJA KRALJA ZVONIMIRA 1, 42000 VARAŽDIN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8.802,61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8.802,61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25799A" w:rsidR="0025799A">
        <w:trPr>
          <w:trHeight w:val="33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249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ĐURO VADLJEVIĆ, Vlasnik OPG-a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93153578147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RUŠKOVAC 7, BEREK 43232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43,58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43,58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25799A" w:rsidR="0025799A">
        <w:trPr>
          <w:trHeight w:val="82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250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VAGE društvo s ograničenom odgovornošću za proizvodnju i servis mjernih uređaja i opreme za mjerenje, vanjsku i </w:t>
            </w:r>
            <w:r>
              <w:rPr>
                <w:color w:val="000000"/>
                <w:sz w:val="12"/>
                <w:szCs w:val="12"/>
              </w:rPr>
              <w:lastRenderedPageBreak/>
              <w:t>unutarnju trgovinu i marketing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30335873024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KALEDOVČINA 2A,ZAGREB 10000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5.062,50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5.062,50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251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VASILJEV d.o.o. za trgovinu na malo i veliko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81990781189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MILOŠA OBILIĆA  18,VERA 32225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4.216,36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4.216,36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253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ZLATKO VELIČAN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12768197908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LIPOVO BRDO 42, KAPELA 43203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4.485,00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4.485,00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254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ANKICA VELJAČIĆ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80222903209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ĆURLOVAC 93, 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2.000,00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2.000,00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255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STJEPAN VIDAK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92700036207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KLOKOČEVAC 172,PREDAVAC 43211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1.062,36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1.062,36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256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VIDIK društvo s ograničenom odgovornošću za trgovinu, zastupanje i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63869637255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IVANA VITEZA TRNSKOG 7,BJELOVAR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1.305,60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1.356,53 kn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1.356,53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257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MARICA VILENICA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76766362147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KOZAREVAC 59, NOVA RAČA 43272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4.751,93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4.751,93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258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Građevinski obrt "VINCEK" </w:t>
            </w:r>
            <w:proofErr w:type="spellStart"/>
            <w:r>
              <w:rPr>
                <w:color w:val="000000"/>
                <w:sz w:val="12"/>
                <w:szCs w:val="12"/>
              </w:rPr>
              <w:t>vl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. Damir </w:t>
            </w:r>
            <w:proofErr w:type="spellStart"/>
            <w:r>
              <w:rPr>
                <w:color w:val="000000"/>
                <w:sz w:val="12"/>
                <w:szCs w:val="12"/>
              </w:rPr>
              <w:t>Vincek</w:t>
            </w:r>
            <w:proofErr w:type="spellEnd"/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12498472093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TRG KRALJA TOMISLAVA 15,MOLVE 48327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57.272,62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57.272,62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259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VISOKO GOSPODARSKO UČILIŠTE U KRIŽEVCIMA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75480885018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MILISLAVA DEMERCA 1,KRIŽEVCI 48260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3.120,00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3.120,00 kn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3.120,00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260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DANIJEL VIŠNJIĆ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87766157329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CAREVDAR 87,KRIŽEVCI 48260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6.158,41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6.158,41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261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GORAN VLAŠIĆ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89244218069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JAKOVA ZADRANINA 8, 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700,00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700,00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262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VOĆNJAK društvo s ograničenom odgovornošću za proizvodnju i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52871551229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MATICE HRVATSKE 4/1. 43000 BJELOVAR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14.497.653,51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11.461.514,69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82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263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VODNE USLUGE društvo s ograničenom odgovornošću za proizvodnju, distribuciju i prodaju vode, te odvodnju i pročišćavanje otpadnih voda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43307218011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FERDE LIVADIĆA 14/A,BJELOVAR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820,55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909,79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264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VRTINVEST društvo s ograničenom odgovornošću za trgovinu i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22535621645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MATICE HRVATSKE 4/1. 43000 BJELOVAR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15.755.331,40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15.784.080,72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265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TOKARSKO STROJOBRAVARSKA RADIONA, Vlasnik ANTUN VUJNOVIĆ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84108438681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RUĐERA BOŠKOVIĆA 1,BJELOVAR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500,00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500,00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266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AUTOMEHANIČARSKI I AUTOPRIJEVOZNIČKI OBRT "VUKOVIĆ", Vlasnik NEBOJŠA VUKOVIĆ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06129736660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PRGOMELJE 69,PRGOMELJE 43252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2.400,00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2.400,00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267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WÜRTH-HRVATSKA d.o.o. za trgovinu, usluge i zastupanje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52641439848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FRANJE LUČIĆA 23/III,ZAGREB 10000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8.741,00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9.302,86 kn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9.302,86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33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268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ZADRUŽNA ŠTAMPA dioničko društvo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52035912612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Maksimirska 132, ZAGREB 10000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764,78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764,78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269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ZAGREBINSPEKT d.o.o. za kontrolu i inženjering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82752153530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DRAŠKOVIĆEVA 29,ZAGREB 10000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1.500,00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1.500,00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270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LIBUŠKA ZALABAK, Vlasnik OPG-a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36850838408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GORNJA RAŠENICA 19,GRUBIŠNO POLJE 43290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54,00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54,00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271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ZAŠTITA-ATEST društvo s ograničenom odgovornošću za stručne poslove zaštite na radu, zaštite okoliša i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72702911449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ULICA GRADA CHICAGA 25, ZAGREB 10000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2.477,50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2.477,50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272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ZAVOD ZA UNAPREĐIVANJE SIGURNOSTI d.d.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83442273157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TRG LAVA MIRSKOG 3/III,OSIJEK 31000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5.056,25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5.056,25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273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ANTUN ŽABJAČAN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95479732618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SASOVAC 5, NOVA RAČA 43272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7.366,40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7.366,40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274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MIRKO ŽABJAČAN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46563191680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SASOVAC  12,NOVA RAČA 43272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11.675,03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11.359,89 kn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11.359,89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275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ADOLF ŽAGER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29508030715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BULINAC 65,BULINAC 43273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444,26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444,26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33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276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ŽIVA KAVA d.o.o. za trgovinu i usluge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56977970104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KUŠLANOVA 2, 10000 ZAGREB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1.033,03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1.033,03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277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JELKA ŽIVKOVIĆ, Vlasnik OPG-a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26650440941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MARTINAC 48,VELIKO TROJSTVO 43226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5.472,22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5.472,22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278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TRGOVINA NA VELIKO I MALO "PICOBELA" Vlasnik JOSIP ŽUPANAC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29680554478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BREZARIĆ 28, KRAŠIĆ 10454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7,75 kn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7,75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 Tražbina prestala. 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279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Hrvatske vode, pravna osoba za upravljanje vodama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28921383001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ULICA GRADA VUKOVARA 220,ZAGREB 10000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85.820,39 kn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85.820,39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912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280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AGROKOR koncern za upravljanje društvima, proizvodnju i trgovinu poljoprivrednim proizvodima, dioničko društvo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05937759187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TRG DRAŽENA PETROVIĆA 3, ZAGREB 10000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274.236,34 kn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274.236,34 kn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Osporavamo u cijelosti. Tražbina knjigovodstveno ne postoji. Prijava tražbine primljena nakon zakonski propisanog roka.  </w:t>
            </w:r>
          </w:p>
        </w:tc>
      </w:tr>
      <w:tr w:rsidTr="0025799A" w:rsidR="0025799A">
        <w:trPr>
          <w:trHeight w:val="660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281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JAVNA VATROGASNA POSTROJBA GRADA BJELOVARA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79991880130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OTONA KUČERE 1,BJELOVAR 43000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71,56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282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Javni bilježnik - Mirko </w:t>
            </w:r>
            <w:proofErr w:type="spellStart"/>
            <w:r>
              <w:rPr>
                <w:color w:val="000000"/>
                <w:sz w:val="12"/>
                <w:szCs w:val="12"/>
              </w:rPr>
              <w:t>Čižmek</w:t>
            </w:r>
            <w:proofErr w:type="spellEnd"/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02584871976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LIJEPE NAŠE 22,KLANJEC 49290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1.701,69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283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SEDLIĆ d.o.o.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31937776003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BEREK 171,BEREK 43232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211.673,63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284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NAPLATA BERO j.d.o.o. za naplatu potraživanja i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92111865036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BRAĆE RADIĆ 1,HRAŠĆICA 42000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6.000,00 kn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6.000,00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FF0000"/>
                <w:sz w:val="12"/>
                <w:szCs w:val="12"/>
              </w:rPr>
            </w:pPr>
            <w:r>
              <w:rPr>
                <w:color w:val="FF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9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285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DIRECTUS d.o.o.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35573612931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JOSIPA BAŠIĆA 67,SLAVONSKI BROD 35000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11.542,50 kn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75"/>
        </w:trPr>
        <w:tc>
          <w:tcPr>
            <w:tcW w:type="pct" w:w="287"/>
            <w:gridSpan w:val="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9D9D9" w:color="auto" w:val="clear"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0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9D9D9" w:color="auto" w:val="clear"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9D9D9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8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9D9D9" w:color="auto" w:val="clear"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9D9D9" w:color="auto" w:val="clear"/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9D9D9" w:color="auto" w:val="clear"/>
            <w:noWrap/>
            <w:vAlign w:val="center"/>
            <w:hideMark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9D9D9" w:color="auto" w:val="clear"/>
            <w:noWrap/>
            <w:vAlign w:val="center"/>
            <w:hideMark/>
          </w:tcPr>
          <w:p w:rsidRDefault="0025799A" w:rsidR="0025799A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9D9D9" w:color="auto" w:val="clear"/>
            <w:noWrap/>
            <w:vAlign w:val="center"/>
            <w:hideMark/>
          </w:tcPr>
          <w:p w:rsidRDefault="0025799A" w:rsidR="0025799A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pct" w:w="59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9D9D9" w:color="auto" w:val="clear"/>
            <w:noWrap/>
            <w:vAlign w:val="center"/>
            <w:hideMark/>
          </w:tcPr>
          <w:p w:rsidRDefault="0025799A" w:rsidR="0025799A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165"/>
        </w:trPr>
        <w:tc>
          <w:tcPr>
            <w:tcW w:type="pct" w:w="287"/>
            <w:gridSpan w:val="3"/>
            <w:noWrap/>
            <w:vAlign w:val="center"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type="pct" w:w="609"/>
            <w:vAlign w:val="center"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type="pct" w:w="563"/>
            <w:vAlign w:val="center"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type="pct" w:w="581"/>
            <w:vAlign w:val="center"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type="pct" w:w="612"/>
            <w:noWrap/>
            <w:vAlign w:val="center"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type="pct" w:w="612"/>
            <w:noWrap/>
            <w:vAlign w:val="center"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type="pct" w:w="610"/>
            <w:noWrap/>
            <w:vAlign w:val="center"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type="pct" w:w="534"/>
            <w:noWrap/>
            <w:vAlign w:val="center"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type="pct" w:w="592"/>
            <w:vAlign w:val="center"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</w:p>
        </w:tc>
      </w:tr>
      <w:tr w:rsidTr="0025799A" w:rsidR="0025799A">
        <w:trPr>
          <w:trHeight w:val="165"/>
        </w:trPr>
        <w:tc>
          <w:tcPr>
            <w:tcW w:type="pct" w:w="287"/>
            <w:gridSpan w:val="3"/>
            <w:noWrap/>
            <w:vAlign w:val="center"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type="pct" w:w="609"/>
            <w:vAlign w:val="center"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type="pct" w:w="563"/>
            <w:vAlign w:val="center"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type="pct" w:w="581"/>
            <w:vAlign w:val="center"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type="pct" w:w="612"/>
            <w:noWrap/>
            <w:vAlign w:val="center"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type="pct" w:w="612"/>
            <w:noWrap/>
            <w:vAlign w:val="center"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type="pct" w:w="610"/>
            <w:noWrap/>
            <w:vAlign w:val="center"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type="pct" w:w="534"/>
            <w:noWrap/>
            <w:vAlign w:val="center"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type="pct" w:w="592"/>
            <w:vAlign w:val="center"/>
          </w:tcPr>
          <w:p w:rsidRDefault="0025799A" w:rsidR="0025799A">
            <w:pPr>
              <w:rPr>
                <w:color w:val="000000"/>
                <w:sz w:val="12"/>
                <w:szCs w:val="12"/>
              </w:rPr>
            </w:pPr>
          </w:p>
        </w:tc>
      </w:tr>
      <w:tr w:rsidTr="0025799A" w:rsidR="0025799A">
        <w:trPr>
          <w:gridBefore w:val="1"/>
          <w:gridAfter w:val="7"/>
          <w:wBefore w:type="pct" w:w="57"/>
          <w:wAfter w:type="pct" w:w="4588"/>
          <w:trHeight w:val="165"/>
        </w:trPr>
        <w:tc>
          <w:tcPr>
            <w:tcW w:type="dxa" w:w="222"/>
            <w:noWrap/>
            <w:vAlign w:val="center"/>
            <w:hideMark/>
          </w:tcPr>
          <w:p w:rsidRDefault="0025799A" w:rsidR="0025799A">
            <w:pPr>
              <w:rPr>
                <w:sz w:val="20"/>
              </w:rPr>
            </w:pPr>
          </w:p>
        </w:tc>
        <w:tc>
          <w:tcPr>
            <w:tcW w:type="dxa" w:w="222"/>
            <w:noWrap/>
            <w:vAlign w:val="center"/>
            <w:hideMark/>
          </w:tcPr>
          <w:p w:rsidRDefault="0025799A" w:rsidR="0025799A">
            <w:pPr>
              <w:rPr>
                <w:sz w:val="20"/>
              </w:rPr>
            </w:pPr>
          </w:p>
        </w:tc>
        <w:tc>
          <w:tcPr>
            <w:tcW w:type="dxa" w:w="222"/>
            <w:noWrap/>
            <w:vAlign w:val="center"/>
            <w:hideMark/>
          </w:tcPr>
          <w:p w:rsidRDefault="0025799A" w:rsidR="0025799A">
            <w:pPr>
              <w:rPr>
                <w:sz w:val="20"/>
              </w:rPr>
            </w:pPr>
          </w:p>
        </w:tc>
      </w:tr>
    </w:tbl>
    <w:p w:rsidRDefault="0025799A" w:rsidP="0025799A" w:rsidR="0025799A">
      <w:pPr>
        <w:jc w:val="center"/>
        <w:rPr>
          <w:rFonts w:cs="Arial" w:hAnsi="Arial" w:ascii="Arial"/>
          <w:b/>
          <w:sz w:val="28"/>
          <w:szCs w:val="28"/>
        </w:rPr>
      </w:pPr>
      <w:r>
        <w:rPr>
          <w:rFonts w:cs="Arial" w:hAnsi="Arial" w:ascii="Arial"/>
          <w:b/>
          <w:sz w:val="28"/>
          <w:szCs w:val="28"/>
        </w:rPr>
        <w:t>Obrazloženje</w:t>
      </w:r>
    </w:p>
    <w:p w:rsidRDefault="0025799A" w:rsidP="0025799A" w:rsidR="0025799A">
      <w:pPr>
        <w:jc w:val="both"/>
        <w:rPr>
          <w:rFonts w:cs="Arial" w:hAnsi="Arial" w:ascii="Arial"/>
          <w:sz w:val="28"/>
          <w:szCs w:val="28"/>
        </w:rPr>
      </w:pPr>
      <w:r>
        <w:rPr>
          <w:rFonts w:cs="Arial" w:hAnsi="Arial" w:ascii="Arial"/>
          <w:sz w:val="28"/>
          <w:szCs w:val="28"/>
        </w:rPr>
        <w:tab/>
        <w:t xml:space="preserve">Sukladno uputi </w:t>
      </w:r>
      <w:proofErr w:type="spellStart"/>
      <w:r>
        <w:rPr>
          <w:rFonts w:cs="Arial" w:hAnsi="Arial" w:ascii="Arial"/>
          <w:sz w:val="28"/>
          <w:szCs w:val="28"/>
        </w:rPr>
        <w:t>ukidnog</w:t>
      </w:r>
      <w:proofErr w:type="spellEnd"/>
      <w:r>
        <w:rPr>
          <w:rFonts w:cs="Arial" w:hAnsi="Arial" w:ascii="Arial"/>
          <w:sz w:val="28"/>
          <w:szCs w:val="28"/>
        </w:rPr>
        <w:t xml:space="preserve"> rješenja Visokog Trgovačkog suda Republike Hrvatske u Zagrebu pod poslovnim brojem </w:t>
      </w:r>
      <w:proofErr w:type="spellStart"/>
      <w:r>
        <w:rPr>
          <w:rFonts w:cs="Arial" w:hAnsi="Arial" w:ascii="Arial"/>
          <w:sz w:val="28"/>
          <w:szCs w:val="28"/>
        </w:rPr>
        <w:t>Ref</w:t>
      </w:r>
      <w:proofErr w:type="spellEnd"/>
      <w:r>
        <w:rPr>
          <w:rFonts w:cs="Arial" w:hAnsi="Arial" w:ascii="Arial"/>
          <w:sz w:val="28"/>
          <w:szCs w:val="28"/>
        </w:rPr>
        <w:t xml:space="preserve">. 47 </w:t>
      </w:r>
      <w:proofErr w:type="spellStart"/>
      <w:r>
        <w:rPr>
          <w:rFonts w:cs="Arial" w:hAnsi="Arial" w:ascii="Arial"/>
          <w:sz w:val="28"/>
          <w:szCs w:val="28"/>
        </w:rPr>
        <w:t>Pž</w:t>
      </w:r>
      <w:proofErr w:type="spellEnd"/>
      <w:r>
        <w:rPr>
          <w:rFonts w:cs="Arial" w:hAnsi="Arial" w:ascii="Arial"/>
          <w:sz w:val="28"/>
          <w:szCs w:val="28"/>
        </w:rPr>
        <w:t xml:space="preserve">-2927/2017-2 od 27. lipnja 2017. godine u ponovljenom postupku </w:t>
      </w:r>
      <w:r>
        <w:rPr>
          <w:rFonts w:cs="Arial" w:hAnsi="Arial" w:ascii="Arial"/>
          <w:sz w:val="28"/>
          <w:szCs w:val="28"/>
        </w:rPr>
        <w:lastRenderedPageBreak/>
        <w:t xml:space="preserve">Trgovački sud u Bjelovaru kao prvostupanjski sud je ponovo sastavio popis vjerovnika i prava glasa koji im pripadaju, na temelju sve priložene dokumentacije u spisu, te utvrdio da pravo glasa u ovom postupku </w:t>
      </w:r>
      <w:proofErr w:type="spellStart"/>
      <w:r>
        <w:rPr>
          <w:rFonts w:cs="Arial" w:hAnsi="Arial" w:ascii="Arial"/>
          <w:sz w:val="28"/>
          <w:szCs w:val="28"/>
        </w:rPr>
        <w:t>predstečajne</w:t>
      </w:r>
      <w:proofErr w:type="spellEnd"/>
      <w:r>
        <w:rPr>
          <w:rFonts w:cs="Arial" w:hAnsi="Arial" w:ascii="Arial"/>
          <w:sz w:val="28"/>
          <w:szCs w:val="28"/>
        </w:rPr>
        <w:t xml:space="preserve"> nagodbe nad dužnikom VRT d.o.o. iz Bjelovara ima 218 vjerovnika od kojih su za </w:t>
      </w:r>
      <w:proofErr w:type="spellStart"/>
      <w:r>
        <w:rPr>
          <w:rFonts w:cs="Arial" w:hAnsi="Arial" w:ascii="Arial"/>
          <w:sz w:val="28"/>
          <w:szCs w:val="28"/>
        </w:rPr>
        <w:t>predstečajnu</w:t>
      </w:r>
      <w:proofErr w:type="spellEnd"/>
      <w:r>
        <w:rPr>
          <w:rFonts w:cs="Arial" w:hAnsi="Arial" w:ascii="Arial"/>
          <w:sz w:val="28"/>
          <w:szCs w:val="28"/>
        </w:rPr>
        <w:t xml:space="preserve"> nagodbu glasovali 127 vjerovnika sa pravom glasa, odnosno 58,25%, a protiv </w:t>
      </w:r>
      <w:proofErr w:type="spellStart"/>
      <w:r>
        <w:rPr>
          <w:rFonts w:cs="Arial" w:hAnsi="Arial" w:ascii="Arial"/>
          <w:sz w:val="28"/>
          <w:szCs w:val="28"/>
        </w:rPr>
        <w:t>predstečajne</w:t>
      </w:r>
      <w:proofErr w:type="spellEnd"/>
      <w:r>
        <w:rPr>
          <w:rFonts w:cs="Arial" w:hAnsi="Arial" w:ascii="Arial"/>
          <w:sz w:val="28"/>
          <w:szCs w:val="28"/>
        </w:rPr>
        <w:t xml:space="preserve"> nagodbe je glasovalo 91 vjerovnik sa pravom glasa, odnosno 41,74%, a kako to proizlazi</w:t>
      </w:r>
      <w:r>
        <w:rPr>
          <w:rFonts w:cs="Arial" w:hAnsi="Arial" w:ascii="Arial"/>
          <w:b/>
          <w:sz w:val="28"/>
          <w:szCs w:val="28"/>
        </w:rPr>
        <w:t xml:space="preserve"> iz</w:t>
      </w:r>
      <w:r>
        <w:rPr>
          <w:rFonts w:cs="Arial" w:hAnsi="Arial" w:ascii="Arial"/>
          <w:sz w:val="28"/>
          <w:szCs w:val="28"/>
        </w:rPr>
        <w:t xml:space="preserve"> Tablice vjerovnika s pravom glasa koja slijedi:    </w:t>
      </w:r>
    </w:p>
    <w:p w:rsidRDefault="0025799A" w:rsidP="0025799A" w:rsidR="0025799A"/>
    <w:tbl>
      <w:tblPr>
        <w:tblW w:type="pct" w:w="5000"/>
        <w:tblLook w:val="04A0" w:noVBand="1" w:noHBand="0" w:lastColumn="0" w:firstColumn="1" w:lastRow="0" w:firstRow="1"/>
      </w:tblPr>
      <w:tblGrid>
        <w:gridCol w:w="513"/>
        <w:gridCol w:w="1836"/>
        <w:gridCol w:w="943"/>
        <w:gridCol w:w="1633"/>
        <w:gridCol w:w="1070"/>
        <w:gridCol w:w="1070"/>
        <w:gridCol w:w="1206"/>
        <w:gridCol w:w="396"/>
        <w:gridCol w:w="622"/>
      </w:tblGrid>
      <w:tr w:rsidTr="0025799A" w:rsidR="0025799A">
        <w:trPr>
          <w:trHeight w:val="780"/>
          <w:tblHeader/>
        </w:trPr>
        <w:tc>
          <w:tcPr>
            <w:tcW w:type="pct" w:w="273"/>
            <w:tcBorders>
              <w:top w:space="0" w:sz="4" w:color="808080" w:val="single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9D9D9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 xml:space="preserve">R. br. </w:t>
            </w:r>
          </w:p>
        </w:tc>
        <w:tc>
          <w:tcPr>
            <w:tcW w:type="pct" w:w="977"/>
            <w:tcBorders>
              <w:top w:space="0" w:sz="4" w:color="808080" w:val="single"/>
              <w:left w:val="nil"/>
              <w:bottom w:space="0" w:sz="4" w:color="808080" w:val="single"/>
              <w:right w:space="0" w:sz="4" w:color="808080" w:val="single"/>
            </w:tcBorders>
            <w:shd w:fill="D9D9D9" w:color="auto" w:val="clear"/>
            <w:vAlign w:val="center"/>
            <w:hideMark/>
          </w:tcPr>
          <w:p w:rsidRDefault="0025799A" w:rsidR="0025799A">
            <w:pPr>
              <w:jc w:val="center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Ime i prezime / Naziv vjerovnika</w:t>
            </w:r>
          </w:p>
        </w:tc>
        <w:tc>
          <w:tcPr>
            <w:tcW w:type="pct" w:w="502"/>
            <w:tcBorders>
              <w:top w:space="0" w:sz="4" w:color="808080" w:val="single"/>
              <w:left w:val="nil"/>
              <w:bottom w:space="0" w:sz="4" w:color="808080" w:val="single"/>
              <w:right w:space="0" w:sz="4" w:color="808080" w:val="single"/>
            </w:tcBorders>
            <w:shd w:fill="D9D9D9" w:color="auto" w:val="clear"/>
            <w:vAlign w:val="center"/>
            <w:hideMark/>
          </w:tcPr>
          <w:p w:rsidRDefault="0025799A" w:rsidR="0025799A">
            <w:pPr>
              <w:jc w:val="center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OIB vjerovnika</w:t>
            </w:r>
          </w:p>
        </w:tc>
        <w:tc>
          <w:tcPr>
            <w:tcW w:type="pct" w:w="869"/>
            <w:tcBorders>
              <w:top w:space="0" w:sz="4" w:color="808080" w:val="single"/>
              <w:left w:val="nil"/>
              <w:bottom w:space="0" w:sz="4" w:color="808080" w:val="single"/>
              <w:right w:space="0" w:sz="4" w:color="808080" w:val="single"/>
            </w:tcBorders>
            <w:shd w:fill="D9D9D9" w:color="auto" w:val="clear"/>
            <w:vAlign w:val="center"/>
            <w:hideMark/>
          </w:tcPr>
          <w:p w:rsidRDefault="0025799A" w:rsidR="0025799A">
            <w:pPr>
              <w:jc w:val="center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Adresa vjerovnika</w:t>
            </w:r>
          </w:p>
        </w:tc>
        <w:tc>
          <w:tcPr>
            <w:tcW w:type="pct" w:w="569"/>
            <w:tcBorders>
              <w:top w:space="0" w:sz="4" w:color="808080" w:val="single"/>
              <w:left w:val="nil"/>
              <w:bottom w:space="0" w:sz="4" w:color="808080" w:val="single"/>
              <w:right w:space="0" w:sz="4" w:color="808080" w:val="single"/>
            </w:tcBorders>
            <w:shd w:fill="D9D9D9" w:color="auto" w:val="clear"/>
            <w:vAlign w:val="center"/>
            <w:hideMark/>
          </w:tcPr>
          <w:p w:rsidRDefault="0025799A" w:rsidR="0025799A">
            <w:pPr>
              <w:jc w:val="center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Utvrđene tražbine po Rješenju</w:t>
            </w:r>
          </w:p>
        </w:tc>
        <w:tc>
          <w:tcPr>
            <w:tcW w:type="pct" w:w="569"/>
            <w:tcBorders>
              <w:top w:space="0" w:sz="4" w:color="808080" w:val="single"/>
              <w:left w:val="nil"/>
              <w:bottom w:space="0" w:sz="4" w:color="808080" w:val="single"/>
              <w:right w:space="0" w:sz="4" w:color="808080" w:val="single"/>
            </w:tcBorders>
            <w:shd w:fill="D9D9D9" w:color="auto" w:val="clear"/>
            <w:vAlign w:val="center"/>
            <w:hideMark/>
          </w:tcPr>
          <w:p w:rsidRDefault="0025799A" w:rsidR="0025799A">
            <w:pPr>
              <w:jc w:val="center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Iznos izuzet iz glasovanja (Čl.59. st.3. Stečajnog Zakona)</w:t>
            </w:r>
          </w:p>
        </w:tc>
        <w:tc>
          <w:tcPr>
            <w:tcW w:type="pct" w:w="641"/>
            <w:tcBorders>
              <w:top w:space="0" w:sz="4" w:color="808080" w:val="single"/>
              <w:left w:val="nil"/>
              <w:bottom w:space="0" w:sz="4" w:color="808080" w:val="single"/>
              <w:right w:space="0" w:sz="4" w:color="808080" w:val="single"/>
            </w:tcBorders>
            <w:shd w:fill="D9D9D9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 xml:space="preserve"> Pravo glasa </w:t>
            </w:r>
          </w:p>
        </w:tc>
        <w:tc>
          <w:tcPr>
            <w:tcW w:type="pct" w:w="235"/>
            <w:tcBorders>
              <w:top w:space="0" w:sz="4" w:color="808080" w:val="single"/>
              <w:left w:val="nil"/>
              <w:bottom w:space="0" w:sz="4" w:color="808080" w:val="single"/>
              <w:right w:space="0" w:sz="4" w:color="808080" w:val="single"/>
            </w:tcBorders>
            <w:shd w:fill="D9D9D9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space="0" w:sz="4" w:color="808080" w:val="single"/>
              <w:left w:val="nil"/>
              <w:bottom w:space="0" w:sz="4" w:color="808080" w:val="single"/>
              <w:right w:space="0" w:sz="4" w:color="808080" w:val="single"/>
            </w:tcBorders>
            <w:shd w:fill="D9D9D9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 xml:space="preserve"> Protiv </w:t>
            </w:r>
          </w:p>
        </w:tc>
      </w:tr>
      <w:tr w:rsidTr="0025799A" w:rsidR="0025799A">
        <w:trPr>
          <w:trHeight w:val="468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JOSIP ABRAMOVIĆ, Vlasnik OPG-a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93322447880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GORNJA GAREŠNICA 11,TRNOVITIČKI POPOVAC 43233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131,55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  131,55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space="0" w:sz="4" w:color="808080" w:val="single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68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ABUNDAN, društvo s ograničenom odgovornošću za trgovinu, proizvodnju i usluge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27461541024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VIDRENJAK, SVETOG MIHAELA  19,VELIKA LUDINA 44316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11.341,51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11.341,51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Protiv 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AGENCIJA ZA POLJOPRIVREDNO ZEMLJIŠTE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48339869626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Vukovarska 78, ZAGREB 10000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4.710,33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4.710,33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Protiv 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AGRARIA društvo s ograničenom odgovornošću za trgovinu i usluge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46454798005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GLOBETKA 4,ČAKOVEC 40000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3.466,08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3.466,08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Protiv 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AGRARIAN SERVICE AND TRADE d.o.o. za trgovinu i usluge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09719546394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IVANA ŠIBLA 17,ZAGREB 10000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977,38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  977,38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Protiv 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AGRI VRT d.o.o. za trgovinu i usluge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30582330606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RADNIČKA CESTA 173,ZAGREB 10000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17.493,28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17.493,28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Protiv 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AGRIGENETICS d.o.o. za oplemenjivanje bilja i sjemenarstvo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55849415954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SJENJAK 13,OSIJEK 31000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145.625,00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145.625,00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AGRIONICA d. o. o. za trgovinu i zastupstva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40757149409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SOKOLOVA 16,POŽEGA 34000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2.500,00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2.500,00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AGRO-NIKA d.o.o. za trgovinu i usluge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48089815086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Hrvoja </w:t>
            </w:r>
            <w:proofErr w:type="spellStart"/>
            <w:r>
              <w:rPr>
                <w:sz w:val="12"/>
                <w:szCs w:val="12"/>
              </w:rPr>
              <w:t>Vukčića</w:t>
            </w:r>
            <w:proofErr w:type="spellEnd"/>
            <w:r>
              <w:rPr>
                <w:sz w:val="12"/>
                <w:szCs w:val="12"/>
              </w:rPr>
              <w:t xml:space="preserve"> </w:t>
            </w:r>
            <w:proofErr w:type="spellStart"/>
            <w:r>
              <w:rPr>
                <w:sz w:val="12"/>
                <w:szCs w:val="12"/>
              </w:rPr>
              <w:t>Hrvatinića</w:t>
            </w:r>
            <w:proofErr w:type="spellEnd"/>
            <w:r>
              <w:rPr>
                <w:sz w:val="12"/>
                <w:szCs w:val="12"/>
              </w:rPr>
              <w:t xml:space="preserve"> 2, VUKOVAR 32000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37.901,66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37.901,66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Protiv </w:t>
            </w:r>
          </w:p>
        </w:tc>
      </w:tr>
      <w:tr w:rsidTr="0025799A" w:rsidR="0025799A">
        <w:trPr>
          <w:trHeight w:val="468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AGROHORVAT društvo s ograničenom odgovornošću za poljoprivrednu proizvodnju i usluge, trgovinu i ugostiteljstvo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16933084472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D. FODROVEC  23,SVETI PETAR OREHOVEC 48267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478,75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  478,75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Protiv 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AGROPROJEKT d.o.o. za trgovinu i usluge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31999338764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BANIJA 130,KARLOVAC 47000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56.915,73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56.915,73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Protiv </w:t>
            </w:r>
          </w:p>
        </w:tc>
      </w:tr>
      <w:tr w:rsidTr="0025799A" w:rsidR="0025799A">
        <w:trPr>
          <w:trHeight w:val="624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AMARILIS d.o.o. za trgovinu i usluge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35063921066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KRALJA ZVONIMIRA 99,VINKOVCI 32100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7.177,21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7.177,21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624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AMEROPA ŽITNI TERMINAL društvo s ograničenom odgovornošću za uskladištenje, pretovar, transport i trgovinu poljoprivrednih i ostalih proizvoda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97966928557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VRANJIČKI PUT 16, VRANJIC, VRANJIC 21211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383.059,33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383.059,33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68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AMTING, d.o.o., za trgovinu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97098682001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VLADIMIRA NAZORA 32/B,SVETI IVAN ZELINA </w:t>
            </w:r>
            <w:r>
              <w:rPr>
                <w:sz w:val="12"/>
                <w:szCs w:val="12"/>
              </w:rPr>
              <w:lastRenderedPageBreak/>
              <w:t>10380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lastRenderedPageBreak/>
              <w:t>31.066,65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31.066,65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68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15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ANDRO d.o.o. za trgovinu i prijevoz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63999785620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RADNIČKA 11,BISTRINCI 31551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737.310,00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737.310,00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Protiv 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16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ARTING društvo s ograničenom odgovornošću za projektiranje izvođenje i nadzor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32759739930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STROSSMAJEROVA 4,BJELOVAR 43000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207.698,00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207.698,00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AUTO KUĆA CUPAN trgovina i popravak motornih vozila d.o.o.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96213733249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S.RADIĆA</w:t>
            </w:r>
            <w:proofErr w:type="spellEnd"/>
            <w:r>
              <w:rPr>
                <w:sz w:val="12"/>
                <w:szCs w:val="12"/>
              </w:rPr>
              <w:t xml:space="preserve"> 15,PREDAVAC 43211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8.272,53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8.272,53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AUTOELEKTRIKA društvo s ograničenom odgovornošću za usluge i trgovinu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47549663345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IVE TIJARDOVIĆA 9,BJELOVAR 43000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825,00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  825,00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68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B.A.M.T. društvo s ograničenom odgovornošću za proizvodnju, unutarnju i vanjsku trgovinu i usluge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42990871544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Ante Topića-Mimare 20, 1000 ZAGREB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66.797,80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66.797,80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Protiv 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KRUNOSLAV BARBERIĆ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97593187520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ĆURLOVAC 81,BJELOVAR 43000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298,61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  298,61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624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Poljoprivredni i trgovački obrt "AGRO-PAULA", Ana-</w:t>
            </w:r>
            <w:proofErr w:type="spellStart"/>
            <w:r>
              <w:rPr>
                <w:sz w:val="12"/>
                <w:szCs w:val="12"/>
              </w:rPr>
              <w:t>Marie</w:t>
            </w:r>
            <w:proofErr w:type="spellEnd"/>
            <w:r>
              <w:rPr>
                <w:sz w:val="12"/>
                <w:szCs w:val="12"/>
              </w:rPr>
              <w:t xml:space="preserve"> </w:t>
            </w:r>
            <w:proofErr w:type="spellStart"/>
            <w:r>
              <w:rPr>
                <w:sz w:val="12"/>
                <w:szCs w:val="12"/>
              </w:rPr>
              <w:t>Bartolin</w:t>
            </w:r>
            <w:proofErr w:type="spellEnd"/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89451739401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MIRKA VIRIUSA 75,ĐELEKOVEC 48316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3.317,13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3.317,13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22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BB FARM d.o.o.  za proizvodnju, trgovinu i usluge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65140628786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EMILIJA LASZOWSKOG 1,VELIKA GORICA 10410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130,56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  130,56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Protiv 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23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BEGIĆ društvo s ograničenom odgovornošću za proizvodnju, trgovinu i usluge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91343500617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MALE SREDICE 47 B,BJELOVAR 43000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625,00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  625,00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68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24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BELJE dioničko društvo za privređivanje u poljodjelstvu, prerađivačkoj industriji i prometu roba, Darda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92404445155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Svetog Ivana Krstitelja 1a, DARDA 31326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665,23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  665,23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Protiv 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25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DOMAGOJ BELOŠEVIĆ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44070294656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KRSTE FRANKOPANA 70. 43000 BJELOVAR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6.090.335,15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6.055.705,31 kn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34.629,84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26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GABRIJELA BELOŠEVIĆ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56077015541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KRSTE FRANKOPANA 70, 43000 BJELOVAR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2.612,45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2.612,45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936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27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JOSIP BELOŠEVIĆ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88477086610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KRSTE FRANKOPANA 70. 43000 BJELOVAR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13.652.651,49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13.652.651,49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28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MARIJANA BELOŠEVIĆ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17576035505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KRSTE FRANKOPANA 70,BJELOVAR 43000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60.254,83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60.254,83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MARIJAN BEZUH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93650171292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PRGOMELJE,</w:t>
            </w:r>
            <w:proofErr w:type="spellStart"/>
            <w:r>
              <w:rPr>
                <w:sz w:val="12"/>
                <w:szCs w:val="12"/>
              </w:rPr>
              <w:t>PRGOMELJE</w:t>
            </w:r>
            <w:proofErr w:type="spellEnd"/>
            <w:r>
              <w:rPr>
                <w:sz w:val="12"/>
                <w:szCs w:val="12"/>
              </w:rPr>
              <w:t xml:space="preserve"> 43252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175,00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  175,00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Protiv </w:t>
            </w:r>
          </w:p>
        </w:tc>
      </w:tr>
      <w:tr w:rsidTr="0025799A" w:rsidR="0025799A">
        <w:trPr>
          <w:trHeight w:val="468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30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BiŽ</w:t>
            </w:r>
            <w:proofErr w:type="spellEnd"/>
            <w:r>
              <w:rPr>
                <w:sz w:val="12"/>
                <w:szCs w:val="12"/>
              </w:rPr>
              <w:t xml:space="preserve"> - TRADE društvo s ograničenom odgovornošću za proizvodnju, trgovinu, ugostiteljstvo i usluge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98158164607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IVANA VITEZA TRNSKOG 10,BJELOVAR 43000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4.471,20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4.471,20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31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BIOINSTITUT d.o.o. za usluge u zdravstvu i veterinarstvu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42588898414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R.STEINERA</w:t>
            </w:r>
            <w:proofErr w:type="spellEnd"/>
            <w:r>
              <w:rPr>
                <w:sz w:val="12"/>
                <w:szCs w:val="12"/>
              </w:rPr>
              <w:t xml:space="preserve"> 7,ČAKOVEC 40000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9.462,47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9.462,47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68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32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BJELOVARSKI SAJAM društvo s ograničenom odgovornošću za organiziranje sajmova i izložbi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95270568579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DR.ANTE</w:t>
            </w:r>
            <w:proofErr w:type="spellEnd"/>
            <w:r>
              <w:rPr>
                <w:sz w:val="12"/>
                <w:szCs w:val="12"/>
              </w:rPr>
              <w:t xml:space="preserve"> STARČEVIĆA 8,BJELOVAR 43000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19.059,20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19.059,20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33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Popravak pumpi visokog pritiska i trgovina rezervnih dijelova" </w:t>
            </w:r>
            <w:r>
              <w:rPr>
                <w:sz w:val="12"/>
                <w:szCs w:val="12"/>
              </w:rPr>
              <w:lastRenderedPageBreak/>
              <w:t>Vlasnik IVAN BOGDAN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61042979952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PRETOKI 3,SVETI IVAN ZELINA 10380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1.950,00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1.950,00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34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BOMI-</w:t>
            </w:r>
            <w:proofErr w:type="spellStart"/>
            <w:r>
              <w:rPr>
                <w:sz w:val="12"/>
                <w:szCs w:val="12"/>
              </w:rPr>
              <w:t>max</w:t>
            </w:r>
            <w:proofErr w:type="spellEnd"/>
            <w:r>
              <w:rPr>
                <w:sz w:val="12"/>
                <w:szCs w:val="12"/>
              </w:rPr>
              <w:t xml:space="preserve"> društvo s ograničenom odgovornošću za trgovinu i usluge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08647157179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J.J.STROSSMAYERA  4,BJELOVAR 43000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11.368,75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11.368,75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624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35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MIROSLAV BOŠNJAK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86675303830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KAŠLJAVAC 6,SEVERIN 43274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566,22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  566,22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BRATI RITOŠA Proizvodnja i trgovina, društvo s ograničenom odgovornošću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82487963656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ŠIME KURELIĆA 20/5,PAZIN 52000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74.327,69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74.327,69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Protiv </w:t>
            </w:r>
          </w:p>
        </w:tc>
      </w:tr>
      <w:tr w:rsidTr="0025799A" w:rsidR="0025799A">
        <w:trPr>
          <w:trHeight w:val="468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37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JASMIN BRCKO, Vlasnik OPG-a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05644123992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ČEMERNICA 38,KLOŠTAR IVANIĆ 10312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11.349,55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11.349,55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Protiv 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38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TRANSPORT-</w:t>
            </w:r>
            <w:proofErr w:type="spellStart"/>
            <w:r>
              <w:rPr>
                <w:sz w:val="12"/>
                <w:szCs w:val="12"/>
              </w:rPr>
              <w:t>GRAĐ.MEHANIZACIJA</w:t>
            </w:r>
            <w:proofErr w:type="spellEnd"/>
            <w:r>
              <w:rPr>
                <w:sz w:val="12"/>
                <w:szCs w:val="12"/>
              </w:rPr>
              <w:t xml:space="preserve"> CELJAK, Vlasnik JURAJ CELJAK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97883530811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PAVLOVEC ZABOČKI,ZABOK 49210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3.671,71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3.671,71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Protiv </w:t>
            </w:r>
          </w:p>
        </w:tc>
      </w:tr>
      <w:tr w:rsidTr="0025799A" w:rsidR="0025799A">
        <w:trPr>
          <w:trHeight w:val="468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39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CENTAR ZA KOMBINIRANI TRANSPORT ZAGREB, d.d. za proizvodnju, prijevoz, otpremništvo i trgovinu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49800593791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TRG SENJSKIH USKOKA 7-8,ZAGREB 10000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76.367,14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76.367,14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Protiv 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40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COFFEA  d.o.o. za trgovinu i usluge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35924294523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VAREŠKA 29,ZAGREB 10000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707,31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  707,31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Protiv </w:t>
            </w:r>
          </w:p>
        </w:tc>
      </w:tr>
      <w:tr w:rsidTr="0025799A" w:rsidR="0025799A">
        <w:trPr>
          <w:trHeight w:val="624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41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IVANČICA COPAK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04544568097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BOSANSKA 7,BJELOVAR 43000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68.391,80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68.391,80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42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CROATIA osiguranje d.d.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26187994862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VATROSLAVA JAGIĆA 33, ZAGREB 10000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5.785,69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5.785,69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Protiv 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43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CROATIA-TEHNIČKI PREGLEDI d.o.o. za tehničke analize i usluge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89968033067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Savska cesta 41, ZAGREB 10000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32.703,43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32.703,43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Protiv 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44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SERVIS, Vlasnik IVAN CUPAN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30938992811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S.RADIĆA</w:t>
            </w:r>
            <w:proofErr w:type="spellEnd"/>
            <w:r>
              <w:rPr>
                <w:sz w:val="12"/>
                <w:szCs w:val="12"/>
              </w:rPr>
              <w:t xml:space="preserve"> 15,PREDAVAC 43211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2.857,74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2.857,74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68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45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OBRT ZA PROIZVODNJU ISPUŠNIH CIJEVI AUTO IV, Vlasnik RADOVAN ĆETKOVIĆ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74476247151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ALOJZIJA STEPINCA 20,VELIKA PISANICA 43271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500,00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  500,00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Protiv </w:t>
            </w:r>
          </w:p>
        </w:tc>
      </w:tr>
      <w:tr w:rsidTr="0025799A" w:rsidR="0025799A">
        <w:trPr>
          <w:trHeight w:val="468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46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G.T.B.-gumeno tehnička brtvila, Vlasnik IVICA ĆURIĆ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33001753417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VELIKO KORENOVO 6,VELIKO KORENOVO 43000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750,00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  750,00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Protiv 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47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MATIJA ĆURIĆ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04480316749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PROKLJUVANI 85,PROKLJUVANI 43000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2.268,00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2.268,00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Protiv </w:t>
            </w:r>
          </w:p>
        </w:tc>
      </w:tr>
      <w:tr w:rsidTr="0025799A" w:rsidR="0025799A">
        <w:trPr>
          <w:trHeight w:val="468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48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ČAZMATRANS PROMET društvo s ograničenom odgovornošću za prijevoze i usluge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96107776452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MILANA NOVAČIĆA 10,ČAZMA 43240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110,31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  110,31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68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49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MARIJA ČULO POLJAK, JAVNI BILJEŽNIK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31302966148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TRG EUGENA KVATERNIKA 2,BJELOVAR 43000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75,00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    75,00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68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50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DANON društvo s ograničenom odgovornošću za trgovinu na veliko i malo, uvoz i izvoz, zastupanje stranih tvrtki i turizam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08285160598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LEDINSKA 7,DONJI STUPNIK,GORNJI STUPNIK 10255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53.528,94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53.528,94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51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MARTINA DUJMOVIĆ, JAVNI BILJEŽNIK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36676911716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P.PRERADOVIĆA</w:t>
            </w:r>
            <w:proofErr w:type="spellEnd"/>
            <w:r>
              <w:rPr>
                <w:sz w:val="12"/>
                <w:szCs w:val="12"/>
              </w:rPr>
              <w:t xml:space="preserve"> 8/1,BJELOVAR 43000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3.836,25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3.836,25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156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52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ZVONIMIR ĐURAS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99699995305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TUK 100,ROVIŠĆE 43212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78,35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    78,35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936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53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ELEKTROMETAL dioničko društvo za izvođenje instalatersko montažerskih  radova, proizvodnju vatrootpornih elemenata, distribuciju plina te inženjering izgradnju investicijskih objekata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45669853088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FERDE RUSANA 21, BJELOVAR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30,25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    30,25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Protiv 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54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ERSTE&amp;STEIERMÄRKISCHE BANKA dioničko društvo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23057039320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JADRANSKI TRG 3A, 51000 RIJEKA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4.230.132,30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4.230.132,30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Protiv 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55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EURO-ALFA d.o.o. za trgovinu i usluge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15191211491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RADNIČKA CESTA 202,ZAGREB 10000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1.431,25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1.431,25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68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56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EUROHERC osiguranje - dioničko društvo za osiguranje imovine i osoba i druge poslove osiguranja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22694857747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ULICA GRADA VUKOVARA 282, ZAGREB 10000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80.936,92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80.936,92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68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57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EUROINSPEKT CROATIAKONTROLA društvo s ograničenom odgovornošću za kontrolu robe i inženjering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50024748563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KARLOVAČKA CESTA 4L,ZAGREB 10000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10.000,00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10.000,00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58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FANON društvo s ograničenom odgovornošću za trgovinu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30703851882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VLADIMIRA NAZORA BB,PETRIJANEC 42206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85.542,91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85.542,91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Protiv 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59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FARMECOCHEM d.o.o. za trgovinu i usluge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05303310751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KLANJČIĆ 18,ZAGREB 10000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1.506,00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1.506,00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68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60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FAST jednostavno društvo s ograničenom odgovornošću za ugostiteljstvo i usluge autopraonice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79736614098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VELIKE SREDICE 29/B,BJELOVAR 43000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1.085,00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1.085,00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61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FERMOPROMET, d.o.o. za proizvodnju i promet robom u unutrašnjoj i vanjskoj trgovini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78721685462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II. RESNIČKI GAJ 10, ZAGREB 10000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14.595,00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14.595,00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68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62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Financijska agencija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85821130368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ULICA GRADA VUKOVARA 70, ZAGREB, 10000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1.264,31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1.264,31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Protiv 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63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FINDRI, d.o.o. za trgovinu i usluge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17770850990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ZAGREBAČKA 76A,SESVETE 10360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23.915,44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23.915,44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68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64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FITO PROMET društvo s ograničenom odgovornošću za poljoprivrednu proizvodnju i promet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68339203084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MOŠĆENIČKA 15,ZAGREB 10000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428.945,76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428.945,76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65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FSI GRUPA društvo s ograničenom odgovornošću za usluge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06472773387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BANA JELAČIĆA  16A,ŽIGROVEC 42214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1.423,92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1.423,92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68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66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 PROJEKT jednostavno društvo s ograničenom odgovornošću za trgovinu i usluge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03350796571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LADISLAV 73,LADISLAV 43284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5.000,00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5.000,00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68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67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GACKA d.o.o. za prodaju poljoprivredne mehanizacije, priključnih strojeva i rezervnih dijelova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75550605361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TRPINJSKA CESTA 136,VUKOVAR 32000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1.292,77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1.292,77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Protiv </w:t>
            </w:r>
          </w:p>
        </w:tc>
      </w:tr>
      <w:tr w:rsidTr="0025799A" w:rsidR="0025799A">
        <w:trPr>
          <w:trHeight w:val="468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68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RUŽICA GAGRO, JAVNI BILJEŽNIK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00538405979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TRG KRALJA TOMISLAVA 10,VALPOVO 31550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6.468,75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6.468,75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Protiv 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69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FRANJO GAVRAN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68139762742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VIJENAC 42,BJELOVAR 43000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572,50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  572,50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70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TERMODOM, Vlasnik. Božo </w:t>
            </w:r>
            <w:proofErr w:type="spellStart"/>
            <w:r>
              <w:rPr>
                <w:sz w:val="12"/>
                <w:szCs w:val="12"/>
              </w:rPr>
              <w:t>Gelo</w:t>
            </w:r>
            <w:proofErr w:type="spellEnd"/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32828994564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NOVE PLAVNICE 22,BJELOVAR 43000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1.505,00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1.505,00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68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71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GMB GRAĐEVINSKI MATERIJAL društvo s ograničenom odgovornošću za trgovinu, proizvodnju i usluge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35324305480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MILKE TRNINE 16,BJELOVAR 43000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87,89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    87,89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72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GORUP d.o.o. za proizvodnju, trgovinu, ugostiteljstvo i turizam, uvoz-izvoz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59013770221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TOMAŠEVEC 2,KLANJEC 49290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179.582,00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179.582,00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Protiv 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73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GORUP STOČARSTVO d.o.o. za proizvodnju u stočarstvu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97328499380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TOMAŠEVEC 2,KLANJEC 49290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384,09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  384,09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74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GOSPODARSKI LIST, novinsko,nakladničko i trgovinsko dioničko društvo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09377481666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TRG BANA JELAČIĆA 3,ZAGREB 10000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280,00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  280,00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Protiv </w:t>
            </w:r>
          </w:p>
        </w:tc>
      </w:tr>
      <w:tr w:rsidTr="0025799A" w:rsidR="0025799A">
        <w:trPr>
          <w:trHeight w:val="468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75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GRAD BJELOVAR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18970641692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TRG EUGENA KVATERNIKA 2,BJELOVAR 43000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13.270,80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13.270,80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Protiv </w:t>
            </w:r>
          </w:p>
        </w:tc>
      </w:tr>
      <w:tr w:rsidTr="0025799A" w:rsidR="0025799A">
        <w:trPr>
          <w:trHeight w:val="468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76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GRADSKA PLINARA ZAGREB-OPSKRBA društvo s ograničenom odgovornošću za opskrbu plinom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74364571096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RADNIČKA CESTA 1,ZAGREB 10000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179.769,76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179.769,76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Protiv 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77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GRANAGLIA društvo s ograničenom odgovornošću za trgovinu i usluge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13941739322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J.J.STOOSSMAYERA 213,OSIJEK 31000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224.211,97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224.211,97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Protiv </w:t>
            </w:r>
          </w:p>
        </w:tc>
      </w:tr>
      <w:tr w:rsidTr="0025799A" w:rsidR="0025799A">
        <w:trPr>
          <w:trHeight w:val="109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78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6E3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ZAJEDNIČKI ODVJETNIČKI URED FIGAČ-GREGURIĆ TANJA, GREGURIĆ ZLATKO, MLADINIĆ HRVOJE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70851049834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MIHANOVIĆEVA 35, BJELOVAR 43000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37.187,50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37.187,50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6E3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Za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6E3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79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POLJOPRIVREDNO -GOSPODARSKI OBRT "L&amp;M", Vlasnik LJILJANA GRGIĆ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35212931667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STJEPANA RADIĆA 29,ROVIŠĆE 43212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2.178,75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2.178,75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Protiv </w:t>
            </w:r>
          </w:p>
        </w:tc>
      </w:tr>
      <w:tr w:rsidTr="0025799A" w:rsidR="0025799A">
        <w:trPr>
          <w:trHeight w:val="780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80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GS1 CROATIA - HRVATSKO UDRUŽENJE ZA AUTOMATSKU IDENTIFIKACIJU, ELEKTRONIČKU RAZMJENU PODATAKA I UPRAVLJANJE POSLOVNIM  PROCESIMA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03365973101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TUŠKANAC 14,ZAGREB 10000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2.265,52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2.265,52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Protiv 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81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GYROSCOPE j.d.o.o. za usluge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87544599971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MAKSIMIRSKA 94,ZAGREB 10000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703,98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  703,98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Protiv 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82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KRUNOSLAV HADROVIĆ, Vlasnik OPG-a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34418697480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LUKORANSKA 1,NOVI ZAGREB 10020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90.620,39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90.620,39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Protiv 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83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HARD-JURA društvo s ograničenom odgovornošću za informatički inženjering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60204973674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JOSIPA JELAČIĆA 10 A,BJELOVAR 43000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8.391,14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8.391,14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68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84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HEP - Opskrba d.o.o. za opskrbu potrošača električnom, toplinskom energijom i plinom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63073332379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ULICA GRADA VUKOVARA 37,ZAGREB 10000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20.541,78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20.541,78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Protiv </w:t>
            </w:r>
          </w:p>
        </w:tc>
      </w:tr>
      <w:tr w:rsidTr="0025799A" w:rsidR="0025799A">
        <w:trPr>
          <w:trHeight w:val="468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85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HEP-Operator distribucijskog sustava d.o.o. za distribuciju i opskrbu električne energije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46830600751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ULICA GRADA VUKOVARA 37, ZAGREB 10000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12.098,62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12.098,62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Protiv 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86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HIM-TRGOPAK, društvo s ograničenom odgovornošću za trgovinu i usluge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50323718338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KNEZA PORINA 101, VELIKA GORICA 10410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25.072,58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25.072,58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87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ZORAN HIŽAK, Vlasnik PG-a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41772412822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BJELOVARSKA  </w:t>
            </w:r>
            <w:r>
              <w:rPr>
                <w:sz w:val="12"/>
                <w:szCs w:val="12"/>
              </w:rPr>
              <w:lastRenderedPageBreak/>
              <w:t>18,ROVIŠĆE 43212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lastRenderedPageBreak/>
              <w:t>138,22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  138,22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88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LJILJANA HORVAT, Vlasnik OPG-a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16110886839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MIRKA VIRIUSA 75,ĐELEKOVEC 48316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1.290,00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1.290,00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89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Hrvatska radiotelevizija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68419124305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PRISAVLJE 3,ZAGREB 10000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3.277,65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3.277,65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Protiv </w:t>
            </w:r>
          </w:p>
        </w:tc>
      </w:tr>
      <w:tr w:rsidTr="0025799A" w:rsidR="0025799A">
        <w:trPr>
          <w:trHeight w:val="468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90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HT d.d. (Hrvatski Telekom d.d.)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81793146560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ROBERTA FRANGEŠA MIHANOVIĆA 9. ZAGREB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28.965,61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28.965,61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Protiv 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91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JOSIP HRELEC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95486125739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GUDOVAC 289,GUDOVAC 43251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32.258,18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32.258,18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92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HRGA - servis i prodaja vatrogasnih aparata, Vlasnik MARIO HRGA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27036426518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PRILAZ SVETE ANE 15,BJELOVAR 43000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5.033,50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5.033,50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624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93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HRVATSKE ŠUME društvo s ograničenom odgovornošću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69693144506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UL.LJUDEVITA</w:t>
            </w:r>
            <w:proofErr w:type="spellEnd"/>
            <w:r>
              <w:rPr>
                <w:sz w:val="12"/>
                <w:szCs w:val="12"/>
              </w:rPr>
              <w:t xml:space="preserve"> FARKAŠA VUKOTINOVIĆA 2, ZAGREB 10000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51.422,92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51.422,92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Protiv 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94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HRVATSKI CENTAR ZA POLJOPRIVREDU, HRANU I SELO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35506269186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SVETOŠIMUNSKA 25,ZAGREB 10000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11.653,43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11.653,43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Protiv 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95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HRVATSKI VETERINARSKI INSTITUT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29059177553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ZAKMARDIJEVA 10,KRIŽEVCI 48260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16.228,75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16.228,75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Protiv 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96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HRVATSKI ZAVOD ZA JAVNO ZDRAVSTVO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75297532041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ROCKEFELLEROVA 7,ZAGREB 10000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250,00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  250,00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Protiv 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97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HRVATSKI ZAVOD ZA TOKSIKOLOGIJU I ANTIDOPING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23691527614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BORONGAJSKA 83G,ZAGREB 10000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4.500,00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4.500,00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Protiv 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98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HRVATSKO DRUŠTVO SKLADATELJA - ZAMP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56668956985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BERISLAVIĆEVA 9,ZAGREB 10000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1.057,65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1.057,65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Protiv 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99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HTH REFRIGERATION ČERNAK PETER </w:t>
            </w:r>
            <w:proofErr w:type="spellStart"/>
            <w:r>
              <w:rPr>
                <w:sz w:val="12"/>
                <w:szCs w:val="12"/>
              </w:rPr>
              <w:t>S.P</w:t>
            </w:r>
            <w:proofErr w:type="spellEnd"/>
            <w:r>
              <w:rPr>
                <w:sz w:val="12"/>
                <w:szCs w:val="12"/>
              </w:rPr>
              <w:t>.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SI54381096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OBLAKOVA ULICA 36,CELJE 3000 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3.830,93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3.830,93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100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IDA COMERC društvo s ograničenom odgovornošću za trgovinu i </w:t>
            </w:r>
            <w:proofErr w:type="spellStart"/>
            <w:r>
              <w:rPr>
                <w:sz w:val="12"/>
                <w:szCs w:val="12"/>
              </w:rPr>
              <w:t>export</w:t>
            </w:r>
            <w:proofErr w:type="spellEnd"/>
            <w:r>
              <w:rPr>
                <w:sz w:val="12"/>
                <w:szCs w:val="12"/>
              </w:rPr>
              <w:t>-import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82286842529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TRG SLOBODE  1,PRELOG 40323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691,25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  691,25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101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IMPULS društvo s ograničenom odgovornošću za usluge i trgovinu, poduzetnički centar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13673713009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P.PRERADOVIĆA</w:t>
            </w:r>
            <w:proofErr w:type="spellEnd"/>
            <w:r>
              <w:rPr>
                <w:sz w:val="12"/>
                <w:szCs w:val="12"/>
              </w:rPr>
              <w:t xml:space="preserve"> 9/I,BJELOVAR 43000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50.312,50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50.312,50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68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102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6E3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INA-INDUSTRIJA NAFTE, d.d.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27759560625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AV. V. HOLJEVCA 10,ZAGREB 10000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104.985,52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104.985,52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6E3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Za 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6E3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68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103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INFO TIM društvo s ograničenom odgovornošću za proizvodnju, trgovinu i usluge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07097009801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NASELJE KRALJA ZVONIMIRA 2/</w:t>
            </w:r>
            <w:proofErr w:type="spellStart"/>
            <w:r>
              <w:rPr>
                <w:sz w:val="12"/>
                <w:szCs w:val="12"/>
              </w:rPr>
              <w:t>2</w:t>
            </w:r>
            <w:proofErr w:type="spellEnd"/>
            <w:r>
              <w:rPr>
                <w:sz w:val="12"/>
                <w:szCs w:val="12"/>
              </w:rPr>
              <w:t>,BJELOVAR 43000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2.455,50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2.455,50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104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INOTEN d.o.o. za usluge i gradnju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82096636593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DRAGE GERVAISA 4,ZAGREB 10000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125.600,00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125.600,00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Protiv </w:t>
            </w:r>
          </w:p>
        </w:tc>
      </w:tr>
      <w:tr w:rsidTr="0025799A" w:rsidR="0025799A">
        <w:trPr>
          <w:trHeight w:val="468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105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INVEST SEDLIĆ društvo s ograničenom odgovornošću za proizvodnju, trgovinu i usluge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66826406727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BEREK 171,BEREK 43232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375,00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  375,00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106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IRBI d.o.o. za trgovinu i građevinarstvo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76740956982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RISNJAČKA 32,ČEPIN 31431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15.875,00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15.875,00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107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IŠTOK USLUGE, Vlasnik NIKOLA IŠTOK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11336001504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GORNJE SELO 48, TREMA 48214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3.475,68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3.475,68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Protiv 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108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JILK društvo s ograničenom odgovornošću za trgovinu i </w:t>
            </w:r>
            <w:r>
              <w:rPr>
                <w:sz w:val="12"/>
                <w:szCs w:val="12"/>
              </w:rPr>
              <w:lastRenderedPageBreak/>
              <w:t>usluge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54371285729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VELIKE SREDICE </w:t>
            </w:r>
            <w:r>
              <w:rPr>
                <w:sz w:val="12"/>
                <w:szCs w:val="12"/>
              </w:rPr>
              <w:lastRenderedPageBreak/>
              <w:t>133,BJELOVAR 43000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lastRenderedPageBreak/>
              <w:t>10.857,04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10.857,04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109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MIRKO KATALENIĆ, Vlasnik OPG-a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61866297718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GUDOVAC 415,GUDOVAC 43251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1.081,75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1.081,75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110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KATAVA d.o.o. za novinsko izdavačku djelatnost i usluge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36624139799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ZRINJEVAC 3, OSIJEK 31000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2.750,00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2.750,00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Protiv 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111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KEMOBOJA-BJELOVAR d.o.o. za trgovinu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55561144160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AUGUSTA ŠENOE 17, BJELOVAR 43000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1.666,54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1.666,54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68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112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KOMUNALAC društvo s ograničenom odgovornošću za obavljanje komunalnih djelatnosti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27962400486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FERDE LIVADIĆA 14A, P.P.93,BJELOVAR 43000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2.483,57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2.483,57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113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KONOR proizvodnja, trgovina i usluge d.o.o.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02745408438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LJESKOVA  27,NOVA RAČA 43272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40,00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    40,00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Protiv 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114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DALIBOR KOVAČ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20612063563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NIKOLA ŠOPA 9B,BJELOVAR 43000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625,00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  625,00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Protiv 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115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KTC proizvodnja, trgovina, usluge i turistička agencija, d.d.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95970838122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NIKOLE TESLE 18,KRIŽEVCI 48260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6.330,00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6.330,00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116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MARIJA KUSTIĆ, JAVNI BILJEŽNIK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26027300253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DR.ANTE</w:t>
            </w:r>
            <w:proofErr w:type="spellEnd"/>
            <w:r>
              <w:rPr>
                <w:sz w:val="12"/>
                <w:szCs w:val="12"/>
              </w:rPr>
              <w:t xml:space="preserve"> STARČEVIĆA 5,BJELOVAR 43000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8.999,18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8.999,18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68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117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KUŠIĆ PROMET društvo s ograničenom odgovornošću za proizvodnju, trgovinu i usluge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01252708526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PSARJEVO DONJE 61,SVETI IVAN ZELINA 10380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983,00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  983,00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118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LEŽAJ društvo s ograničenom odgovornošću za trgovinu i usluge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61713292105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PAVLA RADIĆA 14,BJELOVAR 43000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33.907,50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33.907,50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624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119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LIBRA TEHNIČAR društvo s ograničenom odgovornošću za proizvodnju i servis proizvoda precizne mehanike i elektronike, unutarnju i vanjsku trgovinu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34578772340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 PRAĆANSKA 6A,ZAGREB 10000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25.562,50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25.562,50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68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120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LIDER društvo s ograničenom odgovornošću za poslovno savjetovanje, promet nekretninama te usluge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87335161400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TOME BAKAČA 6A,BJELOVAR 43000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13.126,00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13.126,00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121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JOSIP LONČAR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07202311656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SRIJEMSKA 1,BJELOVAR 43000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0,23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     0,23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624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122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MAGMA d.o.o. za trgovinu i usluge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65673920115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VARAŽDINSKA ULICA ODVOJAK I. 14, JALKOVEC,VARAŽDIN 42000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45.618,07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45.618,07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68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123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MAJCAN VETERINARSKA AMBULANTA društvo s ograničenom odgovornošću za proizvodnju,  usluge i trgovinu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56492483135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KRSTE FRANKOPANA 38,BJELOVAR 43000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73,70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    73,70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68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124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C/MONT - obrt za izvođenje </w:t>
            </w:r>
            <w:proofErr w:type="spellStart"/>
            <w:r>
              <w:rPr>
                <w:sz w:val="12"/>
                <w:szCs w:val="12"/>
              </w:rPr>
              <w:t>srojarskih</w:t>
            </w:r>
            <w:proofErr w:type="spellEnd"/>
            <w:r>
              <w:rPr>
                <w:sz w:val="12"/>
                <w:szCs w:val="12"/>
              </w:rPr>
              <w:t xml:space="preserve"> montaža, Vlasnik MIRKO MALJKOVIĆ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16801485298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KNEZA LJUDEVITA POSAVSKOG 37,ZAGREB 10000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252.046,00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252.046,00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Protiv 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125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ZDRAVKO MANJKAZ, Vlasnik OPG-a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19604518003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BEDENIK 147,BULINAC 43273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2.592,18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2.592,18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Protiv 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126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ODVJETNIK MARKOVINOVIĆ KRUNOSLAV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77048740258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A. MIHANOVIĆA 1,BJELOVAR 43000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335,25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  335,25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68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127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MATIĆ PROMET društvo s ograničenom odgovornošću za </w:t>
            </w:r>
            <w:r>
              <w:rPr>
                <w:sz w:val="12"/>
                <w:szCs w:val="12"/>
              </w:rPr>
              <w:lastRenderedPageBreak/>
              <w:t>trgovinu, ugostiteljstvo i usluge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23124459286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ĐURĐEVAČKA CESTA 112,BJELOVAR 43000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8.238,00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8.238,00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128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MB GRADNJA društvo s ograničenom odgovornošću za građenje, trgovinu i usluge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95716850163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MILKE TRNINE 14,BJELOVAR 43000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565,40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  565,40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Protiv </w:t>
            </w:r>
          </w:p>
        </w:tc>
      </w:tr>
      <w:tr w:rsidTr="0025799A" w:rsidR="0025799A">
        <w:trPr>
          <w:trHeight w:val="468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129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MATO MEDIĆ, JAVNI BILJEŽNIK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06304919374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TRG KRALJA TOMISLAVA 7,KUTINA 44320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95,75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    95,75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Protiv 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130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MESSIS društvo s ograničenom odgovornošću za trgovinu, usluge i zastupanje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32087382809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FROUDEOVA  7,ZAGREB 10000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5.431,25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5.431,25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624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131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MGN-Metalna galanterija Novak, društvo s ograničenom odgovornošću za proizvodnju metalne galanterije, trgovinu, uvoz-izvoz, marketing i zastupanje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97087294364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KUMIČIĆEVA 78,VARAŽDIN 42000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2.652,61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2.652,61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132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MIAGRA d.o.o. za vanjsku i unutarnju trgovinu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47557446984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 POŽARINJE 18,ZAGREB 10000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856,14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  856,14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133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DRAŽEN MIHOKOVIĆ, Vlasnik OPG-a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46377470080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BOLČ 21,FARKAŠEVAC 10344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24.121,14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24.121,14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Protiv 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134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MIKAC trgovina i usluge, d.o.o.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32280411524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BLAJBURŠKIH ŽRTAVA 14,BJELOVAR 43000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14.478,88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14.478,88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135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USLUŽNI OBRT MILETIĆ, Vlasnik ĐANI MILETIĆ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18147428215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LJUBLJANSKA CESTA 24,RIJEKA 51000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1.142,55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1.142,55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Protiv </w:t>
            </w:r>
          </w:p>
        </w:tc>
      </w:tr>
      <w:tr w:rsidTr="0025799A" w:rsidR="0025799A">
        <w:trPr>
          <w:trHeight w:val="468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136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MINISTARSTVO POLJOPRIVREDE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76767369197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ULICA GRADA VUKOVARA 78,ZAGREB 10000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70.033,59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70.033,59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Protiv 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137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MARIJAN MIŠKOVIĆ, JAVNI BILJEŽNIK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74321357002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MOSLAVAČKA 12,IVANIĆ-GRAD 10310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24,50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    24,50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Protiv 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138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MOSLAVINATRANSPORT, prijevozna zadruga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30311799326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DUBROVAČKA 2,KUTINA 44320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33.600,83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33.600,83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139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MOSLAVKA proizvodnja, trgovina i usluge d.o.o.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58967222855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MATICE HRVATSKE 6/1,BJELOVAR 43000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2.896,25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2.896,25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140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NEOPREN d.o.o. za trgovinu i turizam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29242162010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MARKA TEPEŠA 8,PREGRADA 49218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5.359,05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5.359,05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68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141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GRAFIČKI OBRT N-DESIGN, Vlasnik DRAGUTIN NOVAK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57907153613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TRG EUGENA KVATERNIKA 6, BJELOVAR 43000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2.872,50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2.872,50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68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142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NOVOCOMMERCE INTERNATIONAL društvo s ograničenom odgovornošću za trgovinu i usluge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68189057981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JABLANOVA 13,OSIJEK 31000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3.427,86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3.427,86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Protiv 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143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DIMNJAČARSKI OBRT DIMKO, Vlasnik DRAGAN OKRUGIĆ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38365816454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M. KRLEŽE 91,BJELOVAR 43000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540,00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  540,00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Protiv </w:t>
            </w:r>
          </w:p>
        </w:tc>
      </w:tr>
      <w:tr w:rsidTr="0025799A" w:rsidR="0025799A">
        <w:trPr>
          <w:trHeight w:val="510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144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OPĆINA NOVA RAČA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63151588084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TRG S. RADIĆA  56,NOVA RAČA 43272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91.291,42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91.291,42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Protiv </w:t>
            </w:r>
          </w:p>
        </w:tc>
      </w:tr>
      <w:tr w:rsidTr="0025799A" w:rsidR="0025799A">
        <w:trPr>
          <w:trHeight w:val="468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145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OPĆINA ROVIŠĆE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02335455291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TRG </w:t>
            </w:r>
            <w:proofErr w:type="spellStart"/>
            <w:r>
              <w:rPr>
                <w:sz w:val="12"/>
                <w:szCs w:val="12"/>
              </w:rPr>
              <w:t>HRV.BRANITELJA</w:t>
            </w:r>
            <w:proofErr w:type="spellEnd"/>
            <w:r>
              <w:rPr>
                <w:sz w:val="12"/>
                <w:szCs w:val="12"/>
              </w:rPr>
              <w:t xml:space="preserve"> 2,ROVIŠĆE 43212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1.872,00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1.872,00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Protiv </w:t>
            </w:r>
          </w:p>
        </w:tc>
      </w:tr>
      <w:tr w:rsidTr="0025799A" w:rsidR="0025799A">
        <w:trPr>
          <w:trHeight w:val="468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146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PA-VIN Društvo s ograničenom odgovornošću za proizvodnju, trgovinu i usluge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59920925649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VEĆESLAVA HOLJEVCA 20,JASTREBARSKO 10450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20.523,57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20.523,57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147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PAJDO d.o.o. za usluge i trgovinu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88947026738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VUKOVARSKA 24,BJELOVAR 43000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639,76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  639,76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148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PAPIGA TRGOVINA d.o.o. za unutarnju i vanjsku trgovinu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76807909398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ČREĆAN 10B,SVETI IVAN ZELINA 10380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274,00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  274,00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68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149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PBZ CARD društvo s ograničenom odgovornošću za poslovanje kreditnim karticama, putnička agencija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28495895537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RADNIČKA CESTA 44, ZAGREB 10000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32.085,52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32.085,52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Protiv 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150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PERFA - BIO d.o.o. za proizvodnju i trgovinu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77145316465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GOLUBOVAČKA  44, DONJA STUBICA 49240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29.069,16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29.069,16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Protiv </w:t>
            </w:r>
          </w:p>
        </w:tc>
      </w:tr>
      <w:tr w:rsidTr="0025799A" w:rsidR="0025799A">
        <w:trPr>
          <w:trHeight w:val="468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151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PERFEX-PERADARSTVO d.o.o. za proizvodnju i uzgoj peradi i trgovinu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11571018928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GOLUBOVEČKA 44,DONJA STUBICA 49240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50.431,27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50.431,27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Protiv </w:t>
            </w:r>
          </w:p>
        </w:tc>
      </w:tr>
      <w:tr w:rsidTr="0025799A" w:rsidR="0025799A">
        <w:trPr>
          <w:trHeight w:val="624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152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VLADIMIR PETREKOVIĆ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24640504475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PRGOMELJE 321,PRGOMELJE 43252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1.281,51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1.281,51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153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PINOVA društvo s ograničenom odgovornošću za poljoprivredu i trgovinu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19638479848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DR. IVANA NOVAKA 1, ČAKOVEC 40000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1.250,00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1.250,00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Protiv 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154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POLJOCENTAR trgovačko društvo za trgovinu i usluge d.o.o.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49929727453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OBRTNIČKA 12,KRIŽEVCI 48260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1.038.133,07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1.038.133,07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Protiv </w:t>
            </w:r>
          </w:p>
        </w:tc>
      </w:tr>
      <w:tr w:rsidTr="0025799A" w:rsidR="0025799A">
        <w:trPr>
          <w:trHeight w:val="468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155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POLJOPRIVREDNA ZADRUGA GAR-AGRO za poljoprivredu, trgovinu i proizvodnju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71282533021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VUKOVARSKA 6,GAREŠNICA 43280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24,40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    24,40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Protiv 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156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PPK-BJELOVAR trgovina i usluge, d.d.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37828020359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ĐURĐEVAČKA C. 138,BJELOVAR 43000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2.527,86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2.527,86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68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157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PRIMA TEHNIČAR d.o.o. za proizvodnju, trgovinu i usluge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19504870273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I.N.JEMERŠIĆA  37 A,GRUBIŠNO POLJE 43290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15.452,50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15.452,50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Protiv </w:t>
            </w:r>
          </w:p>
        </w:tc>
      </w:tr>
      <w:tr w:rsidTr="0025799A" w:rsidR="0025799A">
        <w:trPr>
          <w:trHeight w:val="468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158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PROJEKT društvo s ograničenom odgovornošću za projektiranje i građenje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37495232186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NASELJE KRALJA ZVONIMIRA 33, BJELOVAR 43000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6.200,00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6.200,00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159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PROVOLUS d.o.o. za usluge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14097669316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ZAVRTNICA 17,ZAGREB 10000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180.976,56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180.976,56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160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PRVI FAKTOR društvo s ograničenom odgovornošću za </w:t>
            </w:r>
            <w:proofErr w:type="spellStart"/>
            <w:r>
              <w:rPr>
                <w:sz w:val="12"/>
                <w:szCs w:val="12"/>
              </w:rPr>
              <w:t>faktoring</w:t>
            </w:r>
            <w:proofErr w:type="spellEnd"/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63278028623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HEKTOROVIĆEVA 2/V,ZAGREB 10000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10.728,95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10.728,95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Protiv 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161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RATKO PUCARIN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34719124229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OBROVNICA 76,OBROVNICA 43000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277,04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  277,04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162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PUREX d.o.o. proizvodnja i uzgoj peradi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31813200148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HRVACE 556,HRVACE 21233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34.829,00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34.829,00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Protiv </w:t>
            </w:r>
          </w:p>
        </w:tc>
      </w:tr>
      <w:tr w:rsidTr="0025799A" w:rsidR="0025799A">
        <w:trPr>
          <w:trHeight w:val="468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163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RADINOST društvo s ograničenom odgovornošću za proizvodnju, trgovinu i usluge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79433617986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MILANA ŠUFFLAYA 10A,BJELOVAR 43000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3.789,71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3.789,71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624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164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DOMAGOJ, obrt za poljoprivredno-gospodarsku djelatnost, Vlasnik DOMAGOJ RAKNIĆ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75670161110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GUDOVAC 58,GUDOVAC 43251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163,77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  163,77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68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165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RATARSTVO društvo s ograničenom odgovornošću za poljoprivrednu proizvodnju i trgovinu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39141474711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M.HRVATSKE</w:t>
            </w:r>
            <w:proofErr w:type="spellEnd"/>
            <w:r>
              <w:rPr>
                <w:sz w:val="12"/>
                <w:szCs w:val="12"/>
              </w:rPr>
              <w:t xml:space="preserve"> 4/1,BJELOVAR 43000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19.515.908,69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12.308.224,84 kn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7.207.683,85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166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REPUBLIKA HRVATSKA </w:t>
            </w:r>
            <w:r>
              <w:rPr>
                <w:sz w:val="12"/>
                <w:szCs w:val="12"/>
              </w:rPr>
              <w:lastRenderedPageBreak/>
              <w:t>MINISTARSTVO FINANCIJA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18683136487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KATANČIĆEVA 5, </w:t>
            </w:r>
            <w:r>
              <w:rPr>
                <w:sz w:val="12"/>
                <w:szCs w:val="12"/>
              </w:rPr>
              <w:lastRenderedPageBreak/>
              <w:t>ZAGREB 10000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lastRenderedPageBreak/>
              <w:t>2.099.134,89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2.099.134,89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Protiv </w:t>
            </w:r>
          </w:p>
        </w:tc>
      </w:tr>
      <w:tr w:rsidTr="0025799A" w:rsidR="0025799A">
        <w:trPr>
          <w:trHeight w:val="468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167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RIZMAN društvo s ograničenom odgovornošću za trgovinu, promet i usluge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14523427957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ANTUNA MIHANOVIĆA 48 A,VELIKI ZDENCI 43293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5.577,50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5.577,50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168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NIKOLA ROGOVIĆ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87549592584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GUDOVAC 367,GUDOVAC 43251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7.421,31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7.421,31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68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169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RWA RAIFFEISEN AGRO društvo s ograničenom odgovornošću za trgovinu i usluge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42621503715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BUZINSKI PRILAZ  10,ZAGREB 10010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17.636,88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17.636,88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Protiv </w:t>
            </w:r>
          </w:p>
        </w:tc>
      </w:tr>
      <w:tr w:rsidTr="0025799A" w:rsidR="0025799A">
        <w:trPr>
          <w:trHeight w:val="468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170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VLADIMIR SABOLOVIĆ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44004699780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RADNIČKO NASELJE PRILAZ II./1,BJELOVAR 43000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634,47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  634,47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Protiv </w:t>
            </w:r>
          </w:p>
        </w:tc>
      </w:tr>
      <w:tr w:rsidTr="0025799A" w:rsidR="0025799A">
        <w:trPr>
          <w:trHeight w:val="468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171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SANITACIJA OSIJEK dioničko društvo za dezinfekciju, dezinsekciju i deratizaciju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98661816049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JARAK 3, 31208 PETRIJEVCI,OSIJEK 31000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13.962,50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13.962,50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Protiv 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172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SANO - suvremena hranidba životinja d.o.o.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58814210661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INDUSTRIJSKA CESTA BB,POPOVAČA 44317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19.418,13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19.418,13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68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173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SCHAUMANN AGRI d.o.o. za trgovinu i usluge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87757871090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KUNOVEC BREG, KOPRIVNIČKA 5-7,KOPRIVNICA 48000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5.338,14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5.338,14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Protiv 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174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SERAFIN d.o.o. za trgovinu i ugostiteljstvo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15469055176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MIRAMARSKA 15A,ZAGREB 10000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536,59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  536,59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175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SET proizvodnja, trgovina i usluge d.o.o.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35140755222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PAKRAČKA ULICA 3,BJELOVAR 43000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1.221,67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1.221,67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Protiv 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176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SIMSI d.o.o. za trgovinu i usluge u poljoprivredi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62560871668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VRBANCI 1,DRAGANIĆI 47201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314,50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  314,50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Protiv </w:t>
            </w:r>
          </w:p>
        </w:tc>
      </w:tr>
      <w:tr w:rsidTr="0025799A" w:rsidR="0025799A">
        <w:trPr>
          <w:trHeight w:val="468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177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SIROVINA društvo s ograničenom odgovornošću za ekologiju i gospodarenje otpadom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30322785480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ULICA 29. RUJNA 2,BJELOVAR 43000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1.570,00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1.570,00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68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178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SJEMENARNA RI, društvo sa ograničenom odgovornošću za trgovinu, proizvodnju i usluge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92985232137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ANTE PILEPIĆA 19,RIJEKA 51000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5.535,36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5.535,36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Protiv 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179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SJEMESERVIS AGRO d.o.o. za proizvodnju, trgovinu i usluge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81763246191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BEDEM  LJUBAVI  33,SESVETE 10360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6.625,00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6.625,00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180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Syngenta</w:t>
            </w:r>
            <w:proofErr w:type="spellEnd"/>
            <w:r>
              <w:rPr>
                <w:sz w:val="12"/>
                <w:szCs w:val="12"/>
              </w:rPr>
              <w:t xml:space="preserve"> </w:t>
            </w:r>
            <w:proofErr w:type="spellStart"/>
            <w:r>
              <w:rPr>
                <w:sz w:val="12"/>
                <w:szCs w:val="12"/>
              </w:rPr>
              <w:t>Agro</w:t>
            </w:r>
            <w:proofErr w:type="spellEnd"/>
            <w:r>
              <w:rPr>
                <w:sz w:val="12"/>
                <w:szCs w:val="12"/>
              </w:rPr>
              <w:t xml:space="preserve"> d.o.o. za trgovinu i usluge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20226779781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SAMOBORSKA  147,ZAGREB 10000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108.174,38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108.174,38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Protiv </w:t>
            </w:r>
          </w:p>
        </w:tc>
      </w:tr>
      <w:tr w:rsidTr="0025799A" w:rsidR="0025799A">
        <w:trPr>
          <w:trHeight w:val="468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181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MATKO ŠČRBAČIĆ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89032907609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VELIKA TRNOVITICA 92, VELIKA TRNOVITICA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235,32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  235,32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182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MG Radinost, Vlasnik obrta ŽELJKO ŠEŠIĆ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43488314042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DR.M.ŠUFFLAYA 10 A,BJELOVAR 43000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1.574,21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1.574,21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156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183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SLAĐANA ŠKREBLIN, Vlasnik PG-a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53317505272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RAJIĆ 29,RAJIĆ 43252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142,65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  142,65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184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IVICA ŠKRIVANEK, Vlasnik OPG-a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13036223100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OMLADINSKA 22,BEŠLINEC 10312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11.570,03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11.570,03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68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185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Metal </w:t>
            </w:r>
            <w:proofErr w:type="spellStart"/>
            <w:r>
              <w:rPr>
                <w:sz w:val="12"/>
                <w:szCs w:val="12"/>
              </w:rPr>
              <w:t>Prom</w:t>
            </w:r>
            <w:proofErr w:type="spellEnd"/>
            <w:r>
              <w:rPr>
                <w:sz w:val="12"/>
                <w:szCs w:val="12"/>
              </w:rPr>
              <w:t xml:space="preserve"> </w:t>
            </w:r>
            <w:proofErr w:type="spellStart"/>
            <w:r>
              <w:rPr>
                <w:sz w:val="12"/>
                <w:szCs w:val="12"/>
              </w:rPr>
              <w:t>Šobak</w:t>
            </w:r>
            <w:proofErr w:type="spellEnd"/>
            <w:r>
              <w:rPr>
                <w:sz w:val="12"/>
                <w:szCs w:val="12"/>
              </w:rPr>
              <w:t>, Proizvodno uslužni obrt, Vlasnik MARKO ŠOBAK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34390365357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STARA KAPELA 112,STARA KAPELA 10343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104,78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  104,78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186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BOŽIDAR ŠTEFANIĆ, Vlasnik OPG-a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60373753364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MARTINAC 13,VELIKO TROJSTVO 43226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1.305,35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1.305,35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187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TEHNO-PARTNER društvo s ograničenom odgovornošću za trgovinu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37366676729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CEHOVSKA    12,VARAŽDIN 42000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14.060,37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14.060,37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188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TOI </w:t>
            </w:r>
            <w:proofErr w:type="spellStart"/>
            <w:r>
              <w:rPr>
                <w:sz w:val="12"/>
                <w:szCs w:val="12"/>
              </w:rPr>
              <w:t>TOI</w:t>
            </w:r>
            <w:proofErr w:type="spellEnd"/>
            <w:r>
              <w:rPr>
                <w:sz w:val="12"/>
                <w:szCs w:val="12"/>
              </w:rPr>
              <w:t xml:space="preserve"> d.o.o. sanitarni sistemi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73497369534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KVINTIČKA 16,ZAGREB 10000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4.500,00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4.500,00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68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189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TRAKTORSKI DIJELOVI društvo s ograničenom odgovornošću za trgovinu i usluge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26569291682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FRANJEVAČKA 12A,BJELOVAR 43000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7.132,62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7.132,62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68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190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TURIST  dioničko društvo za ugostiteljstvo i turističke usluge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06061438402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VATROSLAVA LISINSKOG 2, BJELOVAR 43000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1.080,00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1.080,00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191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UNSER LAGERHAUS WARENHANDELSGES.M.B.H.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ATU25323307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SUDRING 240,KLAGENFURT 9020 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333.659,08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333.659,08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Protiv </w:t>
            </w:r>
          </w:p>
        </w:tc>
      </w:tr>
      <w:tr w:rsidTr="0025799A" w:rsidR="0025799A">
        <w:trPr>
          <w:trHeight w:val="624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192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VAGE društvo s ograničenom odgovornošću za proizvodnju i servis mjernih uređaja i opreme za mjerenje, vanjsku i unutarnju trgovinu i marketing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30335873024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KALEDOVČINA 2A,ZAGREB 10000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5.062,50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5.062,50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Protiv 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193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VASILJEV d.o.o. za trgovinu na malo i veliko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81990781189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MILOŠA OBILIĆA  18,VERA 32225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4.216,36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4.216,36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Protiv 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194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STJEPAN VIDAK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92700036207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KLOKOČEVAC 172,PREDAVAC 43211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1.062,36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1.062,36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68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195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VIDIK društvo s ograničenom odgovornošću za trgovinu, zastupanje i usluge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63869637255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IVANA VITEZA TRNSKOG 7,BJELOVAR 43000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1.356,53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1.356,53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68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196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Građevinski obrt "VINCEK" </w:t>
            </w:r>
            <w:proofErr w:type="spellStart"/>
            <w:r>
              <w:rPr>
                <w:sz w:val="12"/>
                <w:szCs w:val="12"/>
              </w:rPr>
              <w:t>vl</w:t>
            </w:r>
            <w:proofErr w:type="spellEnd"/>
            <w:r>
              <w:rPr>
                <w:sz w:val="12"/>
                <w:szCs w:val="12"/>
              </w:rPr>
              <w:t xml:space="preserve">. Damir </w:t>
            </w:r>
            <w:proofErr w:type="spellStart"/>
            <w:r>
              <w:rPr>
                <w:sz w:val="12"/>
                <w:szCs w:val="12"/>
              </w:rPr>
              <w:t>Vincek</w:t>
            </w:r>
            <w:proofErr w:type="spellEnd"/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12498472093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TRG KRALJA TOMISLAVA 15,MOLVE 48327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57.272,62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57.272,62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197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VISOKO GOSPODARSKO UČILIŠTE U KRIŽEVCIMA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75480885018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MILISLAVA DEMERCA 1,KRIŽEVCI 48260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3.120,00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3.120,00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Protiv 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198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DANIJEL VIŠNJIĆ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87766157329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CAREVDAR 87,KRIŽEVCI 48260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6.158,41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6.158,41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624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199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VODNE USLUGE društvo s ograničenom odgovornošću za proizvodnju, distribuciju i prodaju vode, te odvodnju i pročišćavanje otpadnih voda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43307218011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FERDE LIVADIĆA 14/A,BJELOVAR 43000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909,79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  909,79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200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VRTINVEST društvo s ograničenom odgovornošću za trgovinu i usluge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22535621645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MATICE HRVATSKE 4/1. 43000 BJELOVAR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15.784.080,72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10.799.990,63 kn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4.984.090,09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201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TOKARSKO STROJOBRAVARSKA RADIONA, Vlasnik ANTUN VUJNOVIĆ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84108438681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RUĐERA BOŠKOVIĆA 1,BJELOVAR 43000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500,00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  500,00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68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AUTOMEHANIČARSKI I AUTOPRIJEVOZNIČKI OBRT "VUKOVIĆ", Vlasnik NEBOJŠA VUKOVIĆ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06129736660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PRGOMELJE 69,PRGOMELJE 43252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2.400,00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2.400,00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203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WÜRTH-HRVATSKA d.o.o. za trgovinu, usluge i zastupanje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52641439848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FRANJE LUČIĆA 23/III,ZAGREB 10000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9.302,86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9.302,86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Protiv 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204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ZADRUŽNA ŠTAMPA dioničko društvo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52035912612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Maksimirska 132, ZAGREB 10000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764,78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  764,78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205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ZAGREBINSPEKT d.o.o. za kontrolu i inženjering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82752153530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DRAŠKOVIĆEVA 29,ZAGREB 10000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1.500,00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1.500,00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68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206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LIBUŠKA ZALABAK, Vlasnik OPG-a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36850838408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GORNJA RAŠENICA 19,GRUBIŠNO POLJE 43290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54,00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    54,00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68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207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ZAŠTITA-ATEST društvo s ograničenom odgovornošću za stručne poslove zaštite na radu, zaštite okoliša i usluge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72702911449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ULICA GRADA CHICAGA 25, ZAGREB 10000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2.477,50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2.477,50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208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ZAVOD ZA UNAPREĐIVANJE SIGURNOSTI d.d.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83442273157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TRG LAVA MIRSKOG 3/III,OSIJEK 31000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5.056,25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5.056,25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209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MIRKO ŽABJAČAN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46563191680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SASOVAC  12,NOVA RAČA 43272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11.359,89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11.359,89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Protiv 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210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ADOLF ŽAGER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29508030715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BULINAC 65,BULINAC 43273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444,26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  444,26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211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ŽIVA KAVA d.o.o. za trgovinu i usluge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56977970104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KUŠLANOVA 2, 10000 ZAGREB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1.033,03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1.033,03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Protiv 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212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JELKA ŽIVKOVIĆ, Vlasnik OPG-a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26650440941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MARTINAC 48,VELIKO TROJSTVO 43226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5.472,22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5.472,22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68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Hrvatske vode, pravna osoba za upravljanje vodama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28921383001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ULICA GRADA VUKOVARA 220,ZAGREB 10000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85.820,39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85.820,39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Protiv 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214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JAVNA VATROGASNA POSTROJBA GRADA BJELOVARA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79991880130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OTONA KUČERE 1,BJELOVAR 43000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71,56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    71,56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215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Javni bilježnik - Mirko </w:t>
            </w:r>
            <w:proofErr w:type="spellStart"/>
            <w:r>
              <w:rPr>
                <w:sz w:val="12"/>
                <w:szCs w:val="12"/>
              </w:rPr>
              <w:t>Čižmek</w:t>
            </w:r>
            <w:proofErr w:type="spellEnd"/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02584871976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LIJEPE NAŠE 22,KLANJEC 49290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1.701,69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1.701,69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156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216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SEDLIĆ d.o.o.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31937776003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BEREK 171,BEREK 43232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211.673,63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211.673,63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312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217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NAPLATA BERO j.d.o.o. za naplatu potraživanja i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92111865036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BRAĆE RADIĆ 1,HRAŠĆICA 42000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6.000,00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6.000,00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68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218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DIRECTUS d.o.o.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35573612931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JOSIPA BAŠIĆA 67,SLAVONSKI BROD 35000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F2F2F2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11.542,50 kn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11.542,50 kn 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Za </w:t>
            </w:r>
          </w:p>
        </w:tc>
        <w:tc>
          <w:tcPr>
            <w:tcW w:type="pct" w:w="366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8E4BC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156"/>
        </w:trPr>
        <w:tc>
          <w:tcPr>
            <w:tcW w:type="pct" w:w="273"/>
            <w:tcBorders>
              <w:top w:val="nil"/>
              <w:left w:space="0" w:sz="4" w:color="808080" w:val="single"/>
              <w:bottom w:space="0" w:sz="4" w:color="808080" w:val="single"/>
              <w:right w:space="0" w:sz="4" w:color="808080" w:val="single"/>
            </w:tcBorders>
            <w:shd w:fill="D9D9D9" w:color="auto" w:val="clear"/>
            <w:noWrap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977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9D9D9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9D9D9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9D9D9" w:color="auto" w:val="clear"/>
            <w:vAlign w:val="center"/>
            <w:hideMark/>
          </w:tcPr>
          <w:p w:rsidRDefault="0025799A" w:rsidR="0025799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9D9D9" w:color="auto" w:val="clear"/>
            <w:noWrap/>
            <w:vAlign w:val="center"/>
            <w:hideMark/>
          </w:tcPr>
          <w:p w:rsidRDefault="0025799A" w:rsidR="0025799A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type="pct" w:w="569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9D9D9" w:color="auto" w:val="clear"/>
            <w:noWrap/>
            <w:vAlign w:val="center"/>
            <w:hideMark/>
          </w:tcPr>
          <w:p w:rsidRDefault="0025799A" w:rsidR="0025799A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type="pct" w:w="641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9D9D9" w:color="auto" w:val="clear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type="pct" w:w="235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9D9D9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type="pct" w:w="366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D9D9D9" w:color="auto" w:val="clear"/>
            <w:noWrap/>
            <w:vAlign w:val="center"/>
            <w:hideMark/>
          </w:tcPr>
          <w:p w:rsidRDefault="0025799A" w:rsidR="0025799A">
            <w:pPr>
              <w:jc w:val="center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 </w:t>
            </w:r>
          </w:p>
        </w:tc>
      </w:tr>
      <w:tr w:rsidTr="0025799A" w:rsidR="0025799A">
        <w:trPr>
          <w:trHeight w:val="404"/>
        </w:trPr>
        <w:tc>
          <w:tcPr>
            <w:tcW w:type="pct" w:w="273"/>
            <w:noWrap/>
            <w:vAlign w:val="center"/>
            <w:hideMark/>
          </w:tcPr>
          <w:p w:rsidRDefault="0025799A" w:rsidR="0025799A">
            <w:pPr>
              <w:rPr>
                <w:sz w:val="20"/>
              </w:rPr>
            </w:pPr>
          </w:p>
        </w:tc>
        <w:tc>
          <w:tcPr>
            <w:tcW w:type="pct" w:w="977"/>
            <w:vAlign w:val="center"/>
            <w:hideMark/>
          </w:tcPr>
          <w:p w:rsidRDefault="0025799A" w:rsidR="0025799A">
            <w:pPr>
              <w:rPr>
                <w:sz w:val="20"/>
              </w:rPr>
            </w:pPr>
          </w:p>
        </w:tc>
        <w:tc>
          <w:tcPr>
            <w:tcW w:type="pct" w:w="502"/>
            <w:noWrap/>
            <w:vAlign w:val="center"/>
            <w:hideMark/>
          </w:tcPr>
          <w:p w:rsidRDefault="0025799A" w:rsidR="0025799A">
            <w:pPr>
              <w:rPr>
                <w:sz w:val="20"/>
              </w:rPr>
            </w:pPr>
          </w:p>
        </w:tc>
        <w:tc>
          <w:tcPr>
            <w:tcW w:type="pct" w:w="869"/>
            <w:vAlign w:val="center"/>
            <w:hideMark/>
          </w:tcPr>
          <w:p w:rsidRDefault="0025799A" w:rsidR="0025799A">
            <w:pPr>
              <w:rPr>
                <w:sz w:val="20"/>
              </w:rPr>
            </w:pPr>
          </w:p>
        </w:tc>
        <w:tc>
          <w:tcPr>
            <w:tcW w:type="pct" w:w="569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80.048.509,97 kn</w:t>
            </w:r>
          </w:p>
        </w:tc>
        <w:tc>
          <w:tcPr>
            <w:tcW w:type="pct" w:w="569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39.963.911,41 kn</w:t>
            </w:r>
          </w:p>
        </w:tc>
        <w:tc>
          <w:tcPr>
            <w:tcW w:type="pct" w:w="641"/>
            <w:noWrap/>
            <w:vAlign w:val="center"/>
            <w:hideMark/>
          </w:tcPr>
          <w:p w:rsidRDefault="0025799A" w:rsidR="0025799A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39.423.074,50 kn</w:t>
            </w:r>
          </w:p>
        </w:tc>
        <w:tc>
          <w:tcPr>
            <w:tcW w:type="pct" w:w="235"/>
            <w:noWrap/>
            <w:vAlign w:val="center"/>
            <w:hideMark/>
          </w:tcPr>
          <w:p w:rsidRDefault="0025799A" w:rsidR="0025799A">
            <w:pPr>
              <w:jc w:val="center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127</w:t>
            </w:r>
          </w:p>
        </w:tc>
        <w:tc>
          <w:tcPr>
            <w:tcW w:type="pct" w:w="366"/>
            <w:noWrap/>
            <w:vAlign w:val="center"/>
            <w:hideMark/>
          </w:tcPr>
          <w:p w:rsidRDefault="0025799A" w:rsidR="0025799A">
            <w:pPr>
              <w:jc w:val="center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91</w:t>
            </w:r>
          </w:p>
        </w:tc>
      </w:tr>
    </w:tbl>
    <w:p w:rsidRDefault="0025799A" w:rsidP="0025799A" w:rsidR="0025799A">
      <w:pPr>
        <w:jc w:val="both"/>
        <w:rPr>
          <w:rFonts w:cs="Arial" w:hAnsi="Arial" w:ascii="Arial"/>
          <w:sz w:val="28"/>
          <w:szCs w:val="28"/>
        </w:rPr>
      </w:pPr>
    </w:p>
    <w:p w:rsidRDefault="0025799A" w:rsidP="0025799A" w:rsidR="0025799A">
      <w:pPr>
        <w:jc w:val="both"/>
        <w:rPr>
          <w:rFonts w:cs="Arial" w:hAnsi="Arial" w:ascii="Arial"/>
          <w:sz w:val="28"/>
          <w:szCs w:val="28"/>
        </w:rPr>
      </w:pPr>
      <w:r>
        <w:rPr>
          <w:rFonts w:cs="Arial" w:hAnsi="Arial" w:ascii="Arial"/>
          <w:sz w:val="28"/>
          <w:szCs w:val="28"/>
        </w:rPr>
        <w:tab/>
        <w:t xml:space="preserve">Vjerovnik VRTINVEST d.o.o., vjerovnik RATARSTVO d.o.o., vjerovnik VOĆNJAK d.o.o., vjerovnik Josip Belošević i vjerovnik Domagoj Belošević su vjerovnici uvjetnih tražbina temeljem solidarnog jamstva po partijama kredita glavnog dužnika VRT d.o.o., i to po ugovoru  o kreditu  tako da je po ugovoru o kreditu broj 5000034896 za iznos kredita od 1.052.260,93 kuna uvjetni ili solidarni vjerovnik Josip Belošević, po ugovoru o kreditu broj 50000192498 za iznos kredita od 4.123.343,95 kuna uvjetni ili solidarni vjerovnici su VRTINVEST d.o.o., RATARSTVO d.o.o., VOĆNJAK d.o.o., Josip Belošević i Domagoj Belošević, po ugovoru o kreditu broj 50000272625 za iznos kredita od 1.932.361,36 kuna uvjetni ili solidarni vjerovnici su VRTINVEST d.o.o., RATARSTVO </w:t>
      </w:r>
      <w:r>
        <w:rPr>
          <w:rFonts w:cs="Arial" w:hAnsi="Arial" w:ascii="Arial"/>
          <w:sz w:val="28"/>
          <w:szCs w:val="28"/>
        </w:rPr>
        <w:lastRenderedPageBreak/>
        <w:t xml:space="preserve">d.o.o., VOĆNJAK d.o.o., Josip Belošević i Domagoj Belošević, po ugovoru o kreditu broj 5103723045 za iznos kredita od 1.508.234,21 kuna uvjetni ili solidarni vjerovnici su RATARSTVO d.o.o. i Josip Belošević, po ugovoru o kreditu broj 5112180309 za iznos kredita od 4.443.060,69 kuna uvjetni ili solidarni vjerovnici su VRTINVEST d.o.o., RATARSTVO d.o.o., VOĆNJAK d.o.o. i Josip Belošević, po ugovoru o kreditu broj 5113758288 za iznos kredita od 301.224,63 kuna uvjetni ili solidarni vjerovnici su VRTINVEST d.o.o., RATARSTVO d.o.o., VOĆNJAK d.o.o. i Josip Belošević. </w:t>
      </w:r>
    </w:p>
    <w:p w:rsidRDefault="0025799A" w:rsidP="0025799A" w:rsidR="0025799A">
      <w:pPr>
        <w:ind w:firstLine="720"/>
        <w:jc w:val="both"/>
        <w:rPr>
          <w:rFonts w:cs="Arial" w:hAnsi="Arial" w:ascii="Arial"/>
          <w:sz w:val="28"/>
          <w:szCs w:val="28"/>
        </w:rPr>
      </w:pPr>
      <w:r>
        <w:rPr>
          <w:rFonts w:cs="Arial" w:hAnsi="Arial" w:ascii="Arial"/>
          <w:sz w:val="28"/>
          <w:szCs w:val="28"/>
        </w:rPr>
        <w:t xml:space="preserve">Svi prethodno navedeni uvjetni ili solidarni vjerovnici, po navedenim ugovorima o kreditu, da li su svoje pravo glasa jednom od tih uvjetnih ili solidarnih vjerovnika i to uvjetnom-solidarnom vjerovniku Josipu Beloševiću za sveukupan iznos </w:t>
      </w:r>
      <w:proofErr w:type="spellStart"/>
      <w:r>
        <w:rPr>
          <w:rFonts w:cs="Arial" w:hAnsi="Arial" w:ascii="Arial"/>
          <w:sz w:val="28"/>
          <w:szCs w:val="28"/>
        </w:rPr>
        <w:t>datih</w:t>
      </w:r>
      <w:proofErr w:type="spellEnd"/>
      <w:r>
        <w:rPr>
          <w:rFonts w:cs="Arial" w:hAnsi="Arial" w:ascii="Arial"/>
          <w:sz w:val="28"/>
          <w:szCs w:val="28"/>
        </w:rPr>
        <w:t xml:space="preserve"> jamstava po navedenim ugovorima o kreditu u visini od 13.360.485,77 kuna, te su temeljem čl.59.st.3.SZ-a ovi vjerovnici izgubili svoje pravo glasa, jer su ga prenijeli na jednog vjerovnika Josipa Beloševića. </w:t>
      </w:r>
    </w:p>
    <w:p w:rsidRDefault="0025799A" w:rsidP="0025799A" w:rsidR="0025799A">
      <w:pPr>
        <w:ind w:firstLine="720"/>
        <w:jc w:val="both"/>
        <w:rPr>
          <w:rFonts w:cs="Arial" w:hAnsi="Arial" w:ascii="Arial"/>
          <w:sz w:val="28"/>
          <w:szCs w:val="28"/>
        </w:rPr>
      </w:pPr>
      <w:r>
        <w:rPr>
          <w:rFonts w:cs="Arial" w:hAnsi="Arial" w:ascii="Arial"/>
          <w:sz w:val="28"/>
          <w:szCs w:val="28"/>
        </w:rPr>
        <w:t xml:space="preserve">Time su ovi vjerovnici umanjili svoje pravo glasa, tako da je solidarni vjerovnik VRTINVEST d.o.o. po navedenim ugovorima o kreditu umanjio svoje pravo glasa za iznos od 10.799.990,63 kuna, u odnosu na ispitanu tražbinu u iznosu od 15.784.080,72 kuna, dok mu je priznato samo pravo glasa po drugoj osnovi za razliku do ispitane tražbine u visini od 4.984.090,09 kuna, zatim solidarni vjerovnik RATARSTVO d.o.o. po navedenim ugovorima o kreditu umanjio svoje pravo glasa za iznos od 12.308.224,84 kuna, u odnosu na ispitanu tražbinu u iznosu od 19.515.908,69 kuna, dok mu je priznato samo pravo glasa po drugoj osnovi za razliku do ispitane tražbine u visini od 7.207.683,85 kuna, zatim solidarni vjerovnik Domagoj Belošević po navedenim ugovorima o kreditu umanjio svoje pravo glasa za iznos od 6.055.705,31 kuna, u odnosu na ispitanu tražbinu u iznosu od 6.090.335,15 kuna, dok mu je priznato samo pravo glasa po drugoj osnovi za razliku do ispitane tražbine u visini od  34.629,84 kuna. Zatim solidarni vjerovnik VOĆNJAK d.o.o. po navedenim ugovorima o kreditu ostao je bez svojeg prava glasa za iznos od 10.799.990,63 kuna. </w:t>
      </w:r>
    </w:p>
    <w:p w:rsidRDefault="0025799A" w:rsidP="0025799A" w:rsidR="0025799A">
      <w:pPr>
        <w:ind w:firstLine="720"/>
        <w:jc w:val="both"/>
        <w:rPr>
          <w:rFonts w:cs="Arial" w:hAnsi="Arial" w:ascii="Arial"/>
          <w:sz w:val="28"/>
          <w:szCs w:val="28"/>
        </w:rPr>
      </w:pPr>
      <w:r>
        <w:rPr>
          <w:rFonts w:cs="Arial" w:hAnsi="Arial" w:ascii="Arial"/>
          <w:sz w:val="28"/>
          <w:szCs w:val="28"/>
        </w:rPr>
        <w:t xml:space="preserve"> Nadalje smatra se temeljem čl.59.st.3.SZ-a da je vjerovnik uvjetne tražbine VOĆNJAK d.o.o.  kao jamac platac, za iznos uvjetne tražbine u visini od 661.524,06 kuna, a temeljem Upravnog ugovora o namirenju poreznog duga vjerovniku  Ministarstvu financija od strane dužnika VRT d.o.o., a zaključenog sa RH, Ministarstvom financija, Poreznom upravom, Područni ured Sjeverna Hrvatska od 17. lipnja 2017. godine, </w:t>
      </w:r>
      <w:proofErr w:type="spellStart"/>
      <w:r>
        <w:rPr>
          <w:rFonts w:cs="Arial" w:hAnsi="Arial" w:ascii="Arial"/>
          <w:sz w:val="28"/>
          <w:szCs w:val="28"/>
        </w:rPr>
        <w:lastRenderedPageBreak/>
        <w:t>Ur.broj</w:t>
      </w:r>
      <w:proofErr w:type="spellEnd"/>
      <w:r>
        <w:rPr>
          <w:rFonts w:cs="Arial" w:hAnsi="Arial" w:ascii="Arial"/>
          <w:sz w:val="28"/>
          <w:szCs w:val="28"/>
        </w:rPr>
        <w:t xml:space="preserve">:513-07-21-08/15-73, kao vjerovnikom s jedinstvenim pravom glasa, izgubio pravo glasa kod glasovanja za Plan restrukturiranja, obzirom da ovaj vjerovnik uvjetne tražbine nije dobio suglasnost glasati za taj iznos uvjetne tražbine u visini od 661.524,06 kuna i to od strane vjerovnika RH, Ministarstva financija, Porezne uprave, Područni ured Sjeverna Hrvatska, koji je u svojem prijavljenom potraživanju prijavio i to potraživanje, te se za svoje cjelokupno prijavljeno potraživanje izjasnio da glasa protiv Plana restrukturiranja, a što sve proizlazi iz priložene dokumentacije u spisu.   </w:t>
      </w:r>
    </w:p>
    <w:p w:rsidRDefault="0025799A" w:rsidP="0025799A" w:rsidR="0025799A">
      <w:pPr>
        <w:jc w:val="both"/>
        <w:rPr>
          <w:rFonts w:cs="Arial" w:hAnsi="Arial" w:ascii="Arial"/>
          <w:sz w:val="28"/>
          <w:szCs w:val="28"/>
        </w:rPr>
      </w:pPr>
      <w:r>
        <w:rPr>
          <w:rFonts w:cs="Arial" w:hAnsi="Arial" w:ascii="Arial"/>
          <w:sz w:val="28"/>
          <w:szCs w:val="28"/>
        </w:rPr>
        <w:tab/>
        <w:t xml:space="preserve">Dakle sveukupno pravomoćno utvrđene tražbine u ovom postupku </w:t>
      </w:r>
      <w:proofErr w:type="spellStart"/>
      <w:r>
        <w:rPr>
          <w:rFonts w:cs="Arial" w:hAnsi="Arial" w:ascii="Arial"/>
          <w:sz w:val="28"/>
          <w:szCs w:val="28"/>
        </w:rPr>
        <w:t>predstečajne</w:t>
      </w:r>
      <w:proofErr w:type="spellEnd"/>
      <w:r>
        <w:rPr>
          <w:rFonts w:cs="Arial" w:hAnsi="Arial" w:ascii="Arial"/>
          <w:sz w:val="28"/>
          <w:szCs w:val="28"/>
        </w:rPr>
        <w:t xml:space="preserve"> nagodbe iznose 80.048.509,97 kuna temeljem pravomoćnog rješenja ovog suda 7 St-1319/2016-20 od 30. rujna 2016. godine.</w:t>
      </w:r>
    </w:p>
    <w:p w:rsidRDefault="0025799A" w:rsidP="0025799A" w:rsidR="0025799A">
      <w:pPr>
        <w:ind w:firstLine="720"/>
        <w:jc w:val="both"/>
        <w:rPr>
          <w:rFonts w:cs="Arial" w:hAnsi="Arial" w:ascii="Arial"/>
          <w:sz w:val="28"/>
          <w:szCs w:val="28"/>
        </w:rPr>
      </w:pPr>
      <w:r>
        <w:rPr>
          <w:rFonts w:cs="Arial" w:hAnsi="Arial" w:ascii="Arial"/>
          <w:sz w:val="28"/>
          <w:szCs w:val="28"/>
        </w:rPr>
        <w:t xml:space="preserve"> Za Plan </w:t>
      </w:r>
      <w:proofErr w:type="spellStart"/>
      <w:r>
        <w:rPr>
          <w:rFonts w:cs="Arial" w:hAnsi="Arial" w:ascii="Arial"/>
          <w:sz w:val="28"/>
          <w:szCs w:val="28"/>
        </w:rPr>
        <w:t>resktrukturiranja</w:t>
      </w:r>
      <w:proofErr w:type="spellEnd"/>
      <w:r>
        <w:rPr>
          <w:rFonts w:cs="Arial" w:hAnsi="Arial" w:ascii="Arial"/>
          <w:sz w:val="28"/>
          <w:szCs w:val="28"/>
        </w:rPr>
        <w:t xml:space="preserve"> od 218 vjerovnika s pravom glasa čije sveukupne tražbine iznose 39.423.074,50 kuna, a što predstavlja 100% glasovalo je 127 vjerovnika s pravom glasa, čije sveukupne tražbine iznose 28.610.895,96 kuna, odnosno 72,57%.</w:t>
      </w:r>
    </w:p>
    <w:p w:rsidRDefault="0025799A" w:rsidP="0025799A" w:rsidR="0025799A">
      <w:pPr>
        <w:ind w:firstLine="720"/>
        <w:jc w:val="both"/>
        <w:rPr>
          <w:rFonts w:cs="Arial" w:hAnsi="Arial" w:ascii="Arial"/>
          <w:sz w:val="28"/>
          <w:szCs w:val="28"/>
        </w:rPr>
      </w:pPr>
      <w:r>
        <w:rPr>
          <w:rFonts w:cs="Arial" w:hAnsi="Arial" w:ascii="Arial"/>
          <w:sz w:val="28"/>
          <w:szCs w:val="28"/>
        </w:rPr>
        <w:t>Protiv Plana restrukturiranja od 218 vjerovnika s pravom glasa čije sveukupne tražbine iznose 39.423.074,50 kuna, glasovao je 91 vjerovnik s pravom glasa, čije sveukupne tražbine iznose 10.812.178,54 kuna, odnosno</w:t>
      </w:r>
      <w:r>
        <w:rPr>
          <w:rFonts w:cs="Arial" w:hAnsi="Arial" w:ascii="Arial"/>
          <w:b/>
          <w:sz w:val="28"/>
          <w:szCs w:val="28"/>
        </w:rPr>
        <w:t xml:space="preserve"> </w:t>
      </w:r>
      <w:r>
        <w:rPr>
          <w:rFonts w:cs="Arial" w:hAnsi="Arial" w:ascii="Arial"/>
          <w:sz w:val="28"/>
          <w:szCs w:val="28"/>
        </w:rPr>
        <w:t>27,43</w:t>
      </w:r>
      <w:r>
        <w:rPr>
          <w:rFonts w:cs="Arial" w:hAnsi="Arial" w:ascii="Arial"/>
          <w:b/>
          <w:sz w:val="28"/>
          <w:szCs w:val="28"/>
        </w:rPr>
        <w:t xml:space="preserve"> </w:t>
      </w:r>
      <w:r>
        <w:rPr>
          <w:rFonts w:cs="Arial" w:hAnsi="Arial" w:ascii="Arial"/>
          <w:sz w:val="28"/>
          <w:szCs w:val="28"/>
        </w:rPr>
        <w:t xml:space="preserve">%. </w:t>
      </w:r>
    </w:p>
    <w:p w:rsidRDefault="0025799A" w:rsidP="0025799A" w:rsidR="0025799A">
      <w:pPr>
        <w:ind w:firstLine="720"/>
        <w:jc w:val="both"/>
        <w:rPr>
          <w:rFonts w:cs="Arial" w:hAnsi="Arial" w:ascii="Arial"/>
          <w:sz w:val="28"/>
          <w:szCs w:val="28"/>
        </w:rPr>
      </w:pPr>
      <w:r>
        <w:rPr>
          <w:rFonts w:cs="Arial" w:hAnsi="Arial" w:ascii="Arial"/>
          <w:sz w:val="28"/>
          <w:szCs w:val="28"/>
        </w:rPr>
        <w:t>Slijedom navedenog sud je utvrdio da je ispunjen i drugi kumulativni uvjet iz čl.59.st.2.SZ-a, jer zbroj tražbina vjerovnika koji su glasali za Plan restrukturiranja, dvostruko prelazi zbroj tražbina vjerovnika koji su glasovali protiv prihvaćanja Plana restrukturiranja, a zbog čega je odlučeno kao u izreci ovog rješenja.</w:t>
      </w:r>
    </w:p>
    <w:p w:rsidRDefault="0025799A" w:rsidP="0025799A" w:rsidR="0025799A">
      <w:pPr>
        <w:ind w:firstLine="720"/>
        <w:jc w:val="both"/>
        <w:rPr>
          <w:rFonts w:cs="Arial" w:hAnsi="Arial" w:ascii="Arial"/>
          <w:sz w:val="28"/>
          <w:szCs w:val="28"/>
        </w:rPr>
      </w:pPr>
      <w:r>
        <w:rPr>
          <w:rFonts w:cs="Arial" w:hAnsi="Arial" w:ascii="Arial"/>
          <w:sz w:val="28"/>
          <w:szCs w:val="28"/>
        </w:rPr>
        <w:t xml:space="preserve"> </w:t>
      </w:r>
    </w:p>
    <w:p w:rsidRDefault="0025799A" w:rsidP="0025799A" w:rsidR="0025799A">
      <w:pPr>
        <w:ind w:firstLine="720"/>
        <w:jc w:val="both"/>
        <w:rPr>
          <w:rFonts w:cs="Arial" w:hAnsi="Arial" w:ascii="Arial"/>
          <w:sz w:val="28"/>
          <w:szCs w:val="28"/>
        </w:rPr>
      </w:pPr>
      <w:r>
        <w:rPr>
          <w:rFonts w:cs="Arial" w:hAnsi="Arial" w:ascii="Arial"/>
          <w:sz w:val="28"/>
          <w:szCs w:val="28"/>
        </w:rPr>
        <w:t>U Bjelovaru, 26. rujna 2017. godine</w:t>
      </w:r>
    </w:p>
    <w:p w:rsidRDefault="0025799A" w:rsidP="0025799A" w:rsidR="0025799A">
      <w:pPr>
        <w:ind w:firstLine="720"/>
        <w:jc w:val="both"/>
        <w:rPr>
          <w:rFonts w:cs="Arial" w:hAnsi="Arial" w:ascii="Arial"/>
          <w:sz w:val="28"/>
          <w:szCs w:val="28"/>
        </w:rPr>
      </w:pPr>
    </w:p>
    <w:p w:rsidRDefault="0025799A" w:rsidP="0025799A" w:rsidR="0025799A">
      <w:pPr>
        <w:ind w:firstLine="720"/>
        <w:jc w:val="both"/>
        <w:rPr>
          <w:rFonts w:cs="Arial" w:hAnsi="Arial" w:ascii="Arial"/>
          <w:sz w:val="28"/>
          <w:szCs w:val="28"/>
        </w:rPr>
      </w:pPr>
      <w:r>
        <w:rPr>
          <w:rFonts w:cs="Arial" w:hAnsi="Arial" w:ascii="Arial"/>
          <w:sz w:val="28"/>
          <w:szCs w:val="28"/>
        </w:rPr>
        <w:tab/>
      </w:r>
      <w:r>
        <w:rPr>
          <w:rFonts w:cs="Arial" w:hAnsi="Arial" w:ascii="Arial"/>
          <w:sz w:val="28"/>
          <w:szCs w:val="28"/>
        </w:rPr>
        <w:tab/>
      </w:r>
      <w:r>
        <w:rPr>
          <w:rFonts w:cs="Arial" w:hAnsi="Arial" w:ascii="Arial"/>
          <w:sz w:val="28"/>
          <w:szCs w:val="28"/>
        </w:rPr>
        <w:tab/>
      </w:r>
      <w:r>
        <w:rPr>
          <w:rFonts w:cs="Arial" w:hAnsi="Arial" w:ascii="Arial"/>
          <w:sz w:val="28"/>
          <w:szCs w:val="28"/>
        </w:rPr>
        <w:tab/>
      </w:r>
      <w:r>
        <w:rPr>
          <w:rFonts w:cs="Arial" w:hAnsi="Arial" w:ascii="Arial"/>
          <w:sz w:val="28"/>
          <w:szCs w:val="28"/>
        </w:rPr>
        <w:tab/>
      </w:r>
      <w:r>
        <w:rPr>
          <w:rFonts w:cs="Arial" w:hAnsi="Arial" w:ascii="Arial"/>
          <w:sz w:val="28"/>
          <w:szCs w:val="28"/>
        </w:rPr>
        <w:tab/>
      </w:r>
      <w:r>
        <w:rPr>
          <w:rFonts w:cs="Arial" w:hAnsi="Arial" w:ascii="Arial"/>
          <w:sz w:val="28"/>
          <w:szCs w:val="28"/>
        </w:rPr>
        <w:tab/>
        <w:t xml:space="preserve">              SUDAC</w:t>
      </w:r>
    </w:p>
    <w:p w:rsidRDefault="0025799A" w:rsidP="0025799A" w:rsidR="0025799A">
      <w:pPr>
        <w:ind w:firstLine="720"/>
        <w:jc w:val="both"/>
        <w:rPr>
          <w:rFonts w:cs="Arial" w:hAnsi="Arial" w:ascii="Arial"/>
          <w:sz w:val="28"/>
          <w:szCs w:val="28"/>
        </w:rPr>
      </w:pPr>
      <w:r>
        <w:rPr>
          <w:rFonts w:cs="Arial" w:hAnsi="Arial" w:ascii="Arial"/>
          <w:sz w:val="28"/>
          <w:szCs w:val="28"/>
        </w:rPr>
        <w:tab/>
      </w:r>
      <w:r>
        <w:rPr>
          <w:rFonts w:cs="Arial" w:hAnsi="Arial" w:ascii="Arial"/>
          <w:sz w:val="28"/>
          <w:szCs w:val="28"/>
        </w:rPr>
        <w:tab/>
      </w:r>
      <w:r>
        <w:rPr>
          <w:rFonts w:cs="Arial" w:hAnsi="Arial" w:ascii="Arial"/>
          <w:sz w:val="28"/>
          <w:szCs w:val="28"/>
        </w:rPr>
        <w:tab/>
      </w:r>
      <w:r>
        <w:rPr>
          <w:rFonts w:cs="Arial" w:hAnsi="Arial" w:ascii="Arial"/>
          <w:sz w:val="28"/>
          <w:szCs w:val="28"/>
        </w:rPr>
        <w:tab/>
      </w:r>
      <w:r>
        <w:rPr>
          <w:rFonts w:cs="Arial" w:hAnsi="Arial" w:ascii="Arial"/>
          <w:sz w:val="28"/>
          <w:szCs w:val="28"/>
        </w:rPr>
        <w:tab/>
      </w:r>
      <w:r>
        <w:rPr>
          <w:rFonts w:cs="Arial" w:hAnsi="Arial" w:ascii="Arial"/>
          <w:sz w:val="28"/>
          <w:szCs w:val="28"/>
        </w:rPr>
        <w:tab/>
      </w:r>
      <w:r>
        <w:rPr>
          <w:rFonts w:cs="Arial" w:hAnsi="Arial" w:ascii="Arial"/>
          <w:sz w:val="28"/>
          <w:szCs w:val="28"/>
        </w:rPr>
        <w:tab/>
        <w:t xml:space="preserve">   TOMISLAV MRAZOVIĆ</w:t>
      </w:r>
    </w:p>
    <w:p w:rsidRDefault="0025799A" w:rsidP="0025799A" w:rsidR="0025799A">
      <w:pPr>
        <w:jc w:val="both"/>
        <w:rPr>
          <w:rFonts w:cs="Arial" w:hAnsi="Arial" w:ascii="Arial"/>
          <w:sz w:val="28"/>
          <w:szCs w:val="28"/>
        </w:rPr>
      </w:pPr>
      <w:r>
        <w:rPr>
          <w:rFonts w:cs="Arial" w:hAnsi="Arial" w:ascii="Arial"/>
          <w:sz w:val="28"/>
          <w:szCs w:val="28"/>
        </w:rPr>
        <w:t xml:space="preserve">POUKA O PRAVNOM LIJEKU:Protiv ovog rješenja dopuštena je žalba Visokom trgovačkom sudu RH u Zagrebu u roku od 8 dana, nakon isteka 8 dana od dana objave ovog rješenja na e-oglasnoj ploči ovog suda. </w:t>
      </w:r>
      <w:r>
        <w:rPr>
          <w:rFonts w:cs="Arial" w:hAnsi="Arial" w:ascii="Arial"/>
          <w:sz w:val="28"/>
          <w:szCs w:val="28"/>
        </w:rPr>
        <w:lastRenderedPageBreak/>
        <w:t>Žalba se podnosi u tri primjerka putem ovog suda, Visokom trgovačkom sudu RH u Zagrebu.</w:t>
      </w:r>
    </w:p>
    <w:p w:rsidRDefault="0025799A" w:rsidP="0025799A" w:rsidR="0025799A">
      <w:pPr>
        <w:jc w:val="both"/>
        <w:rPr>
          <w:rFonts w:cs="Arial" w:hAnsi="Arial" w:ascii="Arial"/>
          <w:sz w:val="28"/>
          <w:szCs w:val="28"/>
        </w:rPr>
      </w:pPr>
    </w:p>
    <w:p w:rsidRDefault="0025799A" w:rsidP="0025799A" w:rsidR="0025799A">
      <w:pPr>
        <w:jc w:val="both"/>
        <w:rPr>
          <w:rFonts w:cs="Arial" w:hAnsi="Arial" w:ascii="Arial"/>
          <w:sz w:val="28"/>
          <w:szCs w:val="28"/>
        </w:rPr>
      </w:pPr>
    </w:p>
    <w:p w:rsidRDefault="0025799A" w:rsidP="0025799A" w:rsidR="0025799A">
      <w:pPr>
        <w:ind w:firstLine="720"/>
        <w:jc w:val="both"/>
        <w:rPr>
          <w:rFonts w:cs="Arial" w:hAnsi="Arial" w:ascii="Arial"/>
          <w:sz w:val="28"/>
          <w:szCs w:val="28"/>
        </w:rPr>
      </w:pPr>
      <w:bookmarkStart w:name="_GoBack" w:id="0"/>
      <w:bookmarkEnd w:id="0"/>
      <w:r>
        <w:rPr>
          <w:rFonts w:cs="Arial" w:hAnsi="Arial" w:ascii="Arial"/>
          <w:sz w:val="28"/>
          <w:szCs w:val="28"/>
        </w:rPr>
        <w:tab/>
      </w:r>
      <w:r>
        <w:rPr>
          <w:rFonts w:cs="Arial" w:hAnsi="Arial" w:ascii="Arial"/>
          <w:sz w:val="28"/>
          <w:szCs w:val="28"/>
        </w:rPr>
        <w:tab/>
      </w:r>
      <w:r>
        <w:rPr>
          <w:rFonts w:cs="Arial" w:hAnsi="Arial" w:ascii="Arial"/>
          <w:sz w:val="28"/>
          <w:szCs w:val="28"/>
        </w:rPr>
        <w:tab/>
      </w:r>
      <w:r>
        <w:rPr>
          <w:rFonts w:cs="Arial" w:hAnsi="Arial" w:ascii="Arial"/>
          <w:sz w:val="28"/>
          <w:szCs w:val="28"/>
        </w:rPr>
        <w:tab/>
      </w:r>
      <w:r>
        <w:rPr>
          <w:rFonts w:cs="Arial" w:hAnsi="Arial" w:ascii="Arial"/>
          <w:sz w:val="28"/>
          <w:szCs w:val="28"/>
        </w:rPr>
        <w:tab/>
      </w:r>
      <w:r>
        <w:rPr>
          <w:rFonts w:cs="Arial" w:hAnsi="Arial" w:ascii="Arial"/>
          <w:sz w:val="28"/>
          <w:szCs w:val="28"/>
        </w:rPr>
        <w:tab/>
        <w:t xml:space="preserve">   </w:t>
      </w:r>
    </w:p>
    <w:p w:rsidRDefault="0025799A" w:rsidP="0025799A" w:rsidR="0025799A">
      <w:pPr>
        <w:jc w:val="both"/>
        <w:rPr>
          <w:rFonts w:cs="Arial" w:hAnsi="Arial" w:ascii="Arial"/>
          <w:sz w:val="28"/>
          <w:szCs w:val="28"/>
        </w:rPr>
      </w:pPr>
      <w:proofErr w:type="spellStart"/>
      <w:r>
        <w:rPr>
          <w:rFonts w:cs="Arial" w:hAnsi="Arial" w:ascii="Arial"/>
          <w:sz w:val="28"/>
          <w:szCs w:val="28"/>
        </w:rPr>
        <w:t>Rj</w:t>
      </w:r>
      <w:proofErr w:type="spellEnd"/>
      <w:r>
        <w:rPr>
          <w:rFonts w:cs="Arial" w:hAnsi="Arial" w:ascii="Arial"/>
          <w:sz w:val="28"/>
          <w:szCs w:val="28"/>
        </w:rPr>
        <w:t>.</w:t>
      </w:r>
    </w:p>
    <w:p w:rsidRDefault="0025799A" w:rsidP="0025799A" w:rsidR="0025799A">
      <w:pPr>
        <w:jc w:val="both"/>
        <w:rPr>
          <w:rFonts w:cs="Arial" w:hAnsi="Arial" w:ascii="Arial"/>
          <w:sz w:val="28"/>
          <w:szCs w:val="28"/>
        </w:rPr>
      </w:pPr>
      <w:r>
        <w:rPr>
          <w:rFonts w:cs="Arial" w:hAnsi="Arial" w:ascii="Arial"/>
          <w:sz w:val="28"/>
          <w:szCs w:val="28"/>
        </w:rPr>
        <w:t>Dna: predlagatelj-dužnik VRT d.o.o. putem e-oglasne ploče suda</w:t>
      </w:r>
    </w:p>
    <w:p w:rsidRDefault="0025799A" w:rsidP="0025799A" w:rsidR="0025799A">
      <w:pPr>
        <w:jc w:val="both"/>
        <w:rPr>
          <w:rFonts w:cs="Arial" w:hAnsi="Arial" w:ascii="Arial"/>
          <w:sz w:val="28"/>
          <w:szCs w:val="28"/>
        </w:rPr>
      </w:pPr>
      <w:r>
        <w:rPr>
          <w:rFonts w:cs="Arial" w:hAnsi="Arial" w:ascii="Arial"/>
          <w:sz w:val="28"/>
          <w:szCs w:val="28"/>
        </w:rPr>
        <w:t xml:space="preserve">         Povjerenik  putem e-oglasne ploče suda</w:t>
      </w:r>
    </w:p>
    <w:p w:rsidRDefault="0025799A" w:rsidP="0025799A" w:rsidR="0025799A">
      <w:pPr>
        <w:jc w:val="both"/>
        <w:rPr>
          <w:rFonts w:cs="Arial" w:hAnsi="Arial" w:ascii="Arial"/>
          <w:sz w:val="28"/>
          <w:szCs w:val="28"/>
        </w:rPr>
      </w:pPr>
      <w:r>
        <w:rPr>
          <w:rFonts w:cs="Arial" w:hAnsi="Arial" w:ascii="Arial"/>
          <w:sz w:val="28"/>
          <w:szCs w:val="28"/>
        </w:rPr>
        <w:t xml:space="preserve">         Porezna uprava Bjelovar putem e-oglasne ploče suda</w:t>
      </w:r>
    </w:p>
    <w:p w:rsidRDefault="0025799A" w:rsidP="0025799A" w:rsidR="0025799A">
      <w:pPr>
        <w:jc w:val="both"/>
        <w:rPr>
          <w:rFonts w:cs="Arial" w:hAnsi="Arial" w:ascii="Arial"/>
          <w:sz w:val="28"/>
          <w:szCs w:val="28"/>
        </w:rPr>
      </w:pPr>
      <w:r>
        <w:rPr>
          <w:rFonts w:cs="Arial" w:hAnsi="Arial" w:ascii="Arial"/>
          <w:sz w:val="28"/>
          <w:szCs w:val="28"/>
        </w:rPr>
        <w:t xml:space="preserve">         ŽDO u Bjelovaru putem e-oglasne ploče suda</w:t>
      </w:r>
    </w:p>
    <w:p w:rsidRDefault="0025799A" w:rsidP="0025799A" w:rsidR="0025799A">
      <w:pPr>
        <w:jc w:val="both"/>
        <w:rPr>
          <w:rFonts w:cs="Arial" w:hAnsi="Arial" w:ascii="Arial"/>
          <w:sz w:val="28"/>
          <w:szCs w:val="28"/>
        </w:rPr>
      </w:pPr>
      <w:r>
        <w:rPr>
          <w:rFonts w:cs="Arial" w:hAnsi="Arial" w:ascii="Arial"/>
          <w:sz w:val="28"/>
          <w:szCs w:val="28"/>
        </w:rPr>
        <w:t xml:space="preserve">         e-oglasna ploča suda za sve vjerovnike</w:t>
      </w:r>
    </w:p>
    <w:p w:rsidRDefault="0025799A" w:rsidP="0025799A" w:rsidR="0025799A">
      <w:pPr>
        <w:jc w:val="both"/>
        <w:rPr>
          <w:rFonts w:cs="Arial" w:hAnsi="Arial" w:ascii="Arial"/>
          <w:sz w:val="28"/>
          <w:szCs w:val="28"/>
        </w:rPr>
      </w:pPr>
      <w:r>
        <w:rPr>
          <w:rFonts w:cs="Arial" w:hAnsi="Arial" w:ascii="Arial"/>
          <w:sz w:val="28"/>
          <w:szCs w:val="28"/>
        </w:rPr>
        <w:t xml:space="preserve">         FINA, RC Zagreb - nakon pravomoćnosti putem e-oglasne ploče suda</w:t>
      </w:r>
    </w:p>
    <w:p w:rsidRDefault="0025799A" w:rsidP="0025799A" w:rsidR="0025799A">
      <w:pPr>
        <w:jc w:val="both"/>
        <w:rPr>
          <w:rFonts w:cs="Arial" w:hAnsi="Arial" w:ascii="Arial"/>
          <w:sz w:val="28"/>
          <w:szCs w:val="28"/>
        </w:rPr>
      </w:pPr>
      <w:r>
        <w:rPr>
          <w:rFonts w:cs="Arial" w:hAnsi="Arial" w:ascii="Arial"/>
          <w:sz w:val="28"/>
          <w:szCs w:val="28"/>
        </w:rPr>
        <w:t xml:space="preserve">        sudskom registru – nakon pravomoćnosti elektroničkim putem</w:t>
      </w:r>
    </w:p>
    <w:p w:rsidRDefault="0025799A" w:rsidP="0025799A" w:rsidR="0025799A">
      <w:pPr>
        <w:jc w:val="both"/>
        <w:rPr>
          <w:rFonts w:cs="Arial" w:hAnsi="Arial" w:ascii="Arial"/>
          <w:sz w:val="28"/>
          <w:szCs w:val="28"/>
        </w:rPr>
      </w:pPr>
      <w:proofErr w:type="spellStart"/>
      <w:r>
        <w:rPr>
          <w:rFonts w:cs="Arial" w:hAnsi="Arial" w:ascii="Arial"/>
          <w:sz w:val="28"/>
          <w:szCs w:val="28"/>
        </w:rPr>
        <w:t>Kal.pravomoćnost</w:t>
      </w:r>
      <w:proofErr w:type="spellEnd"/>
    </w:p>
    <w:p w:rsidRDefault="0025799A" w:rsidP="0025799A" w:rsidR="0025799A">
      <w:pPr>
        <w:jc w:val="both"/>
        <w:rPr>
          <w:rFonts w:cs="Arial" w:hAnsi="Arial" w:ascii="Arial"/>
          <w:sz w:val="28"/>
          <w:szCs w:val="28"/>
        </w:rPr>
      </w:pPr>
      <w:r>
        <w:rPr>
          <w:rFonts w:cs="Arial" w:hAnsi="Arial" w:ascii="Arial"/>
          <w:sz w:val="28"/>
          <w:szCs w:val="28"/>
        </w:rPr>
        <w:t>Bj.26.09.2017.g.</w:t>
      </w:r>
    </w:p>
    <w:p w:rsidRDefault="0025799A" w:rsidP="0025799A" w:rsidR="0025799A">
      <w:pPr>
        <w:rPr>
          <w:rFonts w:cs="Arial" w:hAnsi="Arial" w:ascii="Arial"/>
          <w:sz w:val="28"/>
          <w:szCs w:val="28"/>
        </w:rPr>
      </w:pPr>
    </w:p>
    <w:p w:rsidRDefault="0025799A" w:rsidP="0025799A" w:rsidR="0025799A">
      <w:pPr>
        <w:rPr>
          <w:rFonts w:cs="Arial" w:hAnsi="Arial" w:ascii="Arial"/>
          <w:sz w:val="28"/>
          <w:szCs w:val="28"/>
        </w:rPr>
      </w:pPr>
    </w:p>
    <w:p w:rsidRDefault="0025799A" w:rsidP="0025799A" w:rsidR="0025799A">
      <w:pPr>
        <w:rPr>
          <w:rFonts w:cs="Arial" w:hAnsi="Arial" w:ascii="Arial"/>
          <w:sz w:val="28"/>
          <w:szCs w:val="28"/>
        </w:rPr>
      </w:pPr>
    </w:p>
    <w:p w:rsidRDefault="0025799A" w:rsidP="0025799A" w:rsidR="0025799A">
      <w:pPr>
        <w:rPr>
          <w:rFonts w:cs="Arial" w:hAnsi="Arial" w:ascii="Arial"/>
          <w:sz w:val="28"/>
          <w:szCs w:val="28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0DEF" w:rsidP="00537B78" w:rsidR="00630DEF">
      <w:r>
        <w:separator/>
      </w:r>
    </w:p>
  </w:endnote>
  <w:endnote w:id="0" w:type="continuationSeparator">
    <w:p w:rsidRDefault="00630DEF" w:rsidP="00537B78" w:rsidR="00630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0DEF" w:rsidP="00537B78" w:rsidR="00630DEF">
      <w:r>
        <w:separator/>
      </w:r>
    </w:p>
  </w:footnote>
  <w:footnote w:id="0" w:type="continuationSeparator">
    <w:p w:rsidRDefault="00630DEF" w:rsidP="00537B78" w:rsidR="00630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5799A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0DEF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0" w:name="header"/>
    <w:lsdException w:uiPriority="0" w:name="footer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nhideWhenUsed/>
    <w:qFormat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nhideWhenUsed/>
    <w:qFormat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nhideWhenUsed/>
    <w:qFormat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xl71" w:type="paragraph">
    <w:name w:val="xl71"/>
    <w:basedOn w:val="Normal"/>
    <w:rsid w:val="0025799A"/>
    <w:pPr>
      <w:spacing w:afterAutospacing="true" w:after="100" w:beforeAutospacing="true" w:before="100"/>
    </w:pPr>
    <w:rPr>
      <w:rFonts w:cs="Times New Roman" w:eastAsia="Times New Roman"/>
      <w:sz w:val="12"/>
      <w:szCs w:val="12"/>
      <w:lang w:eastAsia="hr-HR"/>
    </w:rPr>
  </w:style>
  <w:style w:customStyle="true" w:styleId="xl72" w:type="paragraph">
    <w:name w:val="xl72"/>
    <w:basedOn w:val="Normal"/>
    <w:rsid w:val="0025799A"/>
    <w:pPr>
      <w:spacing w:afterAutospacing="true" w:after="100" w:beforeAutospacing="true" w:before="100"/>
    </w:pPr>
    <w:rPr>
      <w:rFonts w:cs="Times New Roman" w:eastAsia="Times New Roman"/>
      <w:sz w:val="12"/>
      <w:szCs w:val="12"/>
      <w:lang w:eastAsia="hr-HR"/>
    </w:rPr>
  </w:style>
  <w:style w:customStyle="true" w:styleId="xl73" w:type="paragraph">
    <w:name w:val="xl73"/>
    <w:basedOn w:val="Normal"/>
    <w:rsid w:val="0025799A"/>
    <w:pPr>
      <w:spacing w:afterAutospacing="true" w:after="100" w:beforeAutospacing="true" w:before="100"/>
    </w:pPr>
    <w:rPr>
      <w:rFonts w:cs="Times New Roman" w:eastAsia="Times New Roman"/>
      <w:sz w:val="12"/>
      <w:szCs w:val="12"/>
      <w:lang w:eastAsia="hr-HR"/>
    </w:rPr>
  </w:style>
  <w:style w:customStyle="true" w:styleId="xl74" w:type="paragraph">
    <w:name w:val="xl74"/>
    <w:basedOn w:val="Normal"/>
    <w:rsid w:val="0025799A"/>
    <w:pPr>
      <w:spacing w:afterAutospacing="true" w:after="100" w:beforeAutospacing="true" w:before="100"/>
    </w:pPr>
    <w:rPr>
      <w:rFonts w:cs="Times New Roman" w:eastAsia="Times New Roman"/>
      <w:b/>
      <w:bCs/>
      <w:color w:val="FF0000"/>
      <w:sz w:val="12"/>
      <w:szCs w:val="12"/>
      <w:lang w:eastAsia="hr-HR"/>
    </w:rPr>
  </w:style>
  <w:style w:customStyle="true" w:styleId="xl75" w:type="paragraph">
    <w:name w:val="xl75"/>
    <w:basedOn w:val="Normal"/>
    <w:rsid w:val="0025799A"/>
    <w:pPr>
      <w:spacing w:afterAutospacing="true" w:after="100" w:beforeAutospacing="true" w:before="100"/>
    </w:pPr>
    <w:rPr>
      <w:rFonts w:cs="Times New Roman" w:eastAsia="Times New Roman"/>
      <w:b/>
      <w:bCs/>
      <w:color w:val="FF0000"/>
      <w:sz w:val="12"/>
      <w:szCs w:val="12"/>
      <w:lang w:eastAsia="hr-HR"/>
    </w:rPr>
  </w:style>
  <w:style w:customStyle="true" w:styleId="xl76" w:type="paragraph">
    <w:name w:val="xl76"/>
    <w:basedOn w:val="Normal"/>
    <w:rsid w:val="0025799A"/>
    <w:pPr>
      <w:spacing w:afterAutospacing="true" w:after="100" w:beforeAutospacing="true" w:before="100"/>
    </w:pPr>
    <w:rPr>
      <w:rFonts w:cs="Times New Roman" w:eastAsia="Times New Roman"/>
      <w:sz w:val="12"/>
      <w:szCs w:val="12"/>
      <w:lang w:eastAsia="hr-HR"/>
    </w:rPr>
  </w:style>
  <w:style w:customStyle="true" w:styleId="xl77" w:type="paragraph">
    <w:name w:val="xl77"/>
    <w:basedOn w:val="Normal"/>
    <w:rsid w:val="0025799A"/>
    <w:pPr>
      <w:spacing w:afterAutospacing="true" w:after="100" w:beforeAutospacing="true" w:before="100"/>
    </w:pPr>
    <w:rPr>
      <w:rFonts w:cs="Times New Roman" w:eastAsia="Times New Roman"/>
      <w:sz w:val="12"/>
      <w:szCs w:val="12"/>
      <w:lang w:eastAsia="hr-HR"/>
    </w:rPr>
  </w:style>
  <w:style w:customStyle="true" w:styleId="xl78" w:type="paragraph">
    <w:name w:val="xl78"/>
    <w:basedOn w:val="Normal"/>
    <w:rsid w:val="0025799A"/>
    <w:pPr>
      <w:spacing w:afterAutospacing="true" w:after="100" w:beforeAutospacing="true" w:before="100"/>
    </w:pPr>
    <w:rPr>
      <w:rFonts w:cs="Times New Roman" w:eastAsia="Times New Roman"/>
      <w:b/>
      <w:bCs/>
      <w:color w:val="FF0000"/>
      <w:sz w:val="12"/>
      <w:szCs w:val="12"/>
      <w:lang w:eastAsia="hr-HR"/>
    </w:rPr>
  </w:style>
  <w:style w:customStyle="true" w:styleId="xl79" w:type="paragraph">
    <w:name w:val="xl79"/>
    <w:basedOn w:val="Normal"/>
    <w:rsid w:val="0025799A"/>
    <w:pPr>
      <w:spacing w:afterAutospacing="true" w:after="100" w:beforeAutospacing="true" w:before="100"/>
    </w:pPr>
    <w:rPr>
      <w:rFonts w:cs="Times New Roman" w:eastAsia="Times New Roman"/>
      <w:sz w:val="12"/>
      <w:szCs w:val="12"/>
      <w:lang w:eastAsia="hr-HR"/>
    </w:rPr>
  </w:style>
  <w:style w:customStyle="true" w:styleId="xl80" w:type="paragraph">
    <w:name w:val="xl80"/>
    <w:basedOn w:val="Normal"/>
    <w:rsid w:val="0025799A"/>
    <w:pPr>
      <w:pBdr>
        <w:top w:space="0" w:sz="4" w:color="808080" w:val="single"/>
        <w:left w:space="0" w:sz="4" w:color="808080" w:val="single"/>
        <w:bottom w:space="0" w:sz="4" w:color="808080" w:val="single"/>
        <w:right w:space="0" w:sz="4" w:color="808080" w:val="single"/>
      </w:pBdr>
      <w:shd w:fill="D9D9D9" w:color="auto" w:val="clear"/>
      <w:spacing w:afterAutospacing="true" w:after="100" w:beforeAutospacing="true" w:before="100"/>
      <w:jc w:val="center"/>
    </w:pPr>
    <w:rPr>
      <w:rFonts w:cs="Times New Roman" w:eastAsia="Times New Roman"/>
      <w:b/>
      <w:bCs/>
      <w:sz w:val="12"/>
      <w:szCs w:val="12"/>
      <w:lang w:eastAsia="hr-HR"/>
    </w:rPr>
  </w:style>
  <w:style w:customStyle="true" w:styleId="xl81" w:type="paragraph">
    <w:name w:val="xl81"/>
    <w:basedOn w:val="Normal"/>
    <w:rsid w:val="0025799A"/>
    <w:pPr>
      <w:pBdr>
        <w:top w:space="0" w:sz="4" w:color="808080" w:val="single"/>
        <w:left w:space="0" w:sz="4" w:color="808080" w:val="single"/>
        <w:bottom w:space="0" w:sz="4" w:color="808080" w:val="single"/>
        <w:right w:space="0" w:sz="4" w:color="808080" w:val="single"/>
      </w:pBdr>
      <w:shd w:fill="D9D9D9" w:color="auto" w:val="clear"/>
      <w:spacing w:afterAutospacing="true" w:after="100" w:beforeAutospacing="true" w:before="100"/>
      <w:jc w:val="center"/>
    </w:pPr>
    <w:rPr>
      <w:rFonts w:cs="Times New Roman" w:eastAsia="Times New Roman"/>
      <w:b/>
      <w:bCs/>
      <w:sz w:val="12"/>
      <w:szCs w:val="12"/>
      <w:lang w:eastAsia="hr-HR"/>
    </w:rPr>
  </w:style>
  <w:style w:customStyle="true" w:styleId="xl82" w:type="paragraph">
    <w:name w:val="xl82"/>
    <w:basedOn w:val="Normal"/>
    <w:rsid w:val="0025799A"/>
    <w:pPr>
      <w:pBdr>
        <w:top w:space="0" w:sz="4" w:color="808080" w:val="single"/>
        <w:left w:space="0" w:sz="4" w:color="808080" w:val="single"/>
        <w:bottom w:space="0" w:sz="4" w:color="808080" w:val="single"/>
        <w:right w:space="0" w:sz="4" w:color="808080" w:val="single"/>
      </w:pBdr>
      <w:spacing w:afterAutospacing="true" w:after="100" w:beforeAutospacing="true" w:before="100"/>
      <w:jc w:val="right"/>
    </w:pPr>
    <w:rPr>
      <w:rFonts w:cs="Times New Roman" w:eastAsia="Times New Roman"/>
      <w:sz w:val="12"/>
      <w:szCs w:val="12"/>
      <w:lang w:eastAsia="hr-HR"/>
    </w:rPr>
  </w:style>
  <w:style w:customStyle="true" w:styleId="xl83" w:type="paragraph">
    <w:name w:val="xl83"/>
    <w:basedOn w:val="Normal"/>
    <w:rsid w:val="0025799A"/>
    <w:pPr>
      <w:pBdr>
        <w:top w:space="0" w:sz="4" w:color="808080" w:val="single"/>
        <w:left w:space="0" w:sz="4" w:color="808080" w:val="single"/>
        <w:bottom w:space="0" w:sz="4" w:color="808080" w:val="single"/>
        <w:right w:space="0" w:sz="4" w:color="808080" w:val="single"/>
      </w:pBdr>
      <w:spacing w:afterAutospacing="true" w:after="100" w:beforeAutospacing="true" w:before="100"/>
    </w:pPr>
    <w:rPr>
      <w:rFonts w:cs="Times New Roman" w:eastAsia="Times New Roman"/>
      <w:sz w:val="12"/>
      <w:szCs w:val="12"/>
      <w:lang w:eastAsia="hr-HR"/>
    </w:rPr>
  </w:style>
  <w:style w:customStyle="true" w:styleId="xl84" w:type="paragraph">
    <w:name w:val="xl84"/>
    <w:basedOn w:val="Normal"/>
    <w:rsid w:val="0025799A"/>
    <w:pPr>
      <w:pBdr>
        <w:top w:space="0" w:sz="4" w:color="808080" w:val="single"/>
        <w:left w:space="0" w:sz="4" w:color="808080" w:val="single"/>
        <w:bottom w:space="0" w:sz="4" w:color="808080" w:val="single"/>
        <w:right w:space="0" w:sz="4" w:color="808080" w:val="single"/>
      </w:pBdr>
      <w:spacing w:afterAutospacing="true" w:after="100" w:beforeAutospacing="true" w:before="100"/>
      <w:jc w:val="right"/>
    </w:pPr>
    <w:rPr>
      <w:rFonts w:cs="Times New Roman" w:eastAsia="Times New Roman"/>
      <w:sz w:val="12"/>
      <w:szCs w:val="12"/>
      <w:lang w:eastAsia="hr-HR"/>
    </w:rPr>
  </w:style>
  <w:style w:customStyle="true" w:styleId="xl85" w:type="paragraph">
    <w:name w:val="xl85"/>
    <w:basedOn w:val="Normal"/>
    <w:rsid w:val="0025799A"/>
    <w:pPr>
      <w:pBdr>
        <w:top w:space="0" w:sz="4" w:color="808080" w:val="single"/>
        <w:left w:space="0" w:sz="4" w:color="808080" w:val="single"/>
        <w:bottom w:space="0" w:sz="4" w:color="808080" w:val="single"/>
        <w:right w:space="0" w:sz="4" w:color="808080" w:val="single"/>
      </w:pBdr>
      <w:spacing w:afterAutospacing="true" w:after="100" w:beforeAutospacing="true" w:before="100"/>
      <w:jc w:val="right"/>
    </w:pPr>
    <w:rPr>
      <w:rFonts w:cs="Times New Roman" w:eastAsia="Times New Roman"/>
      <w:sz w:val="12"/>
      <w:szCs w:val="12"/>
      <w:lang w:eastAsia="hr-HR"/>
    </w:rPr>
  </w:style>
  <w:style w:customStyle="true" w:styleId="xl86" w:type="paragraph">
    <w:name w:val="xl86"/>
    <w:basedOn w:val="Normal"/>
    <w:rsid w:val="0025799A"/>
    <w:pPr>
      <w:pBdr>
        <w:top w:space="0" w:sz="4" w:color="808080" w:val="single"/>
        <w:left w:space="0" w:sz="4" w:color="808080" w:val="single"/>
        <w:bottom w:space="0" w:sz="4" w:color="808080" w:val="single"/>
        <w:right w:space="0" w:sz="4" w:color="808080" w:val="single"/>
      </w:pBdr>
      <w:shd w:fill="F2F2F2" w:color="auto" w:val="clear"/>
      <w:spacing w:afterAutospacing="true" w:after="100" w:beforeAutospacing="true" w:before="100"/>
      <w:jc w:val="right"/>
    </w:pPr>
    <w:rPr>
      <w:rFonts w:cs="Times New Roman" w:eastAsia="Times New Roman"/>
      <w:b/>
      <w:bCs/>
      <w:sz w:val="12"/>
      <w:szCs w:val="12"/>
      <w:lang w:eastAsia="hr-HR"/>
    </w:rPr>
  </w:style>
  <w:style w:customStyle="true" w:styleId="xl87" w:type="paragraph">
    <w:name w:val="xl87"/>
    <w:basedOn w:val="Normal"/>
    <w:rsid w:val="0025799A"/>
    <w:pPr>
      <w:pBdr>
        <w:top w:space="0" w:sz="4" w:color="808080" w:val="single"/>
        <w:left w:space="0" w:sz="4" w:color="808080" w:val="single"/>
        <w:bottom w:space="0" w:sz="4" w:color="808080" w:val="single"/>
        <w:right w:space="0" w:sz="4" w:color="808080" w:val="single"/>
      </w:pBdr>
      <w:spacing w:afterAutospacing="true" w:after="100" w:beforeAutospacing="true" w:before="100"/>
    </w:pPr>
    <w:rPr>
      <w:rFonts w:cs="Times New Roman" w:eastAsia="Times New Roman"/>
      <w:sz w:val="12"/>
      <w:szCs w:val="12"/>
      <w:lang w:eastAsia="hr-HR"/>
    </w:rPr>
  </w:style>
  <w:style w:customStyle="true" w:styleId="xl88" w:type="paragraph">
    <w:name w:val="xl88"/>
    <w:basedOn w:val="Normal"/>
    <w:rsid w:val="0025799A"/>
    <w:pPr>
      <w:pBdr>
        <w:top w:space="0" w:sz="4" w:color="808080" w:val="single"/>
        <w:left w:space="0" w:sz="4" w:color="808080" w:val="single"/>
        <w:bottom w:space="0" w:sz="4" w:color="808080" w:val="single"/>
        <w:right w:space="0" w:sz="4" w:color="808080" w:val="single"/>
      </w:pBdr>
      <w:spacing w:afterAutospacing="true" w:after="100" w:beforeAutospacing="true" w:before="100"/>
    </w:pPr>
    <w:rPr>
      <w:rFonts w:cs="Times New Roman" w:eastAsia="Times New Roman"/>
      <w:sz w:val="12"/>
      <w:szCs w:val="12"/>
      <w:lang w:eastAsia="hr-HR"/>
    </w:rPr>
  </w:style>
  <w:style w:customStyle="true" w:styleId="xl89" w:type="paragraph">
    <w:name w:val="xl89"/>
    <w:basedOn w:val="Normal"/>
    <w:rsid w:val="0025799A"/>
    <w:pPr>
      <w:pBdr>
        <w:top w:space="0" w:sz="4" w:color="808080" w:val="single"/>
        <w:left w:space="0" w:sz="4" w:color="808080" w:val="single"/>
        <w:bottom w:space="0" w:sz="4" w:color="808080" w:val="single"/>
        <w:right w:space="0" w:sz="4" w:color="808080" w:val="single"/>
      </w:pBdr>
      <w:spacing w:afterAutospacing="true" w:after="100" w:beforeAutospacing="true" w:before="100"/>
      <w:jc w:val="right"/>
    </w:pPr>
    <w:rPr>
      <w:rFonts w:cs="Times New Roman" w:eastAsia="Times New Roman"/>
      <w:sz w:val="12"/>
      <w:szCs w:val="12"/>
      <w:lang w:eastAsia="hr-HR"/>
    </w:rPr>
  </w:style>
  <w:style w:customStyle="true" w:styleId="xl90" w:type="paragraph">
    <w:name w:val="xl90"/>
    <w:basedOn w:val="Normal"/>
    <w:rsid w:val="0025799A"/>
    <w:pPr>
      <w:pBdr>
        <w:top w:space="0" w:sz="4" w:color="808080" w:val="single"/>
        <w:left w:space="0" w:sz="4" w:color="808080" w:val="single"/>
        <w:bottom w:space="0" w:sz="4" w:color="808080" w:val="single"/>
        <w:right w:space="0" w:sz="4" w:color="808080" w:val="single"/>
      </w:pBdr>
      <w:spacing w:afterAutospacing="true" w:after="100" w:beforeAutospacing="true" w:before="100"/>
    </w:pPr>
    <w:rPr>
      <w:rFonts w:cs="Times New Roman" w:eastAsia="Times New Roman"/>
      <w:sz w:val="12"/>
      <w:szCs w:val="12"/>
      <w:lang w:eastAsia="hr-HR"/>
    </w:rPr>
  </w:style>
  <w:style w:customStyle="true" w:styleId="xl91" w:type="paragraph">
    <w:name w:val="xl91"/>
    <w:basedOn w:val="Normal"/>
    <w:rsid w:val="0025799A"/>
    <w:pPr>
      <w:pBdr>
        <w:top w:space="0" w:sz="4" w:color="808080" w:val="single"/>
        <w:left w:space="0" w:sz="4" w:color="808080" w:val="single"/>
        <w:bottom w:space="0" w:sz="4" w:color="808080" w:val="single"/>
        <w:right w:space="0" w:sz="4" w:color="808080" w:val="single"/>
      </w:pBdr>
      <w:shd w:fill="F2F2F2" w:color="auto" w:val="clear"/>
      <w:spacing w:afterAutospacing="true" w:after="100" w:beforeAutospacing="true" w:before="100"/>
    </w:pPr>
    <w:rPr>
      <w:rFonts w:cs="Times New Roman" w:eastAsia="Times New Roman"/>
      <w:b/>
      <w:bCs/>
      <w:sz w:val="12"/>
      <w:szCs w:val="12"/>
      <w:lang w:eastAsia="hr-HR"/>
    </w:rPr>
  </w:style>
  <w:style w:customStyle="true" w:styleId="xl92" w:type="paragraph">
    <w:name w:val="xl92"/>
    <w:basedOn w:val="Normal"/>
    <w:rsid w:val="0025799A"/>
    <w:pPr>
      <w:pBdr>
        <w:top w:space="0" w:sz="4" w:color="808080" w:val="single"/>
        <w:left w:space="0" w:sz="4" w:color="808080" w:val="single"/>
        <w:bottom w:space="0" w:sz="4" w:color="808080" w:val="single"/>
        <w:right w:space="0" w:sz="4" w:color="808080" w:val="single"/>
      </w:pBdr>
      <w:spacing w:afterAutospacing="true" w:after="100" w:beforeAutospacing="true" w:before="100"/>
      <w:jc w:val="right"/>
    </w:pPr>
    <w:rPr>
      <w:rFonts w:cs="Times New Roman" w:eastAsia="Times New Roman"/>
      <w:color w:val="000000"/>
      <w:sz w:val="12"/>
      <w:szCs w:val="12"/>
      <w:lang w:eastAsia="hr-HR"/>
    </w:rPr>
  </w:style>
  <w:style w:customStyle="true" w:styleId="xl93" w:type="paragraph">
    <w:name w:val="xl93"/>
    <w:basedOn w:val="Normal"/>
    <w:rsid w:val="0025799A"/>
    <w:pPr>
      <w:pBdr>
        <w:top w:space="0" w:sz="4" w:color="808080" w:val="single"/>
        <w:left w:space="0" w:sz="4" w:color="808080" w:val="single"/>
        <w:bottom w:space="0" w:sz="4" w:color="808080" w:val="single"/>
        <w:right w:space="0" w:sz="4" w:color="808080" w:val="single"/>
      </w:pBdr>
      <w:spacing w:afterAutospacing="true" w:after="100" w:beforeAutospacing="true" w:before="100"/>
      <w:jc w:val="right"/>
    </w:pPr>
    <w:rPr>
      <w:rFonts w:cs="Times New Roman" w:eastAsia="Times New Roman"/>
      <w:color w:val="000000"/>
      <w:sz w:val="12"/>
      <w:szCs w:val="12"/>
      <w:lang w:eastAsia="hr-HR"/>
    </w:rPr>
  </w:style>
  <w:style w:customStyle="true" w:styleId="xl94" w:type="paragraph">
    <w:name w:val="xl94"/>
    <w:basedOn w:val="Normal"/>
    <w:rsid w:val="0025799A"/>
    <w:pPr>
      <w:pBdr>
        <w:top w:space="0" w:sz="4" w:color="808080" w:val="single"/>
        <w:left w:space="0" w:sz="4" w:color="808080" w:val="single"/>
        <w:bottom w:space="0" w:sz="4" w:color="808080" w:val="single"/>
        <w:right w:space="0" w:sz="4" w:color="808080" w:val="single"/>
      </w:pBdr>
      <w:spacing w:afterAutospacing="true" w:after="100" w:beforeAutospacing="true" w:before="100"/>
      <w:jc w:val="right"/>
    </w:pPr>
    <w:rPr>
      <w:rFonts w:cs="Times New Roman" w:eastAsia="Times New Roman"/>
      <w:color w:val="000000"/>
      <w:sz w:val="12"/>
      <w:szCs w:val="12"/>
      <w:lang w:eastAsia="hr-HR"/>
    </w:rPr>
  </w:style>
  <w:style w:customStyle="true" w:styleId="xl95" w:type="paragraph">
    <w:name w:val="xl95"/>
    <w:basedOn w:val="Normal"/>
    <w:rsid w:val="0025799A"/>
    <w:pPr>
      <w:pBdr>
        <w:top w:space="0" w:sz="4" w:color="808080" w:val="single"/>
        <w:left w:space="0" w:sz="4" w:color="808080" w:val="single"/>
        <w:bottom w:space="0" w:sz="4" w:color="808080" w:val="single"/>
        <w:right w:space="0" w:sz="4" w:color="808080" w:val="single"/>
      </w:pBdr>
      <w:shd w:fill="F2F2F2" w:color="auto" w:val="clear"/>
      <w:spacing w:afterAutospacing="true" w:after="100" w:beforeAutospacing="true" w:before="100"/>
      <w:jc w:val="right"/>
    </w:pPr>
    <w:rPr>
      <w:rFonts w:cs="Times New Roman" w:eastAsia="Times New Roman"/>
      <w:b/>
      <w:bCs/>
      <w:color w:val="000000"/>
      <w:sz w:val="12"/>
      <w:szCs w:val="12"/>
      <w:lang w:eastAsia="hr-HR"/>
    </w:rPr>
  </w:style>
  <w:style w:customStyle="true" w:styleId="xl96" w:type="paragraph">
    <w:name w:val="xl96"/>
    <w:basedOn w:val="Normal"/>
    <w:rsid w:val="0025799A"/>
    <w:pPr>
      <w:pBdr>
        <w:top w:space="0" w:sz="4" w:color="808080" w:val="single"/>
        <w:left w:space="0" w:sz="4" w:color="808080" w:val="single"/>
        <w:bottom w:space="0" w:sz="4" w:color="808080" w:val="single"/>
        <w:right w:space="0" w:sz="4" w:color="808080" w:val="single"/>
      </w:pBdr>
      <w:spacing w:afterAutospacing="true" w:after="100" w:beforeAutospacing="true" w:before="100"/>
    </w:pPr>
    <w:rPr>
      <w:rFonts w:cs="Times New Roman" w:eastAsia="Times New Roman"/>
      <w:color w:val="FF0000"/>
      <w:sz w:val="12"/>
      <w:szCs w:val="12"/>
      <w:lang w:eastAsia="hr-HR"/>
    </w:rPr>
  </w:style>
  <w:style w:customStyle="true" w:styleId="xl97" w:type="paragraph">
    <w:name w:val="xl97"/>
    <w:basedOn w:val="Normal"/>
    <w:rsid w:val="0025799A"/>
    <w:pPr>
      <w:pBdr>
        <w:top w:space="0" w:sz="4" w:color="808080" w:val="single"/>
        <w:left w:space="0" w:sz="4" w:color="808080" w:val="single"/>
        <w:bottom w:space="0" w:sz="4" w:color="808080" w:val="single"/>
        <w:right w:space="0" w:sz="4" w:color="808080" w:val="single"/>
      </w:pBdr>
      <w:spacing w:afterAutospacing="true" w:after="100" w:beforeAutospacing="true" w:before="100"/>
    </w:pPr>
    <w:rPr>
      <w:rFonts w:cs="Times New Roman" w:eastAsia="Times New Roman"/>
      <w:color w:val="000000"/>
      <w:sz w:val="12"/>
      <w:szCs w:val="12"/>
      <w:lang w:eastAsia="hr-HR"/>
    </w:rPr>
  </w:style>
  <w:style w:customStyle="true" w:styleId="xl98" w:type="paragraph">
    <w:name w:val="xl98"/>
    <w:basedOn w:val="Normal"/>
    <w:rsid w:val="0025799A"/>
    <w:pPr>
      <w:pBdr>
        <w:top w:space="0" w:sz="4" w:color="808080" w:val="single"/>
        <w:left w:space="0" w:sz="4" w:color="808080" w:val="single"/>
        <w:bottom w:space="0" w:sz="4" w:color="808080" w:val="single"/>
        <w:right w:space="0" w:sz="4" w:color="808080" w:val="single"/>
      </w:pBdr>
      <w:spacing w:afterAutospacing="true" w:after="100" w:beforeAutospacing="true" w:before="100"/>
    </w:pPr>
    <w:rPr>
      <w:rFonts w:cs="Times New Roman" w:eastAsia="Times New Roman"/>
      <w:color w:val="000000"/>
      <w:sz w:val="12"/>
      <w:szCs w:val="12"/>
      <w:lang w:eastAsia="hr-HR"/>
    </w:rPr>
  </w:style>
  <w:style w:customStyle="true" w:styleId="xl99" w:type="paragraph">
    <w:name w:val="xl99"/>
    <w:basedOn w:val="Normal"/>
    <w:rsid w:val="0025799A"/>
    <w:pPr>
      <w:pBdr>
        <w:top w:space="0" w:sz="4" w:color="808080" w:val="single"/>
        <w:left w:space="0" w:sz="4" w:color="808080" w:val="single"/>
        <w:bottom w:space="0" w:sz="4" w:color="808080" w:val="single"/>
        <w:right w:space="0" w:sz="4" w:color="808080" w:val="single"/>
      </w:pBdr>
      <w:shd w:fill="D9D9D9" w:color="auto" w:val="clear"/>
      <w:spacing w:afterAutospacing="true" w:after="100" w:beforeAutospacing="true" w:before="100"/>
      <w:jc w:val="right"/>
    </w:pPr>
    <w:rPr>
      <w:rFonts w:cs="Times New Roman" w:eastAsia="Times New Roman"/>
      <w:color w:val="000000"/>
      <w:sz w:val="12"/>
      <w:szCs w:val="12"/>
      <w:lang w:eastAsia="hr-HR"/>
    </w:rPr>
  </w:style>
  <w:style w:customStyle="true" w:styleId="xl100" w:type="paragraph">
    <w:name w:val="xl100"/>
    <w:basedOn w:val="Normal"/>
    <w:rsid w:val="0025799A"/>
    <w:pPr>
      <w:pBdr>
        <w:top w:space="0" w:sz="4" w:color="808080" w:val="single"/>
        <w:left w:space="0" w:sz="4" w:color="808080" w:val="single"/>
        <w:bottom w:space="0" w:sz="4" w:color="808080" w:val="single"/>
        <w:right w:space="0" w:sz="4" w:color="808080" w:val="single"/>
      </w:pBdr>
      <w:shd w:fill="D9D9D9" w:color="auto" w:val="clear"/>
      <w:spacing w:afterAutospacing="true" w:after="100" w:beforeAutospacing="true" w:before="100"/>
    </w:pPr>
    <w:rPr>
      <w:rFonts w:cs="Times New Roman" w:eastAsia="Times New Roman"/>
      <w:color w:val="000000"/>
      <w:sz w:val="12"/>
      <w:szCs w:val="12"/>
      <w:lang w:eastAsia="hr-HR"/>
    </w:rPr>
  </w:style>
  <w:style w:customStyle="true" w:styleId="xl101" w:type="paragraph">
    <w:name w:val="xl101"/>
    <w:basedOn w:val="Normal"/>
    <w:rsid w:val="0025799A"/>
    <w:pPr>
      <w:pBdr>
        <w:top w:space="0" w:sz="4" w:color="808080" w:val="single"/>
        <w:left w:space="0" w:sz="4" w:color="808080" w:val="single"/>
        <w:bottom w:space="0" w:sz="4" w:color="808080" w:val="single"/>
        <w:right w:space="0" w:sz="4" w:color="808080" w:val="single"/>
      </w:pBdr>
      <w:shd w:fill="D9D9D9" w:color="auto" w:val="clear"/>
      <w:spacing w:afterAutospacing="true" w:after="100" w:beforeAutospacing="true" w:before="100"/>
    </w:pPr>
    <w:rPr>
      <w:rFonts w:cs="Times New Roman" w:eastAsia="Times New Roman"/>
      <w:b/>
      <w:bCs/>
      <w:color w:val="000000"/>
      <w:sz w:val="12"/>
      <w:szCs w:val="12"/>
      <w:lang w:eastAsia="hr-HR"/>
    </w:rPr>
  </w:style>
  <w:style w:customStyle="true" w:styleId="xl102" w:type="paragraph">
    <w:name w:val="xl102"/>
    <w:basedOn w:val="Normal"/>
    <w:rsid w:val="0025799A"/>
    <w:pPr>
      <w:spacing w:afterAutospacing="true" w:after="100" w:beforeAutospacing="true" w:before="100"/>
    </w:pPr>
    <w:rPr>
      <w:rFonts w:cs="Times New Roman" w:eastAsia="Times New Roman"/>
      <w:sz w:val="12"/>
      <w:szCs w:val="12"/>
      <w:lang w:eastAsia="hr-HR"/>
    </w:rPr>
  </w:style>
  <w:style w:customStyle="true" w:styleId="xl103" w:type="paragraph">
    <w:name w:val="xl103"/>
    <w:basedOn w:val="Normal"/>
    <w:rsid w:val="0025799A"/>
    <w:pPr>
      <w:pBdr>
        <w:top w:space="0" w:sz="4" w:color="808080" w:val="single"/>
        <w:left w:space="0" w:sz="4" w:color="808080" w:val="single"/>
        <w:bottom w:space="0" w:sz="4" w:color="808080" w:val="single"/>
        <w:right w:space="0" w:sz="4" w:color="808080" w:val="single"/>
      </w:pBdr>
      <w:spacing w:afterAutospacing="true" w:after="100" w:beforeAutospacing="true" w:before="100"/>
      <w:jc w:val="right"/>
    </w:pPr>
    <w:rPr>
      <w:rFonts w:cs="Times New Roman" w:eastAsia="Times New Roman"/>
      <w:sz w:val="12"/>
      <w:szCs w:val="12"/>
      <w:lang w:eastAsia="hr-HR"/>
    </w:rPr>
  </w:style>
  <w:style w:customStyle="true" w:styleId="xl104" w:type="paragraph">
    <w:name w:val="xl104"/>
    <w:basedOn w:val="Normal"/>
    <w:rsid w:val="0025799A"/>
    <w:pPr>
      <w:pBdr>
        <w:top w:space="0" w:sz="4" w:color="808080" w:val="single"/>
        <w:left w:space="0" w:sz="4" w:color="808080" w:val="single"/>
        <w:bottom w:space="0" w:sz="4" w:color="808080" w:val="single"/>
        <w:right w:space="0" w:sz="4" w:color="808080" w:val="single"/>
      </w:pBdr>
      <w:spacing w:afterAutospacing="true" w:after="100" w:beforeAutospacing="true" w:before="100"/>
      <w:jc w:val="right"/>
    </w:pPr>
    <w:rPr>
      <w:rFonts w:cs="Times New Roman" w:eastAsia="Times New Roman"/>
      <w:sz w:val="12"/>
      <w:szCs w:val="12"/>
      <w:lang w:eastAsia="hr-HR"/>
    </w:rPr>
  </w:style>
  <w:style w:customStyle="true" w:styleId="xl105" w:type="paragraph">
    <w:name w:val="xl105"/>
    <w:basedOn w:val="Normal"/>
    <w:rsid w:val="0025799A"/>
    <w:pPr>
      <w:spacing w:afterAutospacing="true" w:after="100" w:beforeAutospacing="true" w:before="100"/>
    </w:pPr>
    <w:rPr>
      <w:rFonts w:cs="Times New Roman" w:eastAsia="Times New Roman"/>
      <w:sz w:val="12"/>
      <w:szCs w:val="12"/>
      <w:lang w:eastAsia="hr-HR"/>
    </w:rPr>
  </w:style>
  <w:style w:customStyle="true" w:styleId="xl106" w:type="paragraph">
    <w:name w:val="xl106"/>
    <w:basedOn w:val="Normal"/>
    <w:rsid w:val="0025799A"/>
    <w:pPr>
      <w:pBdr>
        <w:top w:space="0" w:sz="4" w:color="808080" w:val="single"/>
        <w:left w:space="0" w:sz="4" w:color="808080" w:val="single"/>
        <w:bottom w:space="0" w:sz="4" w:color="808080" w:val="single"/>
        <w:right w:space="0" w:sz="4" w:color="808080" w:val="single"/>
      </w:pBdr>
      <w:shd w:fill="D9D9D9" w:color="auto" w:val="clear"/>
      <w:spacing w:afterAutospacing="true" w:after="100" w:beforeAutospacing="true" w:before="100"/>
      <w:jc w:val="center"/>
    </w:pPr>
    <w:rPr>
      <w:rFonts w:cs="Times New Roman" w:eastAsia="Times New Roman"/>
      <w:b/>
      <w:bCs/>
      <w:sz w:val="12"/>
      <w:szCs w:val="12"/>
      <w:lang w:eastAsia="hr-HR"/>
    </w:rPr>
  </w:style>
  <w:style w:customStyle="true" w:styleId="xl107" w:type="paragraph">
    <w:name w:val="xl107"/>
    <w:basedOn w:val="Normal"/>
    <w:rsid w:val="0025799A"/>
    <w:pPr>
      <w:pBdr>
        <w:top w:space="0" w:sz="4" w:color="808080" w:val="single"/>
        <w:left w:space="0" w:sz="4" w:color="808080" w:val="single"/>
        <w:bottom w:space="0" w:sz="4" w:color="808080" w:val="single"/>
        <w:right w:space="0" w:sz="4" w:color="808080" w:val="single"/>
      </w:pBdr>
      <w:shd w:fill="D9D9D9" w:color="auto" w:val="clear"/>
      <w:spacing w:afterAutospacing="true" w:after="100" w:beforeAutospacing="true" w:before="100"/>
    </w:pPr>
    <w:rPr>
      <w:rFonts w:cs="Times New Roman" w:eastAsia="Times New Roman"/>
      <w:color w:val="000000"/>
      <w:sz w:val="12"/>
      <w:szCs w:val="12"/>
      <w:lang w:eastAsia="hr-HR"/>
    </w:rPr>
  </w:style>
  <w:style w:customStyle="true" w:styleId="xl108" w:type="paragraph">
    <w:name w:val="xl108"/>
    <w:basedOn w:val="Normal"/>
    <w:rsid w:val="0025799A"/>
    <w:pPr>
      <w:spacing w:afterAutospacing="true" w:after="100" w:beforeAutospacing="true" w:before="100"/>
    </w:pPr>
    <w:rPr>
      <w:rFonts w:cs="Times New Roman" w:eastAsia="Times New Roman"/>
      <w:b/>
      <w:bCs/>
      <w:color w:val="FF0000"/>
      <w:sz w:val="12"/>
      <w:szCs w:val="12"/>
      <w:lang w:eastAsia="hr-HR"/>
    </w:rPr>
  </w:style>
  <w:style w:customStyle="true" w:styleId="xl109" w:type="paragraph">
    <w:name w:val="xl109"/>
    <w:basedOn w:val="Normal"/>
    <w:rsid w:val="0025799A"/>
    <w:pPr>
      <w:spacing w:afterAutospacing="true" w:after="100" w:beforeAutospacing="true" w:before="100"/>
      <w:jc w:val="right"/>
    </w:pPr>
    <w:rPr>
      <w:rFonts w:cs="Times New Roman" w:eastAsia="Times New Roman"/>
      <w:sz w:val="12"/>
      <w:szCs w:val="12"/>
      <w:lang w:eastAsia="hr-HR"/>
    </w:rPr>
  </w:style>
  <w:style w:customStyle="true" w:styleId="xl110" w:type="paragraph">
    <w:name w:val="xl110"/>
    <w:basedOn w:val="Normal"/>
    <w:rsid w:val="0025799A"/>
    <w:pPr>
      <w:pBdr>
        <w:top w:space="0" w:sz="4" w:color="808080" w:val="single"/>
        <w:left w:space="0" w:sz="4" w:color="808080" w:val="single"/>
        <w:bottom w:space="0" w:sz="4" w:color="808080" w:val="single"/>
        <w:right w:space="0" w:sz="4" w:color="808080" w:val="single"/>
      </w:pBdr>
      <w:shd w:fill="D9D9D9" w:color="auto" w:val="clear"/>
      <w:spacing w:afterAutospacing="true" w:after="100" w:beforeAutospacing="true" w:before="100"/>
      <w:jc w:val="center"/>
    </w:pPr>
    <w:rPr>
      <w:rFonts w:cs="Times New Roman" w:eastAsia="Times New Roman"/>
      <w:b/>
      <w:bCs/>
      <w:sz w:val="12"/>
      <w:szCs w:val="12"/>
      <w:lang w:eastAsia="hr-HR"/>
    </w:rPr>
  </w:style>
  <w:style w:customStyle="true" w:styleId="xl111" w:type="paragraph">
    <w:name w:val="xl111"/>
    <w:basedOn w:val="Normal"/>
    <w:rsid w:val="0025799A"/>
    <w:pPr>
      <w:pBdr>
        <w:top w:space="0" w:sz="4" w:color="808080" w:val="single"/>
        <w:left w:space="0" w:sz="4" w:color="808080" w:val="single"/>
        <w:bottom w:space="0" w:sz="4" w:color="808080" w:val="single"/>
        <w:right w:space="0" w:sz="4" w:color="808080" w:val="single"/>
      </w:pBdr>
      <w:spacing w:afterAutospacing="true" w:after="100" w:beforeAutospacing="true" w:before="100"/>
      <w:jc w:val="right"/>
    </w:pPr>
    <w:rPr>
      <w:rFonts w:cs="Times New Roman" w:eastAsia="Times New Roman"/>
      <w:sz w:val="12"/>
      <w:szCs w:val="12"/>
      <w:lang w:eastAsia="hr-HR"/>
    </w:rPr>
  </w:style>
  <w:style w:customStyle="true" w:styleId="xl112" w:type="paragraph">
    <w:name w:val="xl112"/>
    <w:basedOn w:val="Normal"/>
    <w:rsid w:val="0025799A"/>
    <w:pPr>
      <w:pBdr>
        <w:top w:space="0" w:sz="4" w:color="808080" w:val="single"/>
        <w:left w:space="0" w:sz="4" w:color="808080" w:val="single"/>
        <w:bottom w:space="0" w:sz="4" w:color="808080" w:val="single"/>
        <w:right w:space="0" w:sz="4" w:color="808080" w:val="single"/>
      </w:pBdr>
      <w:spacing w:afterAutospacing="true" w:after="100" w:beforeAutospacing="true" w:before="100"/>
      <w:jc w:val="right"/>
    </w:pPr>
    <w:rPr>
      <w:rFonts w:cs="Times New Roman" w:eastAsia="Times New Roman"/>
      <w:sz w:val="12"/>
      <w:szCs w:val="12"/>
      <w:lang w:eastAsia="hr-HR"/>
    </w:rPr>
  </w:style>
  <w:style w:customStyle="true" w:styleId="xl113" w:type="paragraph">
    <w:name w:val="xl113"/>
    <w:basedOn w:val="Normal"/>
    <w:rsid w:val="0025799A"/>
    <w:pPr>
      <w:pBdr>
        <w:top w:space="0" w:sz="4" w:color="808080" w:val="single"/>
        <w:left w:space="0" w:sz="4" w:color="808080" w:val="single"/>
        <w:bottom w:space="0" w:sz="4" w:color="808080" w:val="single"/>
        <w:right w:space="0" w:sz="4" w:color="808080" w:val="single"/>
      </w:pBdr>
      <w:shd w:fill="D9D9D9" w:color="auto" w:val="clear"/>
      <w:spacing w:afterAutospacing="true" w:after="100" w:beforeAutospacing="true" w:before="100"/>
      <w:jc w:val="right"/>
    </w:pPr>
    <w:rPr>
      <w:rFonts w:cs="Times New Roman" w:eastAsia="Times New Roman"/>
      <w:b/>
      <w:bCs/>
      <w:color w:val="000000"/>
      <w:sz w:val="12"/>
      <w:szCs w:val="12"/>
      <w:lang w:eastAsia="hr-HR"/>
    </w:rPr>
  </w:style>
  <w:style w:customStyle="true" w:styleId="xl114" w:type="paragraph">
    <w:name w:val="xl114"/>
    <w:basedOn w:val="Normal"/>
    <w:rsid w:val="0025799A"/>
    <w:pPr>
      <w:pBdr>
        <w:top w:space="0" w:sz="4" w:color="808080" w:val="single"/>
        <w:left w:space="0" w:sz="4" w:color="808080" w:val="single"/>
        <w:bottom w:space="0" w:sz="4" w:color="808080" w:val="single"/>
        <w:right w:space="0" w:sz="4" w:color="808080" w:val="single"/>
      </w:pBdr>
      <w:shd w:fill="D9D9D9" w:color="auto" w:val="clear"/>
      <w:spacing w:afterAutospacing="true" w:after="100" w:beforeAutospacing="true" w:before="100"/>
      <w:jc w:val="center"/>
    </w:pPr>
    <w:rPr>
      <w:rFonts w:cs="Times New Roman" w:eastAsia="Times New Roman"/>
      <w:b/>
      <w:bCs/>
      <w:sz w:val="12"/>
      <w:szCs w:val="12"/>
      <w:lang w:eastAsia="hr-HR"/>
    </w:rPr>
  </w:style>
  <w:style w:customStyle="true" w:styleId="xl115" w:type="paragraph">
    <w:name w:val="xl115"/>
    <w:basedOn w:val="Normal"/>
    <w:rsid w:val="0025799A"/>
    <w:pPr>
      <w:pBdr>
        <w:top w:space="0" w:sz="4" w:color="808080" w:val="single"/>
        <w:left w:space="0" w:sz="4" w:color="808080" w:val="single"/>
        <w:bottom w:space="0" w:sz="4" w:color="808080" w:val="single"/>
        <w:right w:space="0" w:sz="4" w:color="808080" w:val="single"/>
      </w:pBdr>
      <w:spacing w:afterAutospacing="true" w:after="100" w:beforeAutospacing="true" w:before="100"/>
      <w:jc w:val="right"/>
    </w:pPr>
    <w:rPr>
      <w:rFonts w:cs="Times New Roman" w:eastAsia="Times New Roman"/>
      <w:sz w:val="12"/>
      <w:szCs w:val="12"/>
      <w:lang w:eastAsia="hr-HR"/>
    </w:rPr>
  </w:style>
  <w:style w:customStyle="true" w:styleId="xl116" w:type="paragraph">
    <w:name w:val="xl116"/>
    <w:basedOn w:val="Normal"/>
    <w:rsid w:val="0025799A"/>
    <w:pPr>
      <w:pBdr>
        <w:top w:space="0" w:sz="4" w:color="808080" w:val="single"/>
        <w:left w:space="0" w:sz="4" w:color="808080" w:val="single"/>
        <w:bottom w:space="0" w:sz="4" w:color="808080" w:val="single"/>
        <w:right w:space="0" w:sz="4" w:color="808080" w:val="single"/>
      </w:pBdr>
      <w:spacing w:afterAutospacing="true" w:after="100" w:beforeAutospacing="true" w:before="100"/>
      <w:jc w:val="right"/>
    </w:pPr>
    <w:rPr>
      <w:rFonts w:cs="Times New Roman" w:eastAsia="Times New Roman"/>
      <w:sz w:val="12"/>
      <w:szCs w:val="12"/>
      <w:lang w:eastAsia="hr-HR"/>
    </w:rPr>
  </w:style>
  <w:style w:customStyle="true" w:styleId="xl117" w:type="paragraph">
    <w:name w:val="xl117"/>
    <w:basedOn w:val="Normal"/>
    <w:rsid w:val="0025799A"/>
    <w:pPr>
      <w:pBdr>
        <w:top w:space="0" w:sz="4" w:color="808080" w:val="single"/>
        <w:left w:space="0" w:sz="4" w:color="808080" w:val="single"/>
        <w:bottom w:space="0" w:sz="4" w:color="808080" w:val="single"/>
        <w:right w:space="0" w:sz="4" w:color="808080" w:val="single"/>
      </w:pBdr>
      <w:spacing w:afterAutospacing="true" w:after="100" w:beforeAutospacing="true" w:before="100"/>
      <w:jc w:val="right"/>
    </w:pPr>
    <w:rPr>
      <w:rFonts w:cs="Times New Roman" w:eastAsia="Times New Roman"/>
      <w:color w:val="000000"/>
      <w:sz w:val="12"/>
      <w:szCs w:val="12"/>
      <w:lang w:eastAsia="hr-HR"/>
    </w:rPr>
  </w:style>
  <w:style w:customStyle="true" w:styleId="xl118" w:type="paragraph">
    <w:name w:val="xl118"/>
    <w:basedOn w:val="Normal"/>
    <w:rsid w:val="0025799A"/>
    <w:pPr>
      <w:pBdr>
        <w:top w:space="0" w:sz="4" w:color="808080" w:val="single"/>
        <w:left w:space="0" w:sz="4" w:color="808080" w:val="single"/>
        <w:bottom w:space="0" w:sz="4" w:color="808080" w:val="single"/>
        <w:right w:space="0" w:sz="4" w:color="808080" w:val="single"/>
      </w:pBdr>
      <w:shd w:fill="D9D9D9" w:color="auto" w:val="clear"/>
      <w:spacing w:afterAutospacing="true" w:after="100" w:beforeAutospacing="true" w:before="100"/>
    </w:pPr>
    <w:rPr>
      <w:rFonts w:cs="Times New Roman" w:eastAsia="Times New Roman"/>
      <w:b/>
      <w:bCs/>
      <w:color w:val="000000"/>
      <w:sz w:val="12"/>
      <w:szCs w:val="12"/>
      <w:lang w:eastAsia="hr-HR"/>
    </w:rPr>
  </w:style>
  <w:style w:customStyle="true" w:styleId="xl119" w:type="paragraph">
    <w:name w:val="xl119"/>
    <w:basedOn w:val="Normal"/>
    <w:rsid w:val="0025799A"/>
    <w:pPr>
      <w:spacing w:afterAutospacing="true" w:after="100" w:beforeAutospacing="true" w:before="100"/>
    </w:pPr>
    <w:rPr>
      <w:rFonts w:cs="Times New Roman" w:eastAsia="Times New Roman"/>
      <w:b/>
      <w:bCs/>
      <w:color w:val="FF0000"/>
      <w:sz w:val="12"/>
      <w:szCs w:val="12"/>
      <w:lang w:eastAsia="hr-HR"/>
    </w:rPr>
  </w:style>
  <w:style w:customStyle="true" w:styleId="xl120" w:type="paragraph">
    <w:name w:val="xl120"/>
    <w:basedOn w:val="Normal"/>
    <w:rsid w:val="0025799A"/>
    <w:pPr>
      <w:pBdr>
        <w:top w:space="0" w:sz="4" w:color="808080" w:val="single"/>
        <w:left w:space="0" w:sz="4" w:color="808080" w:val="single"/>
        <w:bottom w:space="0" w:sz="4" w:color="808080" w:val="single"/>
        <w:right w:space="0" w:sz="4" w:color="808080" w:val="single"/>
      </w:pBdr>
      <w:spacing w:afterAutospacing="true" w:after="100" w:beforeAutospacing="true" w:before="100"/>
      <w:jc w:val="right"/>
    </w:pPr>
    <w:rPr>
      <w:rFonts w:cs="Times New Roman" w:eastAsia="Times New Roman"/>
      <w:b/>
      <w:bCs/>
      <w:sz w:val="12"/>
      <w:szCs w:val="12"/>
      <w:lang w:eastAsia="hr-HR"/>
    </w:rPr>
  </w:style>
  <w:style w:customStyle="true" w:styleId="xl121" w:type="paragraph">
    <w:name w:val="xl121"/>
    <w:basedOn w:val="Normal"/>
    <w:rsid w:val="0025799A"/>
    <w:pPr>
      <w:pBdr>
        <w:top w:space="0" w:sz="4" w:color="808080" w:val="single"/>
        <w:left w:space="0" w:sz="4" w:color="808080" w:val="single"/>
        <w:bottom w:space="0" w:sz="4" w:color="808080" w:val="single"/>
        <w:right w:space="0" w:sz="4" w:color="808080" w:val="single"/>
      </w:pBdr>
      <w:spacing w:afterAutospacing="true" w:after="100" w:beforeAutospacing="true" w:before="100"/>
      <w:jc w:val="right"/>
    </w:pPr>
    <w:rPr>
      <w:rFonts w:cs="Times New Roman" w:eastAsia="Times New Roman"/>
      <w:b/>
      <w:bCs/>
      <w:sz w:val="12"/>
      <w:szCs w:val="12"/>
      <w:lang w:eastAsia="hr-HR"/>
    </w:rPr>
  </w:style>
  <w:style w:customStyle="true" w:styleId="xl122" w:type="paragraph">
    <w:name w:val="xl122"/>
    <w:basedOn w:val="Normal"/>
    <w:rsid w:val="0025799A"/>
    <w:pPr>
      <w:pBdr>
        <w:top w:space="0" w:sz="4" w:color="808080" w:val="single"/>
        <w:left w:space="0" w:sz="4" w:color="808080" w:val="single"/>
        <w:bottom w:space="0" w:sz="4" w:color="808080" w:val="single"/>
        <w:right w:space="0" w:sz="4" w:color="808080" w:val="single"/>
      </w:pBdr>
      <w:spacing w:afterAutospacing="true" w:after="100" w:beforeAutospacing="true" w:before="100"/>
    </w:pPr>
    <w:rPr>
      <w:rFonts w:cs="Times New Roman" w:eastAsia="Times New Roman"/>
      <w:b/>
      <w:bCs/>
      <w:sz w:val="12"/>
      <w:szCs w:val="12"/>
      <w:lang w:eastAsia="hr-HR"/>
    </w:rPr>
  </w:style>
  <w:style w:customStyle="true" w:styleId="xl123" w:type="paragraph">
    <w:name w:val="xl123"/>
    <w:basedOn w:val="Normal"/>
    <w:rsid w:val="0025799A"/>
    <w:pPr>
      <w:pBdr>
        <w:top w:space="0" w:sz="4" w:color="808080" w:val="single"/>
        <w:left w:space="0" w:sz="4" w:color="808080" w:val="single"/>
        <w:bottom w:space="0" w:sz="4" w:color="808080" w:val="single"/>
        <w:right w:space="0" w:sz="4" w:color="808080" w:val="single"/>
      </w:pBdr>
      <w:spacing w:afterAutospacing="true" w:after="100" w:beforeAutospacing="true" w:before="100"/>
      <w:jc w:val="right"/>
    </w:pPr>
    <w:rPr>
      <w:rFonts w:cs="Times New Roman" w:eastAsia="Times New Roman"/>
      <w:b/>
      <w:bCs/>
      <w:color w:val="000000"/>
      <w:sz w:val="12"/>
      <w:szCs w:val="12"/>
      <w:lang w:eastAsia="hr-HR"/>
    </w:rPr>
  </w:style>
  <w:style w:customStyle="true" w:styleId="xl124" w:type="paragraph">
    <w:name w:val="xl124"/>
    <w:basedOn w:val="Normal"/>
    <w:rsid w:val="0025799A"/>
    <w:pPr>
      <w:pBdr>
        <w:top w:space="0" w:sz="4" w:color="808080" w:val="single"/>
        <w:left w:space="0" w:sz="4" w:color="808080" w:val="single"/>
        <w:bottom w:space="0" w:sz="4" w:color="808080" w:val="single"/>
        <w:right w:space="0" w:sz="4" w:color="808080" w:val="single"/>
      </w:pBdr>
      <w:shd w:fill="D8E4BC" w:color="auto" w:val="clear"/>
      <w:spacing w:afterAutospacing="true" w:after="100" w:beforeAutospacing="true" w:before="100"/>
      <w:jc w:val="right"/>
    </w:pPr>
    <w:rPr>
      <w:rFonts w:cs="Times New Roman" w:eastAsia="Times New Roman"/>
      <w:sz w:val="12"/>
      <w:szCs w:val="12"/>
      <w:lang w:eastAsia="hr-HR"/>
    </w:rPr>
  </w:style>
  <w:style w:customStyle="true" w:styleId="xl125" w:type="paragraph">
    <w:name w:val="xl125"/>
    <w:basedOn w:val="Normal"/>
    <w:rsid w:val="0025799A"/>
    <w:pPr>
      <w:pBdr>
        <w:top w:space="0" w:sz="4" w:color="808080" w:val="single"/>
        <w:left w:space="0" w:sz="4" w:color="808080" w:val="single"/>
        <w:bottom w:space="0" w:sz="4" w:color="808080" w:val="single"/>
        <w:right w:space="0" w:sz="4" w:color="808080" w:val="single"/>
      </w:pBdr>
      <w:shd w:fill="D8E4BC" w:color="auto" w:val="clear"/>
      <w:spacing w:afterAutospacing="true" w:after="100" w:beforeAutospacing="true" w:before="100"/>
    </w:pPr>
    <w:rPr>
      <w:rFonts w:cs="Times New Roman" w:eastAsia="Times New Roman"/>
      <w:sz w:val="12"/>
      <w:szCs w:val="12"/>
      <w:lang w:eastAsia="hr-HR"/>
    </w:rPr>
  </w:style>
  <w:style w:customStyle="true" w:styleId="xl126" w:type="paragraph">
    <w:name w:val="xl126"/>
    <w:basedOn w:val="Normal"/>
    <w:rsid w:val="0025799A"/>
    <w:pPr>
      <w:pBdr>
        <w:top w:space="0" w:sz="4" w:color="808080" w:val="single"/>
        <w:left w:space="0" w:sz="4" w:color="808080" w:val="single"/>
        <w:bottom w:space="0" w:sz="4" w:color="808080" w:val="single"/>
        <w:right w:space="0" w:sz="4" w:color="808080" w:val="single"/>
      </w:pBdr>
      <w:shd w:fill="D8E4BC" w:color="auto" w:val="clear"/>
      <w:spacing w:afterAutospacing="true" w:after="100" w:beforeAutospacing="true" w:before="100"/>
    </w:pPr>
    <w:rPr>
      <w:rFonts w:cs="Times New Roman" w:eastAsia="Times New Roman"/>
      <w:sz w:val="12"/>
      <w:szCs w:val="12"/>
      <w:lang w:eastAsia="hr-HR"/>
    </w:rPr>
  </w:style>
  <w:style w:customStyle="true" w:styleId="xl127" w:type="paragraph">
    <w:name w:val="xl127"/>
    <w:basedOn w:val="Normal"/>
    <w:rsid w:val="0025799A"/>
    <w:pPr>
      <w:pBdr>
        <w:top w:space="0" w:sz="4" w:color="808080" w:val="single"/>
        <w:left w:space="0" w:sz="4" w:color="808080" w:val="single"/>
        <w:bottom w:space="0" w:sz="4" w:color="808080" w:val="single"/>
        <w:right w:space="0" w:sz="4" w:color="808080" w:val="single"/>
      </w:pBdr>
      <w:spacing w:afterAutospacing="true" w:after="100" w:beforeAutospacing="true" w:before="100"/>
    </w:pPr>
    <w:rPr>
      <w:rFonts w:cs="Times New Roman" w:eastAsia="Times New Roman"/>
      <w:sz w:val="12"/>
      <w:szCs w:val="12"/>
      <w:lang w:eastAsia="hr-HR"/>
    </w:rPr>
  </w:style>
  <w:style w:customStyle="true" w:styleId="xl128" w:type="paragraph">
    <w:name w:val="xl128"/>
    <w:basedOn w:val="Normal"/>
    <w:rsid w:val="0025799A"/>
    <w:pPr>
      <w:pBdr>
        <w:top w:space="0" w:sz="4" w:color="808080" w:val="single"/>
        <w:left w:space="0" w:sz="4" w:color="808080" w:val="single"/>
        <w:bottom w:space="0" w:sz="4" w:color="808080" w:val="single"/>
        <w:right w:space="0" w:sz="4" w:color="808080" w:val="single"/>
      </w:pBdr>
      <w:spacing w:afterAutospacing="true" w:after="100" w:beforeAutospacing="true" w:before="100"/>
    </w:pPr>
    <w:rPr>
      <w:rFonts w:cs="Times New Roman" w:eastAsia="Times New Roman"/>
      <w:color w:val="000000"/>
      <w:sz w:val="12"/>
      <w:szCs w:val="12"/>
      <w:lang w:eastAsia="hr-HR"/>
    </w:rPr>
  </w:style>
  <w:style w:customStyle="true" w:styleId="xl129" w:type="paragraph">
    <w:name w:val="xl129"/>
    <w:basedOn w:val="Normal"/>
    <w:rsid w:val="0025799A"/>
    <w:pPr>
      <w:pBdr>
        <w:top w:space="0" w:sz="4" w:color="808080" w:val="single"/>
        <w:left w:space="0" w:sz="4" w:color="808080" w:val="single"/>
        <w:bottom w:space="0" w:sz="4" w:color="808080" w:val="single"/>
        <w:right w:space="0" w:sz="4" w:color="808080" w:val="single"/>
      </w:pBdr>
      <w:shd w:fill="D9D9D9" w:color="auto" w:val="clear"/>
      <w:spacing w:afterAutospacing="true" w:after="100" w:beforeAutospacing="true" w:before="100"/>
    </w:pPr>
    <w:rPr>
      <w:rFonts w:cs="Times New Roman" w:eastAsia="Times New Roman"/>
      <w:color w:val="000000"/>
      <w:sz w:val="12"/>
      <w:szCs w:val="12"/>
      <w:lang w:eastAsia="hr-HR"/>
    </w:rPr>
  </w:style>
  <w:style w:customStyle="true" w:styleId="xl130" w:type="paragraph">
    <w:name w:val="xl130"/>
    <w:basedOn w:val="Normal"/>
    <w:rsid w:val="0025799A"/>
    <w:pPr>
      <w:spacing w:afterAutospacing="true" w:after="100" w:beforeAutospacing="true" w:before="100"/>
    </w:pPr>
    <w:rPr>
      <w:rFonts w:cs="Times New Roman" w:eastAsia="Times New Roman"/>
      <w:b/>
      <w:bCs/>
      <w:color w:val="FF0000"/>
      <w:sz w:val="12"/>
      <w:szCs w:val="12"/>
      <w:lang w:eastAsia="hr-HR"/>
    </w:rPr>
  </w:style>
  <w:style w:customStyle="true" w:styleId="xl131" w:type="paragraph">
    <w:name w:val="xl131"/>
    <w:basedOn w:val="Normal"/>
    <w:rsid w:val="0025799A"/>
    <w:pPr>
      <w:pBdr>
        <w:top w:space="0" w:sz="4" w:color="808080" w:val="single"/>
        <w:left w:space="0" w:sz="4" w:color="808080" w:val="single"/>
        <w:bottom w:space="0" w:sz="4" w:color="808080" w:val="single"/>
        <w:right w:space="0" w:sz="4" w:color="808080" w:val="single"/>
      </w:pBdr>
      <w:shd w:fill="D9D9D9" w:color="auto" w:val="clear"/>
      <w:spacing w:afterAutospacing="true" w:after="100" w:beforeAutospacing="true" w:before="100"/>
      <w:jc w:val="center"/>
    </w:pPr>
    <w:rPr>
      <w:rFonts w:cs="Times New Roman" w:eastAsia="Times New Roman"/>
      <w:b/>
      <w:bCs/>
      <w:sz w:val="12"/>
      <w:szCs w:val="12"/>
      <w:lang w:eastAsia="hr-HR"/>
    </w:rPr>
  </w:style>
  <w:style w:customStyle="true" w:styleId="xl132" w:type="paragraph">
    <w:name w:val="xl132"/>
    <w:basedOn w:val="Normal"/>
    <w:rsid w:val="0025799A"/>
    <w:pPr>
      <w:spacing w:afterAutospacing="true" w:after="100" w:beforeAutospacing="true" w:before="100"/>
      <w:jc w:val="center"/>
    </w:pPr>
    <w:rPr>
      <w:rFonts w:cs="Times New Roman" w:eastAsia="Times New Roman"/>
      <w:sz w:val="12"/>
      <w:szCs w:val="12"/>
      <w:lang w:eastAsia="hr-HR"/>
    </w:rPr>
  </w:style>
  <w:style w:customStyle="true" w:styleId="xl133" w:type="paragraph">
    <w:name w:val="xl133"/>
    <w:basedOn w:val="Normal"/>
    <w:rsid w:val="0025799A"/>
    <w:pPr>
      <w:pBdr>
        <w:top w:space="0" w:sz="4" w:color="808080" w:val="single"/>
        <w:left w:space="0" w:sz="4" w:color="808080" w:val="single"/>
        <w:bottom w:space="0" w:sz="4" w:color="808080" w:val="single"/>
        <w:right w:space="0" w:sz="4" w:color="808080" w:val="single"/>
      </w:pBdr>
      <w:shd w:fill="D8E4BC" w:color="auto" w:val="clear"/>
      <w:spacing w:afterAutospacing="true" w:after="100" w:beforeAutospacing="true" w:before="100"/>
      <w:jc w:val="center"/>
    </w:pPr>
    <w:rPr>
      <w:rFonts w:cs="Times New Roman" w:eastAsia="Times New Roman"/>
      <w:sz w:val="12"/>
      <w:szCs w:val="12"/>
      <w:lang w:eastAsia="hr-HR"/>
    </w:rPr>
  </w:style>
  <w:style w:customStyle="true" w:styleId="xl134" w:type="paragraph">
    <w:name w:val="xl134"/>
    <w:basedOn w:val="Normal"/>
    <w:rsid w:val="0025799A"/>
    <w:pPr>
      <w:pBdr>
        <w:top w:space="0" w:sz="4" w:color="808080" w:val="single"/>
        <w:left w:space="0" w:sz="4" w:color="808080" w:val="single"/>
        <w:bottom w:space="0" w:sz="4" w:color="808080" w:val="single"/>
        <w:right w:space="0" w:sz="4" w:color="808080" w:val="single"/>
      </w:pBdr>
      <w:spacing w:afterAutospacing="true" w:after="100" w:beforeAutospacing="true" w:before="100"/>
      <w:jc w:val="center"/>
    </w:pPr>
    <w:rPr>
      <w:rFonts w:cs="Times New Roman" w:eastAsia="Times New Roman"/>
      <w:sz w:val="12"/>
      <w:szCs w:val="12"/>
      <w:lang w:eastAsia="hr-HR"/>
    </w:rPr>
  </w:style>
  <w:style w:customStyle="true" w:styleId="xl135" w:type="paragraph">
    <w:name w:val="xl135"/>
    <w:basedOn w:val="Normal"/>
    <w:rsid w:val="0025799A"/>
    <w:pPr>
      <w:pBdr>
        <w:top w:space="0" w:sz="4" w:color="808080" w:val="single"/>
        <w:left w:space="0" w:sz="4" w:color="808080" w:val="single"/>
        <w:bottom w:space="0" w:sz="4" w:color="808080" w:val="single"/>
        <w:right w:space="0" w:sz="4" w:color="808080" w:val="single"/>
      </w:pBdr>
      <w:spacing w:afterAutospacing="true" w:after="100" w:beforeAutospacing="true" w:before="100"/>
      <w:jc w:val="center"/>
    </w:pPr>
    <w:rPr>
      <w:rFonts w:cs="Times New Roman" w:eastAsia="Times New Roman"/>
      <w:sz w:val="12"/>
      <w:szCs w:val="12"/>
      <w:lang w:eastAsia="hr-HR"/>
    </w:rPr>
  </w:style>
  <w:style w:customStyle="true" w:styleId="xl136" w:type="paragraph">
    <w:name w:val="xl136"/>
    <w:basedOn w:val="Normal"/>
    <w:rsid w:val="0025799A"/>
    <w:pPr>
      <w:pBdr>
        <w:top w:space="0" w:sz="4" w:color="808080" w:val="single"/>
        <w:left w:space="0" w:sz="4" w:color="808080" w:val="single"/>
        <w:bottom w:space="0" w:sz="4" w:color="808080" w:val="single"/>
        <w:right w:space="0" w:sz="4" w:color="808080" w:val="single"/>
      </w:pBdr>
      <w:spacing w:afterAutospacing="true" w:after="100" w:beforeAutospacing="true" w:before="100"/>
      <w:jc w:val="center"/>
    </w:pPr>
    <w:rPr>
      <w:rFonts w:cs="Times New Roman" w:eastAsia="Times New Roman"/>
      <w:color w:val="000000"/>
      <w:sz w:val="12"/>
      <w:szCs w:val="12"/>
      <w:lang w:eastAsia="hr-HR"/>
    </w:rPr>
  </w:style>
  <w:style w:customStyle="true" w:styleId="xl137" w:type="paragraph">
    <w:name w:val="xl137"/>
    <w:basedOn w:val="Normal"/>
    <w:rsid w:val="0025799A"/>
    <w:pPr>
      <w:pBdr>
        <w:top w:space="0" w:sz="4" w:color="808080" w:val="single"/>
        <w:left w:space="0" w:sz="4" w:color="808080" w:val="single"/>
        <w:bottom w:space="0" w:sz="4" w:color="808080" w:val="single"/>
        <w:right w:space="0" w:sz="4" w:color="808080" w:val="single"/>
      </w:pBdr>
      <w:spacing w:afterAutospacing="true" w:after="100" w:beforeAutospacing="true" w:before="100"/>
      <w:jc w:val="right"/>
    </w:pPr>
    <w:rPr>
      <w:rFonts w:cs="Times New Roman" w:eastAsia="Times New Roman"/>
      <w:color w:val="FF0000"/>
      <w:sz w:val="12"/>
      <w:szCs w:val="12"/>
      <w:lang w:eastAsia="hr-HR"/>
    </w:rPr>
  </w:style>
  <w:style w:customStyle="true" w:styleId="xl138" w:type="paragraph">
    <w:name w:val="xl138"/>
    <w:basedOn w:val="Normal"/>
    <w:rsid w:val="0025799A"/>
    <w:pPr>
      <w:pBdr>
        <w:top w:space="0" w:sz="4" w:color="808080" w:val="single"/>
        <w:left w:space="0" w:sz="4" w:color="808080" w:val="single"/>
        <w:bottom w:space="0" w:sz="4" w:color="808080" w:val="single"/>
        <w:right w:space="0" w:sz="4" w:color="808080" w:val="single"/>
      </w:pBdr>
      <w:spacing w:afterAutospacing="true" w:after="100" w:beforeAutospacing="true" w:before="100"/>
    </w:pPr>
    <w:rPr>
      <w:rFonts w:cs="Times New Roman" w:eastAsia="Times New Roman"/>
      <w:sz w:val="12"/>
      <w:szCs w:val="12"/>
      <w:lang w:eastAsia="hr-HR"/>
    </w:rPr>
  </w:style>
  <w:style w:customStyle="true" w:styleId="xl139" w:type="paragraph">
    <w:name w:val="xl139"/>
    <w:basedOn w:val="Normal"/>
    <w:rsid w:val="0025799A"/>
    <w:pPr>
      <w:pBdr>
        <w:top w:space="0" w:sz="4" w:color="808080" w:val="single"/>
        <w:left w:space="0" w:sz="4" w:color="808080" w:val="single"/>
        <w:bottom w:space="0" w:sz="4" w:color="808080" w:val="single"/>
        <w:right w:space="0" w:sz="4" w:color="808080" w:val="single"/>
      </w:pBdr>
      <w:shd w:fill="D8E4BC" w:color="auto" w:val="clear"/>
      <w:spacing w:afterAutospacing="true" w:after="100" w:beforeAutospacing="true" w:before="100"/>
      <w:jc w:val="right"/>
    </w:pPr>
    <w:rPr>
      <w:rFonts w:cs="Times New Roman" w:eastAsia="Times New Roman"/>
      <w:sz w:val="12"/>
      <w:szCs w:val="12"/>
      <w:lang w:eastAsia="hr-HR"/>
    </w:rPr>
  </w:style>
  <w:style w:customStyle="true" w:styleId="xl140" w:type="paragraph">
    <w:name w:val="xl140"/>
    <w:basedOn w:val="Normal"/>
    <w:rsid w:val="0025799A"/>
    <w:pPr>
      <w:pBdr>
        <w:top w:space="0" w:sz="4" w:color="808080" w:val="single"/>
        <w:left w:space="0" w:sz="4" w:color="808080" w:val="single"/>
        <w:bottom w:space="0" w:sz="4" w:color="808080" w:val="single"/>
        <w:right w:space="0" w:sz="4" w:color="808080" w:val="single"/>
      </w:pBdr>
      <w:shd w:fill="D8E4BC" w:color="auto" w:val="clear"/>
      <w:spacing w:afterAutospacing="true" w:after="100" w:beforeAutospacing="true" w:before="100"/>
      <w:jc w:val="center"/>
    </w:pPr>
    <w:rPr>
      <w:rFonts w:cs="Times New Roman" w:eastAsia="Times New Roman"/>
      <w:sz w:val="12"/>
      <w:szCs w:val="12"/>
      <w:lang w:eastAsia="hr-HR"/>
    </w:rPr>
  </w:style>
  <w:style w:customStyle="true" w:styleId="xl141" w:type="paragraph">
    <w:name w:val="xl141"/>
    <w:basedOn w:val="Normal"/>
    <w:rsid w:val="0025799A"/>
    <w:pPr>
      <w:pBdr>
        <w:top w:space="0" w:sz="4" w:color="808080" w:val="single"/>
        <w:left w:space="0" w:sz="4" w:color="808080" w:val="single"/>
        <w:bottom w:space="0" w:sz="4" w:color="808080" w:val="single"/>
        <w:right w:space="0" w:sz="4" w:color="808080" w:val="single"/>
      </w:pBdr>
      <w:shd w:fill="D8E4BC" w:color="auto" w:val="clear"/>
      <w:spacing w:afterAutospacing="true" w:after="100" w:beforeAutospacing="true" w:before="100"/>
      <w:jc w:val="right"/>
    </w:pPr>
    <w:rPr>
      <w:rFonts w:cs="Times New Roman" w:eastAsia="Times New Roman"/>
      <w:color w:val="000000"/>
      <w:sz w:val="12"/>
      <w:szCs w:val="12"/>
      <w:lang w:eastAsia="hr-HR"/>
    </w:rPr>
  </w:style>
  <w:style w:customStyle="true" w:styleId="xl142" w:type="paragraph">
    <w:name w:val="xl142"/>
    <w:basedOn w:val="Normal"/>
    <w:rsid w:val="0025799A"/>
    <w:pPr>
      <w:pBdr>
        <w:top w:space="0" w:sz="4" w:color="808080" w:val="single"/>
        <w:left w:space="0" w:sz="4" w:color="808080" w:val="single"/>
        <w:bottom w:space="0" w:sz="4" w:color="808080" w:val="single"/>
        <w:right w:space="0" w:sz="4" w:color="808080" w:val="single"/>
      </w:pBdr>
      <w:shd w:fill="D8E4BC" w:color="auto" w:val="clear"/>
      <w:spacing w:afterAutospacing="true" w:after="100" w:beforeAutospacing="true" w:before="100"/>
      <w:jc w:val="center"/>
    </w:pPr>
    <w:rPr>
      <w:rFonts w:cs="Times New Roman" w:eastAsia="Times New Roman"/>
      <w:color w:val="000000"/>
      <w:sz w:val="12"/>
      <w:szCs w:val="12"/>
      <w:lang w:eastAsia="hr-HR"/>
    </w:rPr>
  </w:style>
  <w:style w:customStyle="true" w:styleId="xl143" w:type="paragraph">
    <w:name w:val="xl143"/>
    <w:basedOn w:val="Normal"/>
    <w:rsid w:val="0025799A"/>
    <w:pPr>
      <w:pBdr>
        <w:top w:space="0" w:sz="4" w:color="808080" w:val="single"/>
        <w:left w:space="0" w:sz="4" w:color="808080" w:val="single"/>
        <w:bottom w:space="0" w:sz="4" w:color="808080" w:val="single"/>
        <w:right w:space="0" w:sz="4" w:color="808080" w:val="single"/>
      </w:pBdr>
      <w:shd w:fill="D8E4BC" w:color="auto" w:val="clear"/>
      <w:spacing w:afterAutospacing="true" w:after="100" w:beforeAutospacing="true" w:before="100"/>
    </w:pPr>
    <w:rPr>
      <w:rFonts w:cs="Times New Roman" w:eastAsia="Times New Roman"/>
      <w:color w:val="000000"/>
      <w:sz w:val="12"/>
      <w:szCs w:val="12"/>
      <w:lang w:eastAsia="hr-HR"/>
    </w:rPr>
  </w:style>
  <w:style w:customStyle="true" w:styleId="xl144" w:type="paragraph">
    <w:name w:val="xl144"/>
    <w:basedOn w:val="Normal"/>
    <w:rsid w:val="0025799A"/>
    <w:pPr>
      <w:pBdr>
        <w:top w:space="0" w:sz="4" w:color="808080" w:val="single"/>
        <w:left w:space="0" w:sz="4" w:color="808080" w:val="single"/>
        <w:bottom w:space="0" w:sz="4" w:color="808080" w:val="single"/>
        <w:right w:space="0" w:sz="4" w:color="808080" w:val="single"/>
      </w:pBdr>
      <w:shd w:fill="D9D9D9" w:color="auto" w:val="clear"/>
      <w:spacing w:afterAutospacing="true" w:after="100" w:beforeAutospacing="true" w:before="100"/>
      <w:jc w:val="center"/>
    </w:pPr>
    <w:rPr>
      <w:rFonts w:cs="Times New Roman" w:eastAsia="Times New Roman"/>
      <w:b/>
      <w:bCs/>
      <w:color w:val="000000"/>
      <w:sz w:val="12"/>
      <w:szCs w:val="12"/>
      <w:lang w:eastAsia="hr-HR"/>
    </w:rPr>
  </w:style>
  <w:style w:customStyle="true" w:styleId="xl145" w:type="paragraph">
    <w:name w:val="xl145"/>
    <w:basedOn w:val="Normal"/>
    <w:rsid w:val="0025799A"/>
    <w:pPr>
      <w:spacing w:afterAutospacing="true" w:after="100" w:beforeAutospacing="true" w:before="100"/>
      <w:jc w:val="center"/>
    </w:pPr>
    <w:rPr>
      <w:rFonts w:cs="Times New Roman" w:eastAsia="Times New Roman"/>
      <w:b/>
      <w:bCs/>
      <w:color w:val="FF0000"/>
      <w:sz w:val="12"/>
      <w:szCs w:val="12"/>
      <w:lang w:eastAsia="hr-HR"/>
    </w:rPr>
  </w:style>
  <w:style w:customStyle="true" w:styleId="xl146" w:type="paragraph">
    <w:name w:val="xl146"/>
    <w:basedOn w:val="Normal"/>
    <w:rsid w:val="0025799A"/>
    <w:pPr>
      <w:pBdr>
        <w:top w:space="0" w:sz="4" w:color="808080" w:val="single"/>
        <w:left w:space="0" w:sz="4" w:color="808080" w:val="single"/>
        <w:bottom w:space="0" w:sz="4" w:color="808080" w:val="single"/>
        <w:right w:space="0" w:sz="4" w:color="808080" w:val="single"/>
      </w:pBdr>
      <w:spacing w:afterAutospacing="true" w:after="100" w:beforeAutospacing="true" w:before="100"/>
      <w:jc w:val="right"/>
    </w:pPr>
    <w:rPr>
      <w:rFonts w:cs="Times New Roman" w:eastAsia="Times New Roman"/>
      <w:color w:val="FF0000"/>
      <w:sz w:val="12"/>
      <w:szCs w:val="12"/>
      <w:lang w:eastAsia="hr-HR"/>
    </w:rPr>
  </w:style>
  <w:style w:customStyle="true" w:styleId="xl147" w:type="paragraph">
    <w:name w:val="xl147"/>
    <w:basedOn w:val="Normal"/>
    <w:rsid w:val="0025799A"/>
    <w:pPr>
      <w:spacing w:afterAutospacing="true" w:after="100" w:beforeAutospacing="true" w:before="100"/>
      <w:jc w:val="right"/>
    </w:pPr>
    <w:rPr>
      <w:rFonts w:cs="Times New Roman" w:eastAsia="Times New Roman"/>
      <w:color w:val="FF0000"/>
      <w:sz w:val="12"/>
      <w:szCs w:val="12"/>
      <w:lang w:eastAsia="hr-HR"/>
    </w:rPr>
  </w:style>
  <w:style w:customStyle="true" w:styleId="xl148" w:type="paragraph">
    <w:name w:val="xl148"/>
    <w:basedOn w:val="Normal"/>
    <w:rsid w:val="0025799A"/>
    <w:pPr>
      <w:pBdr>
        <w:top w:space="0" w:sz="4" w:color="808080" w:val="single"/>
        <w:left w:space="0" w:sz="4" w:color="808080" w:val="single"/>
        <w:bottom w:space="0" w:sz="4" w:color="808080" w:val="single"/>
        <w:right w:space="0" w:sz="4" w:color="808080" w:val="single"/>
      </w:pBdr>
      <w:shd w:fill="D9D9D9" w:color="auto" w:val="clear"/>
      <w:spacing w:afterAutospacing="true" w:after="100" w:beforeAutospacing="true" w:before="100"/>
      <w:jc w:val="center"/>
    </w:pPr>
    <w:rPr>
      <w:rFonts w:cs="Times New Roman" w:eastAsia="Times New Roman"/>
      <w:b/>
      <w:bCs/>
      <w:color w:val="FF0000"/>
      <w:sz w:val="12"/>
      <w:szCs w:val="12"/>
      <w:lang w:eastAsia="hr-HR"/>
    </w:rPr>
  </w:style>
  <w:style w:customStyle="true" w:styleId="xl149" w:type="paragraph">
    <w:name w:val="xl149"/>
    <w:basedOn w:val="Normal"/>
    <w:rsid w:val="0025799A"/>
    <w:pPr>
      <w:pBdr>
        <w:top w:space="0" w:sz="4" w:color="808080" w:val="single"/>
        <w:left w:space="0" w:sz="4" w:color="808080" w:val="single"/>
        <w:bottom w:space="0" w:sz="4" w:color="808080" w:val="single"/>
        <w:right w:space="0" w:sz="4" w:color="808080" w:val="single"/>
      </w:pBdr>
      <w:shd w:fill="D9D9D9" w:color="auto" w:val="clear"/>
      <w:spacing w:afterAutospacing="true" w:after="100" w:beforeAutospacing="true" w:before="100"/>
      <w:jc w:val="right"/>
    </w:pPr>
    <w:rPr>
      <w:rFonts w:cs="Times New Roman" w:eastAsia="Times New Roman"/>
      <w:b/>
      <w:bCs/>
      <w:color w:val="FF0000"/>
      <w:sz w:val="12"/>
      <w:szCs w:val="12"/>
      <w:lang w:eastAsia="hr-HR"/>
    </w:rPr>
  </w:style>
  <w:style w:customStyle="true" w:styleId="xl65" w:type="paragraph">
    <w:name w:val="xl65"/>
    <w:basedOn w:val="Normal"/>
    <w:rsid w:val="0025799A"/>
    <w:pPr>
      <w:spacing w:afterAutospacing="true" w:after="100" w:beforeAutospacing="true" w:before="100"/>
    </w:pPr>
    <w:rPr>
      <w:rFonts w:cs="Times New Roman" w:eastAsia="Times New Roman"/>
      <w:sz w:val="20"/>
      <w:szCs w:val="20"/>
      <w:lang w:eastAsia="hr-HR"/>
    </w:rPr>
  </w:style>
  <w:style w:customStyle="true" w:styleId="xl66" w:type="paragraph">
    <w:name w:val="xl66"/>
    <w:basedOn w:val="Normal"/>
    <w:rsid w:val="0025799A"/>
    <w:pPr>
      <w:spacing w:afterAutospacing="true" w:after="100" w:beforeAutospacing="true" w:before="100"/>
    </w:pPr>
    <w:rPr>
      <w:rFonts w:cs="Times New Roman" w:eastAsia="Times New Roman"/>
      <w:sz w:val="20"/>
      <w:szCs w:val="20"/>
      <w:lang w:eastAsia="hr-HR"/>
    </w:rPr>
  </w:style>
  <w:style w:customStyle="true" w:styleId="xl67" w:type="paragraph">
    <w:name w:val="xl67"/>
    <w:basedOn w:val="Normal"/>
    <w:rsid w:val="0025799A"/>
    <w:pPr>
      <w:pBdr>
        <w:top w:space="0" w:sz="4" w:color="A6A6A6" w:val="single"/>
        <w:left w:space="0" w:sz="4" w:color="A6A6A6" w:val="single"/>
        <w:bottom w:space="0" w:sz="4" w:color="A6A6A6" w:val="single"/>
        <w:right w:space="0" w:sz="4" w:color="A6A6A6" w:val="single"/>
      </w:pBdr>
      <w:spacing w:afterAutospacing="true" w:after="100" w:beforeAutospacing="true" w:before="100"/>
    </w:pPr>
    <w:rPr>
      <w:rFonts w:cs="Times New Roman" w:eastAsia="Times New Roman"/>
      <w:sz w:val="20"/>
      <w:szCs w:val="20"/>
      <w:lang w:eastAsia="hr-HR"/>
    </w:rPr>
  </w:style>
  <w:style w:customStyle="true" w:styleId="xl68" w:type="paragraph">
    <w:name w:val="xl68"/>
    <w:basedOn w:val="Normal"/>
    <w:rsid w:val="0025799A"/>
    <w:pPr>
      <w:pBdr>
        <w:top w:space="0" w:sz="4" w:color="A6A6A6" w:val="single"/>
        <w:left w:space="0" w:sz="4" w:color="A6A6A6" w:val="single"/>
        <w:bottom w:space="0" w:sz="4" w:color="A6A6A6" w:val="single"/>
        <w:right w:space="0" w:sz="4" w:color="A6A6A6" w:val="single"/>
      </w:pBdr>
      <w:spacing w:afterAutospacing="true" w:after="100" w:beforeAutospacing="true" w:before="100"/>
    </w:pPr>
    <w:rPr>
      <w:rFonts w:cs="Times New Roman" w:eastAsia="Times New Roman"/>
      <w:sz w:val="20"/>
      <w:szCs w:val="20"/>
      <w:lang w:eastAsia="hr-HR"/>
    </w:rPr>
  </w:style>
  <w:style w:customStyle="true" w:styleId="xl69" w:type="paragraph">
    <w:name w:val="xl69"/>
    <w:basedOn w:val="Normal"/>
    <w:rsid w:val="0025799A"/>
    <w:pPr>
      <w:pBdr>
        <w:top w:space="0" w:sz="4" w:color="A6A6A6" w:val="single"/>
        <w:left w:space="0" w:sz="4" w:color="A6A6A6" w:val="single"/>
        <w:bottom w:space="0" w:sz="4" w:color="A6A6A6" w:val="single"/>
        <w:right w:space="0" w:sz="4" w:color="A6A6A6" w:val="single"/>
      </w:pBdr>
      <w:spacing w:afterAutospacing="true" w:after="100" w:beforeAutospacing="true" w:before="100"/>
    </w:pPr>
    <w:rPr>
      <w:rFonts w:cs="Times New Roman" w:eastAsia="Times New Roman"/>
      <w:sz w:val="20"/>
      <w:szCs w:val="20"/>
      <w:lang w:eastAsia="hr-HR"/>
    </w:rPr>
  </w:style>
  <w:style w:customStyle="true" w:styleId="xl70" w:type="paragraph">
    <w:name w:val="xl70"/>
    <w:basedOn w:val="Normal"/>
    <w:rsid w:val="0025799A"/>
    <w:pPr>
      <w:pBdr>
        <w:top w:space="0" w:sz="4" w:color="A6A6A6" w:val="single"/>
        <w:left w:space="0" w:sz="4" w:color="A6A6A6" w:val="single"/>
        <w:bottom w:space="0" w:sz="4" w:color="A6A6A6" w:val="single"/>
        <w:right w:space="0" w:sz="4" w:color="A6A6A6" w:val="single"/>
      </w:pBdr>
      <w:shd w:fill="F2F2F2" w:color="auto" w:val="clear"/>
      <w:spacing w:afterAutospacing="true" w:after="100" w:beforeAutospacing="true" w:before="100"/>
    </w:pPr>
    <w:rPr>
      <w:rFonts w:cs="Times New Roman" w:eastAsia="Times New Roman"/>
      <w:sz w:val="20"/>
      <w:szCs w:val="20"/>
      <w:lang w:eastAsia="hr-HR"/>
    </w:rPr>
  </w:style>
  <w:style w:customStyle="true" w:styleId="font5" w:type="paragraph">
    <w:name w:val="font5"/>
    <w:basedOn w:val="Normal"/>
    <w:rsid w:val="0025799A"/>
    <w:pPr>
      <w:spacing w:afterAutospacing="true" w:after="100" w:beforeAutospacing="true" w:before="100"/>
    </w:pPr>
    <w:rPr>
      <w:rFonts w:cs="Times New Roman" w:eastAsia="Times New Roman"/>
      <w:color w:val="000000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header" w:uiPriority="0"/>
    <w:lsdException w:name="footer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nhideWhenUsed/>
    <w:qFormat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nhideWhenUsed/>
    <w:qFormat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nhideWhenUsed/>
    <w:qFormat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xl71" w:type="paragraph">
    <w:name w:val="xl71"/>
    <w:basedOn w:val="Normal"/>
    <w:rsid w:val="0025799A"/>
    <w:pPr>
      <w:spacing w:after="100" w:afterAutospacing="1" w:before="100" w:beforeAutospacing="1"/>
    </w:pPr>
    <w:rPr>
      <w:rFonts w:cs="Times New Roman" w:eastAsia="Times New Roman"/>
      <w:sz w:val="12"/>
      <w:szCs w:val="12"/>
      <w:lang w:eastAsia="hr-HR"/>
    </w:rPr>
  </w:style>
  <w:style w:customStyle="1" w:styleId="xl72" w:type="paragraph">
    <w:name w:val="xl72"/>
    <w:basedOn w:val="Normal"/>
    <w:rsid w:val="0025799A"/>
    <w:pPr>
      <w:spacing w:after="100" w:afterAutospacing="1" w:before="100" w:beforeAutospacing="1"/>
    </w:pPr>
    <w:rPr>
      <w:rFonts w:cs="Times New Roman" w:eastAsia="Times New Roman"/>
      <w:sz w:val="12"/>
      <w:szCs w:val="12"/>
      <w:lang w:eastAsia="hr-HR"/>
    </w:rPr>
  </w:style>
  <w:style w:customStyle="1" w:styleId="xl73" w:type="paragraph">
    <w:name w:val="xl73"/>
    <w:basedOn w:val="Normal"/>
    <w:rsid w:val="0025799A"/>
    <w:pPr>
      <w:spacing w:after="100" w:afterAutospacing="1" w:before="100" w:beforeAutospacing="1"/>
    </w:pPr>
    <w:rPr>
      <w:rFonts w:cs="Times New Roman" w:eastAsia="Times New Roman"/>
      <w:sz w:val="12"/>
      <w:szCs w:val="12"/>
      <w:lang w:eastAsia="hr-HR"/>
    </w:rPr>
  </w:style>
  <w:style w:customStyle="1" w:styleId="xl74" w:type="paragraph">
    <w:name w:val="xl74"/>
    <w:basedOn w:val="Normal"/>
    <w:rsid w:val="0025799A"/>
    <w:pPr>
      <w:spacing w:after="100" w:afterAutospacing="1" w:before="100" w:beforeAutospacing="1"/>
    </w:pPr>
    <w:rPr>
      <w:rFonts w:cs="Times New Roman" w:eastAsia="Times New Roman"/>
      <w:b/>
      <w:bCs/>
      <w:color w:val="FF0000"/>
      <w:sz w:val="12"/>
      <w:szCs w:val="12"/>
      <w:lang w:eastAsia="hr-HR"/>
    </w:rPr>
  </w:style>
  <w:style w:customStyle="1" w:styleId="xl75" w:type="paragraph">
    <w:name w:val="xl75"/>
    <w:basedOn w:val="Normal"/>
    <w:rsid w:val="0025799A"/>
    <w:pPr>
      <w:spacing w:after="100" w:afterAutospacing="1" w:before="100" w:beforeAutospacing="1"/>
    </w:pPr>
    <w:rPr>
      <w:rFonts w:cs="Times New Roman" w:eastAsia="Times New Roman"/>
      <w:b/>
      <w:bCs/>
      <w:color w:val="FF0000"/>
      <w:sz w:val="12"/>
      <w:szCs w:val="12"/>
      <w:lang w:eastAsia="hr-HR"/>
    </w:rPr>
  </w:style>
  <w:style w:customStyle="1" w:styleId="xl76" w:type="paragraph">
    <w:name w:val="xl76"/>
    <w:basedOn w:val="Normal"/>
    <w:rsid w:val="0025799A"/>
    <w:pPr>
      <w:spacing w:after="100" w:afterAutospacing="1" w:before="100" w:beforeAutospacing="1"/>
    </w:pPr>
    <w:rPr>
      <w:rFonts w:cs="Times New Roman" w:eastAsia="Times New Roman"/>
      <w:sz w:val="12"/>
      <w:szCs w:val="12"/>
      <w:lang w:eastAsia="hr-HR"/>
    </w:rPr>
  </w:style>
  <w:style w:customStyle="1" w:styleId="xl77" w:type="paragraph">
    <w:name w:val="xl77"/>
    <w:basedOn w:val="Normal"/>
    <w:rsid w:val="0025799A"/>
    <w:pPr>
      <w:spacing w:after="100" w:afterAutospacing="1" w:before="100" w:beforeAutospacing="1"/>
    </w:pPr>
    <w:rPr>
      <w:rFonts w:cs="Times New Roman" w:eastAsia="Times New Roman"/>
      <w:sz w:val="12"/>
      <w:szCs w:val="12"/>
      <w:lang w:eastAsia="hr-HR"/>
    </w:rPr>
  </w:style>
  <w:style w:customStyle="1" w:styleId="xl78" w:type="paragraph">
    <w:name w:val="xl78"/>
    <w:basedOn w:val="Normal"/>
    <w:rsid w:val="0025799A"/>
    <w:pPr>
      <w:spacing w:after="100" w:afterAutospacing="1" w:before="100" w:beforeAutospacing="1"/>
    </w:pPr>
    <w:rPr>
      <w:rFonts w:cs="Times New Roman" w:eastAsia="Times New Roman"/>
      <w:b/>
      <w:bCs/>
      <w:color w:val="FF0000"/>
      <w:sz w:val="12"/>
      <w:szCs w:val="12"/>
      <w:lang w:eastAsia="hr-HR"/>
    </w:rPr>
  </w:style>
  <w:style w:customStyle="1" w:styleId="xl79" w:type="paragraph">
    <w:name w:val="xl79"/>
    <w:basedOn w:val="Normal"/>
    <w:rsid w:val="0025799A"/>
    <w:pPr>
      <w:spacing w:after="100" w:afterAutospacing="1" w:before="100" w:beforeAutospacing="1"/>
    </w:pPr>
    <w:rPr>
      <w:rFonts w:cs="Times New Roman" w:eastAsia="Times New Roman"/>
      <w:sz w:val="12"/>
      <w:szCs w:val="12"/>
      <w:lang w:eastAsia="hr-HR"/>
    </w:rPr>
  </w:style>
  <w:style w:customStyle="1" w:styleId="xl80" w:type="paragraph">
    <w:name w:val="xl80"/>
    <w:basedOn w:val="Normal"/>
    <w:rsid w:val="0025799A"/>
    <w:pPr>
      <w:pBdr>
        <w:top w:color="808080" w:space="0" w:sz="4" w:val="single"/>
        <w:left w:color="808080" w:space="0" w:sz="4" w:val="single"/>
        <w:bottom w:color="808080" w:space="0" w:sz="4" w:val="single"/>
        <w:right w:color="808080" w:space="0" w:sz="4" w:val="single"/>
      </w:pBdr>
      <w:shd w:color="auto" w:fill="D9D9D9" w:val="clear"/>
      <w:spacing w:after="100" w:afterAutospacing="1" w:before="100" w:beforeAutospacing="1"/>
      <w:jc w:val="center"/>
    </w:pPr>
    <w:rPr>
      <w:rFonts w:cs="Times New Roman" w:eastAsia="Times New Roman"/>
      <w:b/>
      <w:bCs/>
      <w:sz w:val="12"/>
      <w:szCs w:val="12"/>
      <w:lang w:eastAsia="hr-HR"/>
    </w:rPr>
  </w:style>
  <w:style w:customStyle="1" w:styleId="xl81" w:type="paragraph">
    <w:name w:val="xl81"/>
    <w:basedOn w:val="Normal"/>
    <w:rsid w:val="0025799A"/>
    <w:pPr>
      <w:pBdr>
        <w:top w:color="808080" w:space="0" w:sz="4" w:val="single"/>
        <w:left w:color="808080" w:space="0" w:sz="4" w:val="single"/>
        <w:bottom w:color="808080" w:space="0" w:sz="4" w:val="single"/>
        <w:right w:color="808080" w:space="0" w:sz="4" w:val="single"/>
      </w:pBdr>
      <w:shd w:color="auto" w:fill="D9D9D9" w:val="clear"/>
      <w:spacing w:after="100" w:afterAutospacing="1" w:before="100" w:beforeAutospacing="1"/>
      <w:jc w:val="center"/>
    </w:pPr>
    <w:rPr>
      <w:rFonts w:cs="Times New Roman" w:eastAsia="Times New Roman"/>
      <w:b/>
      <w:bCs/>
      <w:sz w:val="12"/>
      <w:szCs w:val="12"/>
      <w:lang w:eastAsia="hr-HR"/>
    </w:rPr>
  </w:style>
  <w:style w:customStyle="1" w:styleId="xl82" w:type="paragraph">
    <w:name w:val="xl82"/>
    <w:basedOn w:val="Normal"/>
    <w:rsid w:val="0025799A"/>
    <w:pPr>
      <w:pBdr>
        <w:top w:color="808080" w:space="0" w:sz="4" w:val="single"/>
        <w:left w:color="808080" w:space="0" w:sz="4" w:val="single"/>
        <w:bottom w:color="808080" w:space="0" w:sz="4" w:val="single"/>
        <w:right w:color="808080" w:space="0" w:sz="4" w:val="single"/>
      </w:pBdr>
      <w:spacing w:after="100" w:afterAutospacing="1" w:before="100" w:beforeAutospacing="1"/>
      <w:jc w:val="right"/>
    </w:pPr>
    <w:rPr>
      <w:rFonts w:cs="Times New Roman" w:eastAsia="Times New Roman"/>
      <w:sz w:val="12"/>
      <w:szCs w:val="12"/>
      <w:lang w:eastAsia="hr-HR"/>
    </w:rPr>
  </w:style>
  <w:style w:customStyle="1" w:styleId="xl83" w:type="paragraph">
    <w:name w:val="xl83"/>
    <w:basedOn w:val="Normal"/>
    <w:rsid w:val="0025799A"/>
    <w:pPr>
      <w:pBdr>
        <w:top w:color="808080" w:space="0" w:sz="4" w:val="single"/>
        <w:left w:color="808080" w:space="0" w:sz="4" w:val="single"/>
        <w:bottom w:color="808080" w:space="0" w:sz="4" w:val="single"/>
        <w:right w:color="808080" w:space="0" w:sz="4" w:val="single"/>
      </w:pBdr>
      <w:spacing w:after="100" w:afterAutospacing="1" w:before="100" w:beforeAutospacing="1"/>
    </w:pPr>
    <w:rPr>
      <w:rFonts w:cs="Times New Roman" w:eastAsia="Times New Roman"/>
      <w:sz w:val="12"/>
      <w:szCs w:val="12"/>
      <w:lang w:eastAsia="hr-HR"/>
    </w:rPr>
  </w:style>
  <w:style w:customStyle="1" w:styleId="xl84" w:type="paragraph">
    <w:name w:val="xl84"/>
    <w:basedOn w:val="Normal"/>
    <w:rsid w:val="0025799A"/>
    <w:pPr>
      <w:pBdr>
        <w:top w:color="808080" w:space="0" w:sz="4" w:val="single"/>
        <w:left w:color="808080" w:space="0" w:sz="4" w:val="single"/>
        <w:bottom w:color="808080" w:space="0" w:sz="4" w:val="single"/>
        <w:right w:color="808080" w:space="0" w:sz="4" w:val="single"/>
      </w:pBdr>
      <w:spacing w:after="100" w:afterAutospacing="1" w:before="100" w:beforeAutospacing="1"/>
      <w:jc w:val="right"/>
    </w:pPr>
    <w:rPr>
      <w:rFonts w:cs="Times New Roman" w:eastAsia="Times New Roman"/>
      <w:sz w:val="12"/>
      <w:szCs w:val="12"/>
      <w:lang w:eastAsia="hr-HR"/>
    </w:rPr>
  </w:style>
  <w:style w:customStyle="1" w:styleId="xl85" w:type="paragraph">
    <w:name w:val="xl85"/>
    <w:basedOn w:val="Normal"/>
    <w:rsid w:val="0025799A"/>
    <w:pPr>
      <w:pBdr>
        <w:top w:color="808080" w:space="0" w:sz="4" w:val="single"/>
        <w:left w:color="808080" w:space="0" w:sz="4" w:val="single"/>
        <w:bottom w:color="808080" w:space="0" w:sz="4" w:val="single"/>
        <w:right w:color="808080" w:space="0" w:sz="4" w:val="single"/>
      </w:pBdr>
      <w:spacing w:after="100" w:afterAutospacing="1" w:before="100" w:beforeAutospacing="1"/>
      <w:jc w:val="right"/>
    </w:pPr>
    <w:rPr>
      <w:rFonts w:cs="Times New Roman" w:eastAsia="Times New Roman"/>
      <w:sz w:val="12"/>
      <w:szCs w:val="12"/>
      <w:lang w:eastAsia="hr-HR"/>
    </w:rPr>
  </w:style>
  <w:style w:customStyle="1" w:styleId="xl86" w:type="paragraph">
    <w:name w:val="xl86"/>
    <w:basedOn w:val="Normal"/>
    <w:rsid w:val="0025799A"/>
    <w:pPr>
      <w:pBdr>
        <w:top w:color="808080" w:space="0" w:sz="4" w:val="single"/>
        <w:left w:color="808080" w:space="0" w:sz="4" w:val="single"/>
        <w:bottom w:color="808080" w:space="0" w:sz="4" w:val="single"/>
        <w:right w:color="808080" w:space="0" w:sz="4" w:val="single"/>
      </w:pBdr>
      <w:shd w:color="auto" w:fill="F2F2F2" w:val="clear"/>
      <w:spacing w:after="100" w:afterAutospacing="1" w:before="100" w:beforeAutospacing="1"/>
      <w:jc w:val="right"/>
    </w:pPr>
    <w:rPr>
      <w:rFonts w:cs="Times New Roman" w:eastAsia="Times New Roman"/>
      <w:b/>
      <w:bCs/>
      <w:sz w:val="12"/>
      <w:szCs w:val="12"/>
      <w:lang w:eastAsia="hr-HR"/>
    </w:rPr>
  </w:style>
  <w:style w:customStyle="1" w:styleId="xl87" w:type="paragraph">
    <w:name w:val="xl87"/>
    <w:basedOn w:val="Normal"/>
    <w:rsid w:val="0025799A"/>
    <w:pPr>
      <w:pBdr>
        <w:top w:color="808080" w:space="0" w:sz="4" w:val="single"/>
        <w:left w:color="808080" w:space="0" w:sz="4" w:val="single"/>
        <w:bottom w:color="808080" w:space="0" w:sz="4" w:val="single"/>
        <w:right w:color="808080" w:space="0" w:sz="4" w:val="single"/>
      </w:pBdr>
      <w:spacing w:after="100" w:afterAutospacing="1" w:before="100" w:beforeAutospacing="1"/>
    </w:pPr>
    <w:rPr>
      <w:rFonts w:cs="Times New Roman" w:eastAsia="Times New Roman"/>
      <w:sz w:val="12"/>
      <w:szCs w:val="12"/>
      <w:lang w:eastAsia="hr-HR"/>
    </w:rPr>
  </w:style>
  <w:style w:customStyle="1" w:styleId="xl88" w:type="paragraph">
    <w:name w:val="xl88"/>
    <w:basedOn w:val="Normal"/>
    <w:rsid w:val="0025799A"/>
    <w:pPr>
      <w:pBdr>
        <w:top w:color="808080" w:space="0" w:sz="4" w:val="single"/>
        <w:left w:color="808080" w:space="0" w:sz="4" w:val="single"/>
        <w:bottom w:color="808080" w:space="0" w:sz="4" w:val="single"/>
        <w:right w:color="808080" w:space="0" w:sz="4" w:val="single"/>
      </w:pBdr>
      <w:spacing w:after="100" w:afterAutospacing="1" w:before="100" w:beforeAutospacing="1"/>
    </w:pPr>
    <w:rPr>
      <w:rFonts w:cs="Times New Roman" w:eastAsia="Times New Roman"/>
      <w:sz w:val="12"/>
      <w:szCs w:val="12"/>
      <w:lang w:eastAsia="hr-HR"/>
    </w:rPr>
  </w:style>
  <w:style w:customStyle="1" w:styleId="xl89" w:type="paragraph">
    <w:name w:val="xl89"/>
    <w:basedOn w:val="Normal"/>
    <w:rsid w:val="0025799A"/>
    <w:pPr>
      <w:pBdr>
        <w:top w:color="808080" w:space="0" w:sz="4" w:val="single"/>
        <w:left w:color="808080" w:space="0" w:sz="4" w:val="single"/>
        <w:bottom w:color="808080" w:space="0" w:sz="4" w:val="single"/>
        <w:right w:color="808080" w:space="0" w:sz="4" w:val="single"/>
      </w:pBdr>
      <w:spacing w:after="100" w:afterAutospacing="1" w:before="100" w:beforeAutospacing="1"/>
      <w:jc w:val="right"/>
    </w:pPr>
    <w:rPr>
      <w:rFonts w:cs="Times New Roman" w:eastAsia="Times New Roman"/>
      <w:sz w:val="12"/>
      <w:szCs w:val="12"/>
      <w:lang w:eastAsia="hr-HR"/>
    </w:rPr>
  </w:style>
  <w:style w:customStyle="1" w:styleId="xl90" w:type="paragraph">
    <w:name w:val="xl90"/>
    <w:basedOn w:val="Normal"/>
    <w:rsid w:val="0025799A"/>
    <w:pPr>
      <w:pBdr>
        <w:top w:color="808080" w:space="0" w:sz="4" w:val="single"/>
        <w:left w:color="808080" w:space="0" w:sz="4" w:val="single"/>
        <w:bottom w:color="808080" w:space="0" w:sz="4" w:val="single"/>
        <w:right w:color="808080" w:space="0" w:sz="4" w:val="single"/>
      </w:pBdr>
      <w:spacing w:after="100" w:afterAutospacing="1" w:before="100" w:beforeAutospacing="1"/>
    </w:pPr>
    <w:rPr>
      <w:rFonts w:cs="Times New Roman" w:eastAsia="Times New Roman"/>
      <w:sz w:val="12"/>
      <w:szCs w:val="12"/>
      <w:lang w:eastAsia="hr-HR"/>
    </w:rPr>
  </w:style>
  <w:style w:customStyle="1" w:styleId="xl91" w:type="paragraph">
    <w:name w:val="xl91"/>
    <w:basedOn w:val="Normal"/>
    <w:rsid w:val="0025799A"/>
    <w:pPr>
      <w:pBdr>
        <w:top w:color="808080" w:space="0" w:sz="4" w:val="single"/>
        <w:left w:color="808080" w:space="0" w:sz="4" w:val="single"/>
        <w:bottom w:color="808080" w:space="0" w:sz="4" w:val="single"/>
        <w:right w:color="808080" w:space="0" w:sz="4" w:val="single"/>
      </w:pBdr>
      <w:shd w:color="auto" w:fill="F2F2F2" w:val="clear"/>
      <w:spacing w:after="100" w:afterAutospacing="1" w:before="100" w:beforeAutospacing="1"/>
    </w:pPr>
    <w:rPr>
      <w:rFonts w:cs="Times New Roman" w:eastAsia="Times New Roman"/>
      <w:b/>
      <w:bCs/>
      <w:sz w:val="12"/>
      <w:szCs w:val="12"/>
      <w:lang w:eastAsia="hr-HR"/>
    </w:rPr>
  </w:style>
  <w:style w:customStyle="1" w:styleId="xl92" w:type="paragraph">
    <w:name w:val="xl92"/>
    <w:basedOn w:val="Normal"/>
    <w:rsid w:val="0025799A"/>
    <w:pPr>
      <w:pBdr>
        <w:top w:color="808080" w:space="0" w:sz="4" w:val="single"/>
        <w:left w:color="808080" w:space="0" w:sz="4" w:val="single"/>
        <w:bottom w:color="808080" w:space="0" w:sz="4" w:val="single"/>
        <w:right w:color="808080" w:space="0" w:sz="4" w:val="single"/>
      </w:pBdr>
      <w:spacing w:after="100" w:afterAutospacing="1" w:before="100" w:beforeAutospacing="1"/>
      <w:jc w:val="right"/>
    </w:pPr>
    <w:rPr>
      <w:rFonts w:cs="Times New Roman" w:eastAsia="Times New Roman"/>
      <w:color w:val="000000"/>
      <w:sz w:val="12"/>
      <w:szCs w:val="12"/>
      <w:lang w:eastAsia="hr-HR"/>
    </w:rPr>
  </w:style>
  <w:style w:customStyle="1" w:styleId="xl93" w:type="paragraph">
    <w:name w:val="xl93"/>
    <w:basedOn w:val="Normal"/>
    <w:rsid w:val="0025799A"/>
    <w:pPr>
      <w:pBdr>
        <w:top w:color="808080" w:space="0" w:sz="4" w:val="single"/>
        <w:left w:color="808080" w:space="0" w:sz="4" w:val="single"/>
        <w:bottom w:color="808080" w:space="0" w:sz="4" w:val="single"/>
        <w:right w:color="808080" w:space="0" w:sz="4" w:val="single"/>
      </w:pBdr>
      <w:spacing w:after="100" w:afterAutospacing="1" w:before="100" w:beforeAutospacing="1"/>
      <w:jc w:val="right"/>
    </w:pPr>
    <w:rPr>
      <w:rFonts w:cs="Times New Roman" w:eastAsia="Times New Roman"/>
      <w:color w:val="000000"/>
      <w:sz w:val="12"/>
      <w:szCs w:val="12"/>
      <w:lang w:eastAsia="hr-HR"/>
    </w:rPr>
  </w:style>
  <w:style w:customStyle="1" w:styleId="xl94" w:type="paragraph">
    <w:name w:val="xl94"/>
    <w:basedOn w:val="Normal"/>
    <w:rsid w:val="0025799A"/>
    <w:pPr>
      <w:pBdr>
        <w:top w:color="808080" w:space="0" w:sz="4" w:val="single"/>
        <w:left w:color="808080" w:space="0" w:sz="4" w:val="single"/>
        <w:bottom w:color="808080" w:space="0" w:sz="4" w:val="single"/>
        <w:right w:color="808080" w:space="0" w:sz="4" w:val="single"/>
      </w:pBdr>
      <w:spacing w:after="100" w:afterAutospacing="1" w:before="100" w:beforeAutospacing="1"/>
      <w:jc w:val="right"/>
    </w:pPr>
    <w:rPr>
      <w:rFonts w:cs="Times New Roman" w:eastAsia="Times New Roman"/>
      <w:color w:val="000000"/>
      <w:sz w:val="12"/>
      <w:szCs w:val="12"/>
      <w:lang w:eastAsia="hr-HR"/>
    </w:rPr>
  </w:style>
  <w:style w:customStyle="1" w:styleId="xl95" w:type="paragraph">
    <w:name w:val="xl95"/>
    <w:basedOn w:val="Normal"/>
    <w:rsid w:val="0025799A"/>
    <w:pPr>
      <w:pBdr>
        <w:top w:color="808080" w:space="0" w:sz="4" w:val="single"/>
        <w:left w:color="808080" w:space="0" w:sz="4" w:val="single"/>
        <w:bottom w:color="808080" w:space="0" w:sz="4" w:val="single"/>
        <w:right w:color="808080" w:space="0" w:sz="4" w:val="single"/>
      </w:pBdr>
      <w:shd w:color="auto" w:fill="F2F2F2" w:val="clear"/>
      <w:spacing w:after="100" w:afterAutospacing="1" w:before="100" w:beforeAutospacing="1"/>
      <w:jc w:val="right"/>
    </w:pPr>
    <w:rPr>
      <w:rFonts w:cs="Times New Roman" w:eastAsia="Times New Roman"/>
      <w:b/>
      <w:bCs/>
      <w:color w:val="000000"/>
      <w:sz w:val="12"/>
      <w:szCs w:val="12"/>
      <w:lang w:eastAsia="hr-HR"/>
    </w:rPr>
  </w:style>
  <w:style w:customStyle="1" w:styleId="xl96" w:type="paragraph">
    <w:name w:val="xl96"/>
    <w:basedOn w:val="Normal"/>
    <w:rsid w:val="0025799A"/>
    <w:pPr>
      <w:pBdr>
        <w:top w:color="808080" w:space="0" w:sz="4" w:val="single"/>
        <w:left w:color="808080" w:space="0" w:sz="4" w:val="single"/>
        <w:bottom w:color="808080" w:space="0" w:sz="4" w:val="single"/>
        <w:right w:color="808080" w:space="0" w:sz="4" w:val="single"/>
      </w:pBdr>
      <w:spacing w:after="100" w:afterAutospacing="1" w:before="100" w:beforeAutospacing="1"/>
    </w:pPr>
    <w:rPr>
      <w:rFonts w:cs="Times New Roman" w:eastAsia="Times New Roman"/>
      <w:color w:val="FF0000"/>
      <w:sz w:val="12"/>
      <w:szCs w:val="12"/>
      <w:lang w:eastAsia="hr-HR"/>
    </w:rPr>
  </w:style>
  <w:style w:customStyle="1" w:styleId="xl97" w:type="paragraph">
    <w:name w:val="xl97"/>
    <w:basedOn w:val="Normal"/>
    <w:rsid w:val="0025799A"/>
    <w:pPr>
      <w:pBdr>
        <w:top w:color="808080" w:space="0" w:sz="4" w:val="single"/>
        <w:left w:color="808080" w:space="0" w:sz="4" w:val="single"/>
        <w:bottom w:color="808080" w:space="0" w:sz="4" w:val="single"/>
        <w:right w:color="808080" w:space="0" w:sz="4" w:val="single"/>
      </w:pBdr>
      <w:spacing w:after="100" w:afterAutospacing="1" w:before="100" w:beforeAutospacing="1"/>
    </w:pPr>
    <w:rPr>
      <w:rFonts w:cs="Times New Roman" w:eastAsia="Times New Roman"/>
      <w:color w:val="000000"/>
      <w:sz w:val="12"/>
      <w:szCs w:val="12"/>
      <w:lang w:eastAsia="hr-HR"/>
    </w:rPr>
  </w:style>
  <w:style w:customStyle="1" w:styleId="xl98" w:type="paragraph">
    <w:name w:val="xl98"/>
    <w:basedOn w:val="Normal"/>
    <w:rsid w:val="0025799A"/>
    <w:pPr>
      <w:pBdr>
        <w:top w:color="808080" w:space="0" w:sz="4" w:val="single"/>
        <w:left w:color="808080" w:space="0" w:sz="4" w:val="single"/>
        <w:bottom w:color="808080" w:space="0" w:sz="4" w:val="single"/>
        <w:right w:color="808080" w:space="0" w:sz="4" w:val="single"/>
      </w:pBdr>
      <w:spacing w:after="100" w:afterAutospacing="1" w:before="100" w:beforeAutospacing="1"/>
    </w:pPr>
    <w:rPr>
      <w:rFonts w:cs="Times New Roman" w:eastAsia="Times New Roman"/>
      <w:color w:val="000000"/>
      <w:sz w:val="12"/>
      <w:szCs w:val="12"/>
      <w:lang w:eastAsia="hr-HR"/>
    </w:rPr>
  </w:style>
  <w:style w:customStyle="1" w:styleId="xl99" w:type="paragraph">
    <w:name w:val="xl99"/>
    <w:basedOn w:val="Normal"/>
    <w:rsid w:val="0025799A"/>
    <w:pPr>
      <w:pBdr>
        <w:top w:color="808080" w:space="0" w:sz="4" w:val="single"/>
        <w:left w:color="808080" w:space="0" w:sz="4" w:val="single"/>
        <w:bottom w:color="808080" w:space="0" w:sz="4" w:val="single"/>
        <w:right w:color="808080" w:space="0" w:sz="4" w:val="single"/>
      </w:pBdr>
      <w:shd w:color="auto" w:fill="D9D9D9" w:val="clear"/>
      <w:spacing w:after="100" w:afterAutospacing="1" w:before="100" w:beforeAutospacing="1"/>
      <w:jc w:val="right"/>
    </w:pPr>
    <w:rPr>
      <w:rFonts w:cs="Times New Roman" w:eastAsia="Times New Roman"/>
      <w:color w:val="000000"/>
      <w:sz w:val="12"/>
      <w:szCs w:val="12"/>
      <w:lang w:eastAsia="hr-HR"/>
    </w:rPr>
  </w:style>
  <w:style w:customStyle="1" w:styleId="xl100" w:type="paragraph">
    <w:name w:val="xl100"/>
    <w:basedOn w:val="Normal"/>
    <w:rsid w:val="0025799A"/>
    <w:pPr>
      <w:pBdr>
        <w:top w:color="808080" w:space="0" w:sz="4" w:val="single"/>
        <w:left w:color="808080" w:space="0" w:sz="4" w:val="single"/>
        <w:bottom w:color="808080" w:space="0" w:sz="4" w:val="single"/>
        <w:right w:color="808080" w:space="0" w:sz="4" w:val="single"/>
      </w:pBdr>
      <w:shd w:color="auto" w:fill="D9D9D9" w:val="clear"/>
      <w:spacing w:after="100" w:afterAutospacing="1" w:before="100" w:beforeAutospacing="1"/>
    </w:pPr>
    <w:rPr>
      <w:rFonts w:cs="Times New Roman" w:eastAsia="Times New Roman"/>
      <w:color w:val="000000"/>
      <w:sz w:val="12"/>
      <w:szCs w:val="12"/>
      <w:lang w:eastAsia="hr-HR"/>
    </w:rPr>
  </w:style>
  <w:style w:customStyle="1" w:styleId="xl101" w:type="paragraph">
    <w:name w:val="xl101"/>
    <w:basedOn w:val="Normal"/>
    <w:rsid w:val="0025799A"/>
    <w:pPr>
      <w:pBdr>
        <w:top w:color="808080" w:space="0" w:sz="4" w:val="single"/>
        <w:left w:color="808080" w:space="0" w:sz="4" w:val="single"/>
        <w:bottom w:color="808080" w:space="0" w:sz="4" w:val="single"/>
        <w:right w:color="808080" w:space="0" w:sz="4" w:val="single"/>
      </w:pBdr>
      <w:shd w:color="auto" w:fill="D9D9D9" w:val="clear"/>
      <w:spacing w:after="100" w:afterAutospacing="1" w:before="100" w:beforeAutospacing="1"/>
    </w:pPr>
    <w:rPr>
      <w:rFonts w:cs="Times New Roman" w:eastAsia="Times New Roman"/>
      <w:b/>
      <w:bCs/>
      <w:color w:val="000000"/>
      <w:sz w:val="12"/>
      <w:szCs w:val="12"/>
      <w:lang w:eastAsia="hr-HR"/>
    </w:rPr>
  </w:style>
  <w:style w:customStyle="1" w:styleId="xl102" w:type="paragraph">
    <w:name w:val="xl102"/>
    <w:basedOn w:val="Normal"/>
    <w:rsid w:val="0025799A"/>
    <w:pPr>
      <w:spacing w:after="100" w:afterAutospacing="1" w:before="100" w:beforeAutospacing="1"/>
    </w:pPr>
    <w:rPr>
      <w:rFonts w:cs="Times New Roman" w:eastAsia="Times New Roman"/>
      <w:sz w:val="12"/>
      <w:szCs w:val="12"/>
      <w:lang w:eastAsia="hr-HR"/>
    </w:rPr>
  </w:style>
  <w:style w:customStyle="1" w:styleId="xl103" w:type="paragraph">
    <w:name w:val="xl103"/>
    <w:basedOn w:val="Normal"/>
    <w:rsid w:val="0025799A"/>
    <w:pPr>
      <w:pBdr>
        <w:top w:color="808080" w:space="0" w:sz="4" w:val="single"/>
        <w:left w:color="808080" w:space="0" w:sz="4" w:val="single"/>
        <w:bottom w:color="808080" w:space="0" w:sz="4" w:val="single"/>
        <w:right w:color="808080" w:space="0" w:sz="4" w:val="single"/>
      </w:pBdr>
      <w:spacing w:after="100" w:afterAutospacing="1" w:before="100" w:beforeAutospacing="1"/>
      <w:jc w:val="right"/>
    </w:pPr>
    <w:rPr>
      <w:rFonts w:cs="Times New Roman" w:eastAsia="Times New Roman"/>
      <w:sz w:val="12"/>
      <w:szCs w:val="12"/>
      <w:lang w:eastAsia="hr-HR"/>
    </w:rPr>
  </w:style>
  <w:style w:customStyle="1" w:styleId="xl104" w:type="paragraph">
    <w:name w:val="xl104"/>
    <w:basedOn w:val="Normal"/>
    <w:rsid w:val="0025799A"/>
    <w:pPr>
      <w:pBdr>
        <w:top w:color="808080" w:space="0" w:sz="4" w:val="single"/>
        <w:left w:color="808080" w:space="0" w:sz="4" w:val="single"/>
        <w:bottom w:color="808080" w:space="0" w:sz="4" w:val="single"/>
        <w:right w:color="808080" w:space="0" w:sz="4" w:val="single"/>
      </w:pBdr>
      <w:spacing w:after="100" w:afterAutospacing="1" w:before="100" w:beforeAutospacing="1"/>
      <w:jc w:val="right"/>
    </w:pPr>
    <w:rPr>
      <w:rFonts w:cs="Times New Roman" w:eastAsia="Times New Roman"/>
      <w:sz w:val="12"/>
      <w:szCs w:val="12"/>
      <w:lang w:eastAsia="hr-HR"/>
    </w:rPr>
  </w:style>
  <w:style w:customStyle="1" w:styleId="xl105" w:type="paragraph">
    <w:name w:val="xl105"/>
    <w:basedOn w:val="Normal"/>
    <w:rsid w:val="0025799A"/>
    <w:pPr>
      <w:spacing w:after="100" w:afterAutospacing="1" w:before="100" w:beforeAutospacing="1"/>
    </w:pPr>
    <w:rPr>
      <w:rFonts w:cs="Times New Roman" w:eastAsia="Times New Roman"/>
      <w:sz w:val="12"/>
      <w:szCs w:val="12"/>
      <w:lang w:eastAsia="hr-HR"/>
    </w:rPr>
  </w:style>
  <w:style w:customStyle="1" w:styleId="xl106" w:type="paragraph">
    <w:name w:val="xl106"/>
    <w:basedOn w:val="Normal"/>
    <w:rsid w:val="0025799A"/>
    <w:pPr>
      <w:pBdr>
        <w:top w:color="808080" w:space="0" w:sz="4" w:val="single"/>
        <w:left w:color="808080" w:space="0" w:sz="4" w:val="single"/>
        <w:bottom w:color="808080" w:space="0" w:sz="4" w:val="single"/>
        <w:right w:color="808080" w:space="0" w:sz="4" w:val="single"/>
      </w:pBdr>
      <w:shd w:color="auto" w:fill="D9D9D9" w:val="clear"/>
      <w:spacing w:after="100" w:afterAutospacing="1" w:before="100" w:beforeAutospacing="1"/>
      <w:jc w:val="center"/>
    </w:pPr>
    <w:rPr>
      <w:rFonts w:cs="Times New Roman" w:eastAsia="Times New Roman"/>
      <w:b/>
      <w:bCs/>
      <w:sz w:val="12"/>
      <w:szCs w:val="12"/>
      <w:lang w:eastAsia="hr-HR"/>
    </w:rPr>
  </w:style>
  <w:style w:customStyle="1" w:styleId="xl107" w:type="paragraph">
    <w:name w:val="xl107"/>
    <w:basedOn w:val="Normal"/>
    <w:rsid w:val="0025799A"/>
    <w:pPr>
      <w:pBdr>
        <w:top w:color="808080" w:space="0" w:sz="4" w:val="single"/>
        <w:left w:color="808080" w:space="0" w:sz="4" w:val="single"/>
        <w:bottom w:color="808080" w:space="0" w:sz="4" w:val="single"/>
        <w:right w:color="808080" w:space="0" w:sz="4" w:val="single"/>
      </w:pBdr>
      <w:shd w:color="auto" w:fill="D9D9D9" w:val="clear"/>
      <w:spacing w:after="100" w:afterAutospacing="1" w:before="100" w:beforeAutospacing="1"/>
    </w:pPr>
    <w:rPr>
      <w:rFonts w:cs="Times New Roman" w:eastAsia="Times New Roman"/>
      <w:color w:val="000000"/>
      <w:sz w:val="12"/>
      <w:szCs w:val="12"/>
      <w:lang w:eastAsia="hr-HR"/>
    </w:rPr>
  </w:style>
  <w:style w:customStyle="1" w:styleId="xl108" w:type="paragraph">
    <w:name w:val="xl108"/>
    <w:basedOn w:val="Normal"/>
    <w:rsid w:val="0025799A"/>
    <w:pPr>
      <w:spacing w:after="100" w:afterAutospacing="1" w:before="100" w:beforeAutospacing="1"/>
    </w:pPr>
    <w:rPr>
      <w:rFonts w:cs="Times New Roman" w:eastAsia="Times New Roman"/>
      <w:b/>
      <w:bCs/>
      <w:color w:val="FF0000"/>
      <w:sz w:val="12"/>
      <w:szCs w:val="12"/>
      <w:lang w:eastAsia="hr-HR"/>
    </w:rPr>
  </w:style>
  <w:style w:customStyle="1" w:styleId="xl109" w:type="paragraph">
    <w:name w:val="xl109"/>
    <w:basedOn w:val="Normal"/>
    <w:rsid w:val="0025799A"/>
    <w:pPr>
      <w:spacing w:after="100" w:afterAutospacing="1" w:before="100" w:beforeAutospacing="1"/>
      <w:jc w:val="right"/>
    </w:pPr>
    <w:rPr>
      <w:rFonts w:cs="Times New Roman" w:eastAsia="Times New Roman"/>
      <w:sz w:val="12"/>
      <w:szCs w:val="12"/>
      <w:lang w:eastAsia="hr-HR"/>
    </w:rPr>
  </w:style>
  <w:style w:customStyle="1" w:styleId="xl110" w:type="paragraph">
    <w:name w:val="xl110"/>
    <w:basedOn w:val="Normal"/>
    <w:rsid w:val="0025799A"/>
    <w:pPr>
      <w:pBdr>
        <w:top w:color="808080" w:space="0" w:sz="4" w:val="single"/>
        <w:left w:color="808080" w:space="0" w:sz="4" w:val="single"/>
        <w:bottom w:color="808080" w:space="0" w:sz="4" w:val="single"/>
        <w:right w:color="808080" w:space="0" w:sz="4" w:val="single"/>
      </w:pBdr>
      <w:shd w:color="auto" w:fill="D9D9D9" w:val="clear"/>
      <w:spacing w:after="100" w:afterAutospacing="1" w:before="100" w:beforeAutospacing="1"/>
      <w:jc w:val="center"/>
    </w:pPr>
    <w:rPr>
      <w:rFonts w:cs="Times New Roman" w:eastAsia="Times New Roman"/>
      <w:b/>
      <w:bCs/>
      <w:sz w:val="12"/>
      <w:szCs w:val="12"/>
      <w:lang w:eastAsia="hr-HR"/>
    </w:rPr>
  </w:style>
  <w:style w:customStyle="1" w:styleId="xl111" w:type="paragraph">
    <w:name w:val="xl111"/>
    <w:basedOn w:val="Normal"/>
    <w:rsid w:val="0025799A"/>
    <w:pPr>
      <w:pBdr>
        <w:top w:color="808080" w:space="0" w:sz="4" w:val="single"/>
        <w:left w:color="808080" w:space="0" w:sz="4" w:val="single"/>
        <w:bottom w:color="808080" w:space="0" w:sz="4" w:val="single"/>
        <w:right w:color="808080" w:space="0" w:sz="4" w:val="single"/>
      </w:pBdr>
      <w:spacing w:after="100" w:afterAutospacing="1" w:before="100" w:beforeAutospacing="1"/>
      <w:jc w:val="right"/>
    </w:pPr>
    <w:rPr>
      <w:rFonts w:cs="Times New Roman" w:eastAsia="Times New Roman"/>
      <w:sz w:val="12"/>
      <w:szCs w:val="12"/>
      <w:lang w:eastAsia="hr-HR"/>
    </w:rPr>
  </w:style>
  <w:style w:customStyle="1" w:styleId="xl112" w:type="paragraph">
    <w:name w:val="xl112"/>
    <w:basedOn w:val="Normal"/>
    <w:rsid w:val="0025799A"/>
    <w:pPr>
      <w:pBdr>
        <w:top w:color="808080" w:space="0" w:sz="4" w:val="single"/>
        <w:left w:color="808080" w:space="0" w:sz="4" w:val="single"/>
        <w:bottom w:color="808080" w:space="0" w:sz="4" w:val="single"/>
        <w:right w:color="808080" w:space="0" w:sz="4" w:val="single"/>
      </w:pBdr>
      <w:spacing w:after="100" w:afterAutospacing="1" w:before="100" w:beforeAutospacing="1"/>
      <w:jc w:val="right"/>
    </w:pPr>
    <w:rPr>
      <w:rFonts w:cs="Times New Roman" w:eastAsia="Times New Roman"/>
      <w:sz w:val="12"/>
      <w:szCs w:val="12"/>
      <w:lang w:eastAsia="hr-HR"/>
    </w:rPr>
  </w:style>
  <w:style w:customStyle="1" w:styleId="xl113" w:type="paragraph">
    <w:name w:val="xl113"/>
    <w:basedOn w:val="Normal"/>
    <w:rsid w:val="0025799A"/>
    <w:pPr>
      <w:pBdr>
        <w:top w:color="808080" w:space="0" w:sz="4" w:val="single"/>
        <w:left w:color="808080" w:space="0" w:sz="4" w:val="single"/>
        <w:bottom w:color="808080" w:space="0" w:sz="4" w:val="single"/>
        <w:right w:color="808080" w:space="0" w:sz="4" w:val="single"/>
      </w:pBdr>
      <w:shd w:color="auto" w:fill="D9D9D9" w:val="clear"/>
      <w:spacing w:after="100" w:afterAutospacing="1" w:before="100" w:beforeAutospacing="1"/>
      <w:jc w:val="right"/>
    </w:pPr>
    <w:rPr>
      <w:rFonts w:cs="Times New Roman" w:eastAsia="Times New Roman"/>
      <w:b/>
      <w:bCs/>
      <w:color w:val="000000"/>
      <w:sz w:val="12"/>
      <w:szCs w:val="12"/>
      <w:lang w:eastAsia="hr-HR"/>
    </w:rPr>
  </w:style>
  <w:style w:customStyle="1" w:styleId="xl114" w:type="paragraph">
    <w:name w:val="xl114"/>
    <w:basedOn w:val="Normal"/>
    <w:rsid w:val="0025799A"/>
    <w:pPr>
      <w:pBdr>
        <w:top w:color="808080" w:space="0" w:sz="4" w:val="single"/>
        <w:left w:color="808080" w:space="0" w:sz="4" w:val="single"/>
        <w:bottom w:color="808080" w:space="0" w:sz="4" w:val="single"/>
        <w:right w:color="808080" w:space="0" w:sz="4" w:val="single"/>
      </w:pBdr>
      <w:shd w:color="auto" w:fill="D9D9D9" w:val="clear"/>
      <w:spacing w:after="100" w:afterAutospacing="1" w:before="100" w:beforeAutospacing="1"/>
      <w:jc w:val="center"/>
    </w:pPr>
    <w:rPr>
      <w:rFonts w:cs="Times New Roman" w:eastAsia="Times New Roman"/>
      <w:b/>
      <w:bCs/>
      <w:sz w:val="12"/>
      <w:szCs w:val="12"/>
      <w:lang w:eastAsia="hr-HR"/>
    </w:rPr>
  </w:style>
  <w:style w:customStyle="1" w:styleId="xl115" w:type="paragraph">
    <w:name w:val="xl115"/>
    <w:basedOn w:val="Normal"/>
    <w:rsid w:val="0025799A"/>
    <w:pPr>
      <w:pBdr>
        <w:top w:color="808080" w:space="0" w:sz="4" w:val="single"/>
        <w:left w:color="808080" w:space="0" w:sz="4" w:val="single"/>
        <w:bottom w:color="808080" w:space="0" w:sz="4" w:val="single"/>
        <w:right w:color="808080" w:space="0" w:sz="4" w:val="single"/>
      </w:pBdr>
      <w:spacing w:after="100" w:afterAutospacing="1" w:before="100" w:beforeAutospacing="1"/>
      <w:jc w:val="right"/>
    </w:pPr>
    <w:rPr>
      <w:rFonts w:cs="Times New Roman" w:eastAsia="Times New Roman"/>
      <w:sz w:val="12"/>
      <w:szCs w:val="12"/>
      <w:lang w:eastAsia="hr-HR"/>
    </w:rPr>
  </w:style>
  <w:style w:customStyle="1" w:styleId="xl116" w:type="paragraph">
    <w:name w:val="xl116"/>
    <w:basedOn w:val="Normal"/>
    <w:rsid w:val="0025799A"/>
    <w:pPr>
      <w:pBdr>
        <w:top w:color="808080" w:space="0" w:sz="4" w:val="single"/>
        <w:left w:color="808080" w:space="0" w:sz="4" w:val="single"/>
        <w:bottom w:color="808080" w:space="0" w:sz="4" w:val="single"/>
        <w:right w:color="808080" w:space="0" w:sz="4" w:val="single"/>
      </w:pBdr>
      <w:spacing w:after="100" w:afterAutospacing="1" w:before="100" w:beforeAutospacing="1"/>
      <w:jc w:val="right"/>
    </w:pPr>
    <w:rPr>
      <w:rFonts w:cs="Times New Roman" w:eastAsia="Times New Roman"/>
      <w:sz w:val="12"/>
      <w:szCs w:val="12"/>
      <w:lang w:eastAsia="hr-HR"/>
    </w:rPr>
  </w:style>
  <w:style w:customStyle="1" w:styleId="xl117" w:type="paragraph">
    <w:name w:val="xl117"/>
    <w:basedOn w:val="Normal"/>
    <w:rsid w:val="0025799A"/>
    <w:pPr>
      <w:pBdr>
        <w:top w:color="808080" w:space="0" w:sz="4" w:val="single"/>
        <w:left w:color="808080" w:space="0" w:sz="4" w:val="single"/>
        <w:bottom w:color="808080" w:space="0" w:sz="4" w:val="single"/>
        <w:right w:color="808080" w:space="0" w:sz="4" w:val="single"/>
      </w:pBdr>
      <w:spacing w:after="100" w:afterAutospacing="1" w:before="100" w:beforeAutospacing="1"/>
      <w:jc w:val="right"/>
    </w:pPr>
    <w:rPr>
      <w:rFonts w:cs="Times New Roman" w:eastAsia="Times New Roman"/>
      <w:color w:val="000000"/>
      <w:sz w:val="12"/>
      <w:szCs w:val="12"/>
      <w:lang w:eastAsia="hr-HR"/>
    </w:rPr>
  </w:style>
  <w:style w:customStyle="1" w:styleId="xl118" w:type="paragraph">
    <w:name w:val="xl118"/>
    <w:basedOn w:val="Normal"/>
    <w:rsid w:val="0025799A"/>
    <w:pPr>
      <w:pBdr>
        <w:top w:color="808080" w:space="0" w:sz="4" w:val="single"/>
        <w:left w:color="808080" w:space="0" w:sz="4" w:val="single"/>
        <w:bottom w:color="808080" w:space="0" w:sz="4" w:val="single"/>
        <w:right w:color="808080" w:space="0" w:sz="4" w:val="single"/>
      </w:pBdr>
      <w:shd w:color="auto" w:fill="D9D9D9" w:val="clear"/>
      <w:spacing w:after="100" w:afterAutospacing="1" w:before="100" w:beforeAutospacing="1"/>
    </w:pPr>
    <w:rPr>
      <w:rFonts w:cs="Times New Roman" w:eastAsia="Times New Roman"/>
      <w:b/>
      <w:bCs/>
      <w:color w:val="000000"/>
      <w:sz w:val="12"/>
      <w:szCs w:val="12"/>
      <w:lang w:eastAsia="hr-HR"/>
    </w:rPr>
  </w:style>
  <w:style w:customStyle="1" w:styleId="xl119" w:type="paragraph">
    <w:name w:val="xl119"/>
    <w:basedOn w:val="Normal"/>
    <w:rsid w:val="0025799A"/>
    <w:pPr>
      <w:spacing w:after="100" w:afterAutospacing="1" w:before="100" w:beforeAutospacing="1"/>
    </w:pPr>
    <w:rPr>
      <w:rFonts w:cs="Times New Roman" w:eastAsia="Times New Roman"/>
      <w:b/>
      <w:bCs/>
      <w:color w:val="FF0000"/>
      <w:sz w:val="12"/>
      <w:szCs w:val="12"/>
      <w:lang w:eastAsia="hr-HR"/>
    </w:rPr>
  </w:style>
  <w:style w:customStyle="1" w:styleId="xl120" w:type="paragraph">
    <w:name w:val="xl120"/>
    <w:basedOn w:val="Normal"/>
    <w:rsid w:val="0025799A"/>
    <w:pPr>
      <w:pBdr>
        <w:top w:color="808080" w:space="0" w:sz="4" w:val="single"/>
        <w:left w:color="808080" w:space="0" w:sz="4" w:val="single"/>
        <w:bottom w:color="808080" w:space="0" w:sz="4" w:val="single"/>
        <w:right w:color="808080" w:space="0" w:sz="4" w:val="single"/>
      </w:pBdr>
      <w:spacing w:after="100" w:afterAutospacing="1" w:before="100" w:beforeAutospacing="1"/>
      <w:jc w:val="right"/>
    </w:pPr>
    <w:rPr>
      <w:rFonts w:cs="Times New Roman" w:eastAsia="Times New Roman"/>
      <w:b/>
      <w:bCs/>
      <w:sz w:val="12"/>
      <w:szCs w:val="12"/>
      <w:lang w:eastAsia="hr-HR"/>
    </w:rPr>
  </w:style>
  <w:style w:customStyle="1" w:styleId="xl121" w:type="paragraph">
    <w:name w:val="xl121"/>
    <w:basedOn w:val="Normal"/>
    <w:rsid w:val="0025799A"/>
    <w:pPr>
      <w:pBdr>
        <w:top w:color="808080" w:space="0" w:sz="4" w:val="single"/>
        <w:left w:color="808080" w:space="0" w:sz="4" w:val="single"/>
        <w:bottom w:color="808080" w:space="0" w:sz="4" w:val="single"/>
        <w:right w:color="808080" w:space="0" w:sz="4" w:val="single"/>
      </w:pBdr>
      <w:spacing w:after="100" w:afterAutospacing="1" w:before="100" w:beforeAutospacing="1"/>
      <w:jc w:val="right"/>
    </w:pPr>
    <w:rPr>
      <w:rFonts w:cs="Times New Roman" w:eastAsia="Times New Roman"/>
      <w:b/>
      <w:bCs/>
      <w:sz w:val="12"/>
      <w:szCs w:val="12"/>
      <w:lang w:eastAsia="hr-HR"/>
    </w:rPr>
  </w:style>
  <w:style w:customStyle="1" w:styleId="xl122" w:type="paragraph">
    <w:name w:val="xl122"/>
    <w:basedOn w:val="Normal"/>
    <w:rsid w:val="0025799A"/>
    <w:pPr>
      <w:pBdr>
        <w:top w:color="808080" w:space="0" w:sz="4" w:val="single"/>
        <w:left w:color="808080" w:space="0" w:sz="4" w:val="single"/>
        <w:bottom w:color="808080" w:space="0" w:sz="4" w:val="single"/>
        <w:right w:color="808080" w:space="0" w:sz="4" w:val="single"/>
      </w:pBdr>
      <w:spacing w:after="100" w:afterAutospacing="1" w:before="100" w:beforeAutospacing="1"/>
    </w:pPr>
    <w:rPr>
      <w:rFonts w:cs="Times New Roman" w:eastAsia="Times New Roman"/>
      <w:b/>
      <w:bCs/>
      <w:sz w:val="12"/>
      <w:szCs w:val="12"/>
      <w:lang w:eastAsia="hr-HR"/>
    </w:rPr>
  </w:style>
  <w:style w:customStyle="1" w:styleId="xl123" w:type="paragraph">
    <w:name w:val="xl123"/>
    <w:basedOn w:val="Normal"/>
    <w:rsid w:val="0025799A"/>
    <w:pPr>
      <w:pBdr>
        <w:top w:color="808080" w:space="0" w:sz="4" w:val="single"/>
        <w:left w:color="808080" w:space="0" w:sz="4" w:val="single"/>
        <w:bottom w:color="808080" w:space="0" w:sz="4" w:val="single"/>
        <w:right w:color="808080" w:space="0" w:sz="4" w:val="single"/>
      </w:pBdr>
      <w:spacing w:after="100" w:afterAutospacing="1" w:before="100" w:beforeAutospacing="1"/>
      <w:jc w:val="right"/>
    </w:pPr>
    <w:rPr>
      <w:rFonts w:cs="Times New Roman" w:eastAsia="Times New Roman"/>
      <w:b/>
      <w:bCs/>
      <w:color w:val="000000"/>
      <w:sz w:val="12"/>
      <w:szCs w:val="12"/>
      <w:lang w:eastAsia="hr-HR"/>
    </w:rPr>
  </w:style>
  <w:style w:customStyle="1" w:styleId="xl124" w:type="paragraph">
    <w:name w:val="xl124"/>
    <w:basedOn w:val="Normal"/>
    <w:rsid w:val="0025799A"/>
    <w:pPr>
      <w:pBdr>
        <w:top w:color="808080" w:space="0" w:sz="4" w:val="single"/>
        <w:left w:color="808080" w:space="0" w:sz="4" w:val="single"/>
        <w:bottom w:color="808080" w:space="0" w:sz="4" w:val="single"/>
        <w:right w:color="808080" w:space="0" w:sz="4" w:val="single"/>
      </w:pBdr>
      <w:shd w:color="auto" w:fill="D8E4BC" w:val="clear"/>
      <w:spacing w:after="100" w:afterAutospacing="1" w:before="100" w:beforeAutospacing="1"/>
      <w:jc w:val="right"/>
    </w:pPr>
    <w:rPr>
      <w:rFonts w:cs="Times New Roman" w:eastAsia="Times New Roman"/>
      <w:sz w:val="12"/>
      <w:szCs w:val="12"/>
      <w:lang w:eastAsia="hr-HR"/>
    </w:rPr>
  </w:style>
  <w:style w:customStyle="1" w:styleId="xl125" w:type="paragraph">
    <w:name w:val="xl125"/>
    <w:basedOn w:val="Normal"/>
    <w:rsid w:val="0025799A"/>
    <w:pPr>
      <w:pBdr>
        <w:top w:color="808080" w:space="0" w:sz="4" w:val="single"/>
        <w:left w:color="808080" w:space="0" w:sz="4" w:val="single"/>
        <w:bottom w:color="808080" w:space="0" w:sz="4" w:val="single"/>
        <w:right w:color="808080" w:space="0" w:sz="4" w:val="single"/>
      </w:pBdr>
      <w:shd w:color="auto" w:fill="D8E4BC" w:val="clear"/>
      <w:spacing w:after="100" w:afterAutospacing="1" w:before="100" w:beforeAutospacing="1"/>
    </w:pPr>
    <w:rPr>
      <w:rFonts w:cs="Times New Roman" w:eastAsia="Times New Roman"/>
      <w:sz w:val="12"/>
      <w:szCs w:val="12"/>
      <w:lang w:eastAsia="hr-HR"/>
    </w:rPr>
  </w:style>
  <w:style w:customStyle="1" w:styleId="xl126" w:type="paragraph">
    <w:name w:val="xl126"/>
    <w:basedOn w:val="Normal"/>
    <w:rsid w:val="0025799A"/>
    <w:pPr>
      <w:pBdr>
        <w:top w:color="808080" w:space="0" w:sz="4" w:val="single"/>
        <w:left w:color="808080" w:space="0" w:sz="4" w:val="single"/>
        <w:bottom w:color="808080" w:space="0" w:sz="4" w:val="single"/>
        <w:right w:color="808080" w:space="0" w:sz="4" w:val="single"/>
      </w:pBdr>
      <w:shd w:color="auto" w:fill="D8E4BC" w:val="clear"/>
      <w:spacing w:after="100" w:afterAutospacing="1" w:before="100" w:beforeAutospacing="1"/>
    </w:pPr>
    <w:rPr>
      <w:rFonts w:cs="Times New Roman" w:eastAsia="Times New Roman"/>
      <w:sz w:val="12"/>
      <w:szCs w:val="12"/>
      <w:lang w:eastAsia="hr-HR"/>
    </w:rPr>
  </w:style>
  <w:style w:customStyle="1" w:styleId="xl127" w:type="paragraph">
    <w:name w:val="xl127"/>
    <w:basedOn w:val="Normal"/>
    <w:rsid w:val="0025799A"/>
    <w:pPr>
      <w:pBdr>
        <w:top w:color="808080" w:space="0" w:sz="4" w:val="single"/>
        <w:left w:color="808080" w:space="0" w:sz="4" w:val="single"/>
        <w:bottom w:color="808080" w:space="0" w:sz="4" w:val="single"/>
        <w:right w:color="808080" w:space="0" w:sz="4" w:val="single"/>
      </w:pBdr>
      <w:spacing w:after="100" w:afterAutospacing="1" w:before="100" w:beforeAutospacing="1"/>
    </w:pPr>
    <w:rPr>
      <w:rFonts w:cs="Times New Roman" w:eastAsia="Times New Roman"/>
      <w:sz w:val="12"/>
      <w:szCs w:val="12"/>
      <w:lang w:eastAsia="hr-HR"/>
    </w:rPr>
  </w:style>
  <w:style w:customStyle="1" w:styleId="xl128" w:type="paragraph">
    <w:name w:val="xl128"/>
    <w:basedOn w:val="Normal"/>
    <w:rsid w:val="0025799A"/>
    <w:pPr>
      <w:pBdr>
        <w:top w:color="808080" w:space="0" w:sz="4" w:val="single"/>
        <w:left w:color="808080" w:space="0" w:sz="4" w:val="single"/>
        <w:bottom w:color="808080" w:space="0" w:sz="4" w:val="single"/>
        <w:right w:color="808080" w:space="0" w:sz="4" w:val="single"/>
      </w:pBdr>
      <w:spacing w:after="100" w:afterAutospacing="1" w:before="100" w:beforeAutospacing="1"/>
    </w:pPr>
    <w:rPr>
      <w:rFonts w:cs="Times New Roman" w:eastAsia="Times New Roman"/>
      <w:color w:val="000000"/>
      <w:sz w:val="12"/>
      <w:szCs w:val="12"/>
      <w:lang w:eastAsia="hr-HR"/>
    </w:rPr>
  </w:style>
  <w:style w:customStyle="1" w:styleId="xl129" w:type="paragraph">
    <w:name w:val="xl129"/>
    <w:basedOn w:val="Normal"/>
    <w:rsid w:val="0025799A"/>
    <w:pPr>
      <w:pBdr>
        <w:top w:color="808080" w:space="0" w:sz="4" w:val="single"/>
        <w:left w:color="808080" w:space="0" w:sz="4" w:val="single"/>
        <w:bottom w:color="808080" w:space="0" w:sz="4" w:val="single"/>
        <w:right w:color="808080" w:space="0" w:sz="4" w:val="single"/>
      </w:pBdr>
      <w:shd w:color="auto" w:fill="D9D9D9" w:val="clear"/>
      <w:spacing w:after="100" w:afterAutospacing="1" w:before="100" w:beforeAutospacing="1"/>
    </w:pPr>
    <w:rPr>
      <w:rFonts w:cs="Times New Roman" w:eastAsia="Times New Roman"/>
      <w:color w:val="000000"/>
      <w:sz w:val="12"/>
      <w:szCs w:val="12"/>
      <w:lang w:eastAsia="hr-HR"/>
    </w:rPr>
  </w:style>
  <w:style w:customStyle="1" w:styleId="xl130" w:type="paragraph">
    <w:name w:val="xl130"/>
    <w:basedOn w:val="Normal"/>
    <w:rsid w:val="0025799A"/>
    <w:pPr>
      <w:spacing w:after="100" w:afterAutospacing="1" w:before="100" w:beforeAutospacing="1"/>
    </w:pPr>
    <w:rPr>
      <w:rFonts w:cs="Times New Roman" w:eastAsia="Times New Roman"/>
      <w:b/>
      <w:bCs/>
      <w:color w:val="FF0000"/>
      <w:sz w:val="12"/>
      <w:szCs w:val="12"/>
      <w:lang w:eastAsia="hr-HR"/>
    </w:rPr>
  </w:style>
  <w:style w:customStyle="1" w:styleId="xl131" w:type="paragraph">
    <w:name w:val="xl131"/>
    <w:basedOn w:val="Normal"/>
    <w:rsid w:val="0025799A"/>
    <w:pPr>
      <w:pBdr>
        <w:top w:color="808080" w:space="0" w:sz="4" w:val="single"/>
        <w:left w:color="808080" w:space="0" w:sz="4" w:val="single"/>
        <w:bottom w:color="808080" w:space="0" w:sz="4" w:val="single"/>
        <w:right w:color="808080" w:space="0" w:sz="4" w:val="single"/>
      </w:pBdr>
      <w:shd w:color="auto" w:fill="D9D9D9" w:val="clear"/>
      <w:spacing w:after="100" w:afterAutospacing="1" w:before="100" w:beforeAutospacing="1"/>
      <w:jc w:val="center"/>
    </w:pPr>
    <w:rPr>
      <w:rFonts w:cs="Times New Roman" w:eastAsia="Times New Roman"/>
      <w:b/>
      <w:bCs/>
      <w:sz w:val="12"/>
      <w:szCs w:val="12"/>
      <w:lang w:eastAsia="hr-HR"/>
    </w:rPr>
  </w:style>
  <w:style w:customStyle="1" w:styleId="xl132" w:type="paragraph">
    <w:name w:val="xl132"/>
    <w:basedOn w:val="Normal"/>
    <w:rsid w:val="0025799A"/>
    <w:pPr>
      <w:spacing w:after="100" w:afterAutospacing="1" w:before="100" w:beforeAutospacing="1"/>
      <w:jc w:val="center"/>
    </w:pPr>
    <w:rPr>
      <w:rFonts w:cs="Times New Roman" w:eastAsia="Times New Roman"/>
      <w:sz w:val="12"/>
      <w:szCs w:val="12"/>
      <w:lang w:eastAsia="hr-HR"/>
    </w:rPr>
  </w:style>
  <w:style w:customStyle="1" w:styleId="xl133" w:type="paragraph">
    <w:name w:val="xl133"/>
    <w:basedOn w:val="Normal"/>
    <w:rsid w:val="0025799A"/>
    <w:pPr>
      <w:pBdr>
        <w:top w:color="808080" w:space="0" w:sz="4" w:val="single"/>
        <w:left w:color="808080" w:space="0" w:sz="4" w:val="single"/>
        <w:bottom w:color="808080" w:space="0" w:sz="4" w:val="single"/>
        <w:right w:color="808080" w:space="0" w:sz="4" w:val="single"/>
      </w:pBdr>
      <w:shd w:color="auto" w:fill="D8E4BC" w:val="clear"/>
      <w:spacing w:after="100" w:afterAutospacing="1" w:before="100" w:beforeAutospacing="1"/>
      <w:jc w:val="center"/>
    </w:pPr>
    <w:rPr>
      <w:rFonts w:cs="Times New Roman" w:eastAsia="Times New Roman"/>
      <w:sz w:val="12"/>
      <w:szCs w:val="12"/>
      <w:lang w:eastAsia="hr-HR"/>
    </w:rPr>
  </w:style>
  <w:style w:customStyle="1" w:styleId="xl134" w:type="paragraph">
    <w:name w:val="xl134"/>
    <w:basedOn w:val="Normal"/>
    <w:rsid w:val="0025799A"/>
    <w:pPr>
      <w:pBdr>
        <w:top w:color="808080" w:space="0" w:sz="4" w:val="single"/>
        <w:left w:color="808080" w:space="0" w:sz="4" w:val="single"/>
        <w:bottom w:color="808080" w:space="0" w:sz="4" w:val="single"/>
        <w:right w:color="808080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sz w:val="12"/>
      <w:szCs w:val="12"/>
      <w:lang w:eastAsia="hr-HR"/>
    </w:rPr>
  </w:style>
  <w:style w:customStyle="1" w:styleId="xl135" w:type="paragraph">
    <w:name w:val="xl135"/>
    <w:basedOn w:val="Normal"/>
    <w:rsid w:val="0025799A"/>
    <w:pPr>
      <w:pBdr>
        <w:top w:color="808080" w:space="0" w:sz="4" w:val="single"/>
        <w:left w:color="808080" w:space="0" w:sz="4" w:val="single"/>
        <w:bottom w:color="808080" w:space="0" w:sz="4" w:val="single"/>
        <w:right w:color="808080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sz w:val="12"/>
      <w:szCs w:val="12"/>
      <w:lang w:eastAsia="hr-HR"/>
    </w:rPr>
  </w:style>
  <w:style w:customStyle="1" w:styleId="xl136" w:type="paragraph">
    <w:name w:val="xl136"/>
    <w:basedOn w:val="Normal"/>
    <w:rsid w:val="0025799A"/>
    <w:pPr>
      <w:pBdr>
        <w:top w:color="808080" w:space="0" w:sz="4" w:val="single"/>
        <w:left w:color="808080" w:space="0" w:sz="4" w:val="single"/>
        <w:bottom w:color="808080" w:space="0" w:sz="4" w:val="single"/>
        <w:right w:color="808080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color w:val="000000"/>
      <w:sz w:val="12"/>
      <w:szCs w:val="12"/>
      <w:lang w:eastAsia="hr-HR"/>
    </w:rPr>
  </w:style>
  <w:style w:customStyle="1" w:styleId="xl137" w:type="paragraph">
    <w:name w:val="xl137"/>
    <w:basedOn w:val="Normal"/>
    <w:rsid w:val="0025799A"/>
    <w:pPr>
      <w:pBdr>
        <w:top w:color="808080" w:space="0" w:sz="4" w:val="single"/>
        <w:left w:color="808080" w:space="0" w:sz="4" w:val="single"/>
        <w:bottom w:color="808080" w:space="0" w:sz="4" w:val="single"/>
        <w:right w:color="808080" w:space="0" w:sz="4" w:val="single"/>
      </w:pBdr>
      <w:spacing w:after="100" w:afterAutospacing="1" w:before="100" w:beforeAutospacing="1"/>
      <w:jc w:val="right"/>
    </w:pPr>
    <w:rPr>
      <w:rFonts w:cs="Times New Roman" w:eastAsia="Times New Roman"/>
      <w:color w:val="FF0000"/>
      <w:sz w:val="12"/>
      <w:szCs w:val="12"/>
      <w:lang w:eastAsia="hr-HR"/>
    </w:rPr>
  </w:style>
  <w:style w:customStyle="1" w:styleId="xl138" w:type="paragraph">
    <w:name w:val="xl138"/>
    <w:basedOn w:val="Normal"/>
    <w:rsid w:val="0025799A"/>
    <w:pPr>
      <w:pBdr>
        <w:top w:color="808080" w:space="0" w:sz="4" w:val="single"/>
        <w:left w:color="808080" w:space="0" w:sz="4" w:val="single"/>
        <w:bottom w:color="808080" w:space="0" w:sz="4" w:val="single"/>
        <w:right w:color="808080" w:space="0" w:sz="4" w:val="single"/>
      </w:pBdr>
      <w:spacing w:after="100" w:afterAutospacing="1" w:before="100" w:beforeAutospacing="1"/>
    </w:pPr>
    <w:rPr>
      <w:rFonts w:cs="Times New Roman" w:eastAsia="Times New Roman"/>
      <w:sz w:val="12"/>
      <w:szCs w:val="12"/>
      <w:lang w:eastAsia="hr-HR"/>
    </w:rPr>
  </w:style>
  <w:style w:customStyle="1" w:styleId="xl139" w:type="paragraph">
    <w:name w:val="xl139"/>
    <w:basedOn w:val="Normal"/>
    <w:rsid w:val="0025799A"/>
    <w:pPr>
      <w:pBdr>
        <w:top w:color="808080" w:space="0" w:sz="4" w:val="single"/>
        <w:left w:color="808080" w:space="0" w:sz="4" w:val="single"/>
        <w:bottom w:color="808080" w:space="0" w:sz="4" w:val="single"/>
        <w:right w:color="808080" w:space="0" w:sz="4" w:val="single"/>
      </w:pBdr>
      <w:shd w:color="auto" w:fill="D8E4BC" w:val="clear"/>
      <w:spacing w:after="100" w:afterAutospacing="1" w:before="100" w:beforeAutospacing="1"/>
      <w:jc w:val="right"/>
    </w:pPr>
    <w:rPr>
      <w:rFonts w:cs="Times New Roman" w:eastAsia="Times New Roman"/>
      <w:sz w:val="12"/>
      <w:szCs w:val="12"/>
      <w:lang w:eastAsia="hr-HR"/>
    </w:rPr>
  </w:style>
  <w:style w:customStyle="1" w:styleId="xl140" w:type="paragraph">
    <w:name w:val="xl140"/>
    <w:basedOn w:val="Normal"/>
    <w:rsid w:val="0025799A"/>
    <w:pPr>
      <w:pBdr>
        <w:top w:color="808080" w:space="0" w:sz="4" w:val="single"/>
        <w:left w:color="808080" w:space="0" w:sz="4" w:val="single"/>
        <w:bottom w:color="808080" w:space="0" w:sz="4" w:val="single"/>
        <w:right w:color="808080" w:space="0" w:sz="4" w:val="single"/>
      </w:pBdr>
      <w:shd w:color="auto" w:fill="D8E4BC" w:val="clear"/>
      <w:spacing w:after="100" w:afterAutospacing="1" w:before="100" w:beforeAutospacing="1"/>
      <w:jc w:val="center"/>
    </w:pPr>
    <w:rPr>
      <w:rFonts w:cs="Times New Roman" w:eastAsia="Times New Roman"/>
      <w:sz w:val="12"/>
      <w:szCs w:val="12"/>
      <w:lang w:eastAsia="hr-HR"/>
    </w:rPr>
  </w:style>
  <w:style w:customStyle="1" w:styleId="xl141" w:type="paragraph">
    <w:name w:val="xl141"/>
    <w:basedOn w:val="Normal"/>
    <w:rsid w:val="0025799A"/>
    <w:pPr>
      <w:pBdr>
        <w:top w:color="808080" w:space="0" w:sz="4" w:val="single"/>
        <w:left w:color="808080" w:space="0" w:sz="4" w:val="single"/>
        <w:bottom w:color="808080" w:space="0" w:sz="4" w:val="single"/>
        <w:right w:color="808080" w:space="0" w:sz="4" w:val="single"/>
      </w:pBdr>
      <w:shd w:color="auto" w:fill="D8E4BC" w:val="clear"/>
      <w:spacing w:after="100" w:afterAutospacing="1" w:before="100" w:beforeAutospacing="1"/>
      <w:jc w:val="right"/>
    </w:pPr>
    <w:rPr>
      <w:rFonts w:cs="Times New Roman" w:eastAsia="Times New Roman"/>
      <w:color w:val="000000"/>
      <w:sz w:val="12"/>
      <w:szCs w:val="12"/>
      <w:lang w:eastAsia="hr-HR"/>
    </w:rPr>
  </w:style>
  <w:style w:customStyle="1" w:styleId="xl142" w:type="paragraph">
    <w:name w:val="xl142"/>
    <w:basedOn w:val="Normal"/>
    <w:rsid w:val="0025799A"/>
    <w:pPr>
      <w:pBdr>
        <w:top w:color="808080" w:space="0" w:sz="4" w:val="single"/>
        <w:left w:color="808080" w:space="0" w:sz="4" w:val="single"/>
        <w:bottom w:color="808080" w:space="0" w:sz="4" w:val="single"/>
        <w:right w:color="808080" w:space="0" w:sz="4" w:val="single"/>
      </w:pBdr>
      <w:shd w:color="auto" w:fill="D8E4BC" w:val="clear"/>
      <w:spacing w:after="100" w:afterAutospacing="1" w:before="100" w:beforeAutospacing="1"/>
      <w:jc w:val="center"/>
    </w:pPr>
    <w:rPr>
      <w:rFonts w:cs="Times New Roman" w:eastAsia="Times New Roman"/>
      <w:color w:val="000000"/>
      <w:sz w:val="12"/>
      <w:szCs w:val="12"/>
      <w:lang w:eastAsia="hr-HR"/>
    </w:rPr>
  </w:style>
  <w:style w:customStyle="1" w:styleId="xl143" w:type="paragraph">
    <w:name w:val="xl143"/>
    <w:basedOn w:val="Normal"/>
    <w:rsid w:val="0025799A"/>
    <w:pPr>
      <w:pBdr>
        <w:top w:color="808080" w:space="0" w:sz="4" w:val="single"/>
        <w:left w:color="808080" w:space="0" w:sz="4" w:val="single"/>
        <w:bottom w:color="808080" w:space="0" w:sz="4" w:val="single"/>
        <w:right w:color="808080" w:space="0" w:sz="4" w:val="single"/>
      </w:pBdr>
      <w:shd w:color="auto" w:fill="D8E4BC" w:val="clear"/>
      <w:spacing w:after="100" w:afterAutospacing="1" w:before="100" w:beforeAutospacing="1"/>
    </w:pPr>
    <w:rPr>
      <w:rFonts w:cs="Times New Roman" w:eastAsia="Times New Roman"/>
      <w:color w:val="000000"/>
      <w:sz w:val="12"/>
      <w:szCs w:val="12"/>
      <w:lang w:eastAsia="hr-HR"/>
    </w:rPr>
  </w:style>
  <w:style w:customStyle="1" w:styleId="xl144" w:type="paragraph">
    <w:name w:val="xl144"/>
    <w:basedOn w:val="Normal"/>
    <w:rsid w:val="0025799A"/>
    <w:pPr>
      <w:pBdr>
        <w:top w:color="808080" w:space="0" w:sz="4" w:val="single"/>
        <w:left w:color="808080" w:space="0" w:sz="4" w:val="single"/>
        <w:bottom w:color="808080" w:space="0" w:sz="4" w:val="single"/>
        <w:right w:color="808080" w:space="0" w:sz="4" w:val="single"/>
      </w:pBdr>
      <w:shd w:color="auto" w:fill="D9D9D9" w:val="clear"/>
      <w:spacing w:after="100" w:afterAutospacing="1" w:before="100" w:beforeAutospacing="1"/>
      <w:jc w:val="center"/>
    </w:pPr>
    <w:rPr>
      <w:rFonts w:cs="Times New Roman" w:eastAsia="Times New Roman"/>
      <w:b/>
      <w:bCs/>
      <w:color w:val="000000"/>
      <w:sz w:val="12"/>
      <w:szCs w:val="12"/>
      <w:lang w:eastAsia="hr-HR"/>
    </w:rPr>
  </w:style>
  <w:style w:customStyle="1" w:styleId="xl145" w:type="paragraph">
    <w:name w:val="xl145"/>
    <w:basedOn w:val="Normal"/>
    <w:rsid w:val="0025799A"/>
    <w:pPr>
      <w:spacing w:after="100" w:afterAutospacing="1" w:before="100" w:beforeAutospacing="1"/>
      <w:jc w:val="center"/>
    </w:pPr>
    <w:rPr>
      <w:rFonts w:cs="Times New Roman" w:eastAsia="Times New Roman"/>
      <w:b/>
      <w:bCs/>
      <w:color w:val="FF0000"/>
      <w:sz w:val="12"/>
      <w:szCs w:val="12"/>
      <w:lang w:eastAsia="hr-HR"/>
    </w:rPr>
  </w:style>
  <w:style w:customStyle="1" w:styleId="xl146" w:type="paragraph">
    <w:name w:val="xl146"/>
    <w:basedOn w:val="Normal"/>
    <w:rsid w:val="0025799A"/>
    <w:pPr>
      <w:pBdr>
        <w:top w:color="808080" w:space="0" w:sz="4" w:val="single"/>
        <w:left w:color="808080" w:space="0" w:sz="4" w:val="single"/>
        <w:bottom w:color="808080" w:space="0" w:sz="4" w:val="single"/>
        <w:right w:color="808080" w:space="0" w:sz="4" w:val="single"/>
      </w:pBdr>
      <w:spacing w:after="100" w:afterAutospacing="1" w:before="100" w:beforeAutospacing="1"/>
      <w:jc w:val="right"/>
    </w:pPr>
    <w:rPr>
      <w:rFonts w:cs="Times New Roman" w:eastAsia="Times New Roman"/>
      <w:color w:val="FF0000"/>
      <w:sz w:val="12"/>
      <w:szCs w:val="12"/>
      <w:lang w:eastAsia="hr-HR"/>
    </w:rPr>
  </w:style>
  <w:style w:customStyle="1" w:styleId="xl147" w:type="paragraph">
    <w:name w:val="xl147"/>
    <w:basedOn w:val="Normal"/>
    <w:rsid w:val="0025799A"/>
    <w:pPr>
      <w:spacing w:after="100" w:afterAutospacing="1" w:before="100" w:beforeAutospacing="1"/>
      <w:jc w:val="right"/>
    </w:pPr>
    <w:rPr>
      <w:rFonts w:cs="Times New Roman" w:eastAsia="Times New Roman"/>
      <w:color w:val="FF0000"/>
      <w:sz w:val="12"/>
      <w:szCs w:val="12"/>
      <w:lang w:eastAsia="hr-HR"/>
    </w:rPr>
  </w:style>
  <w:style w:customStyle="1" w:styleId="xl148" w:type="paragraph">
    <w:name w:val="xl148"/>
    <w:basedOn w:val="Normal"/>
    <w:rsid w:val="0025799A"/>
    <w:pPr>
      <w:pBdr>
        <w:top w:color="808080" w:space="0" w:sz="4" w:val="single"/>
        <w:left w:color="808080" w:space="0" w:sz="4" w:val="single"/>
        <w:bottom w:color="808080" w:space="0" w:sz="4" w:val="single"/>
        <w:right w:color="808080" w:space="0" w:sz="4" w:val="single"/>
      </w:pBdr>
      <w:shd w:color="auto" w:fill="D9D9D9" w:val="clear"/>
      <w:spacing w:after="100" w:afterAutospacing="1" w:before="100" w:beforeAutospacing="1"/>
      <w:jc w:val="center"/>
    </w:pPr>
    <w:rPr>
      <w:rFonts w:cs="Times New Roman" w:eastAsia="Times New Roman"/>
      <w:b/>
      <w:bCs/>
      <w:color w:val="FF0000"/>
      <w:sz w:val="12"/>
      <w:szCs w:val="12"/>
      <w:lang w:eastAsia="hr-HR"/>
    </w:rPr>
  </w:style>
  <w:style w:customStyle="1" w:styleId="xl149" w:type="paragraph">
    <w:name w:val="xl149"/>
    <w:basedOn w:val="Normal"/>
    <w:rsid w:val="0025799A"/>
    <w:pPr>
      <w:pBdr>
        <w:top w:color="808080" w:space="0" w:sz="4" w:val="single"/>
        <w:left w:color="808080" w:space="0" w:sz="4" w:val="single"/>
        <w:bottom w:color="808080" w:space="0" w:sz="4" w:val="single"/>
        <w:right w:color="808080" w:space="0" w:sz="4" w:val="single"/>
      </w:pBdr>
      <w:shd w:color="auto" w:fill="D9D9D9" w:val="clear"/>
      <w:spacing w:after="100" w:afterAutospacing="1" w:before="100" w:beforeAutospacing="1"/>
      <w:jc w:val="right"/>
    </w:pPr>
    <w:rPr>
      <w:rFonts w:cs="Times New Roman" w:eastAsia="Times New Roman"/>
      <w:b/>
      <w:bCs/>
      <w:color w:val="FF0000"/>
      <w:sz w:val="12"/>
      <w:szCs w:val="12"/>
      <w:lang w:eastAsia="hr-HR"/>
    </w:rPr>
  </w:style>
  <w:style w:customStyle="1" w:styleId="xl65" w:type="paragraph">
    <w:name w:val="xl65"/>
    <w:basedOn w:val="Normal"/>
    <w:rsid w:val="0025799A"/>
    <w:pPr>
      <w:spacing w:after="100" w:afterAutospacing="1" w:before="100" w:beforeAutospacing="1"/>
    </w:pPr>
    <w:rPr>
      <w:rFonts w:cs="Times New Roman" w:eastAsia="Times New Roman"/>
      <w:sz w:val="20"/>
      <w:szCs w:val="20"/>
      <w:lang w:eastAsia="hr-HR"/>
    </w:rPr>
  </w:style>
  <w:style w:customStyle="1" w:styleId="xl66" w:type="paragraph">
    <w:name w:val="xl66"/>
    <w:basedOn w:val="Normal"/>
    <w:rsid w:val="0025799A"/>
    <w:pPr>
      <w:spacing w:after="100" w:afterAutospacing="1" w:before="100" w:beforeAutospacing="1"/>
    </w:pPr>
    <w:rPr>
      <w:rFonts w:cs="Times New Roman" w:eastAsia="Times New Roman"/>
      <w:sz w:val="20"/>
      <w:szCs w:val="20"/>
      <w:lang w:eastAsia="hr-HR"/>
    </w:rPr>
  </w:style>
  <w:style w:customStyle="1" w:styleId="xl67" w:type="paragraph">
    <w:name w:val="xl67"/>
    <w:basedOn w:val="Normal"/>
    <w:rsid w:val="0025799A"/>
    <w:pPr>
      <w:pBdr>
        <w:top w:color="A6A6A6" w:space="0" w:sz="4" w:val="single"/>
        <w:left w:color="A6A6A6" w:space="0" w:sz="4" w:val="single"/>
        <w:bottom w:color="A6A6A6" w:space="0" w:sz="4" w:val="single"/>
        <w:right w:color="A6A6A6" w:space="0" w:sz="4" w:val="single"/>
      </w:pBdr>
      <w:spacing w:after="100" w:afterAutospacing="1" w:before="100" w:beforeAutospacing="1"/>
    </w:pPr>
    <w:rPr>
      <w:rFonts w:cs="Times New Roman" w:eastAsia="Times New Roman"/>
      <w:sz w:val="20"/>
      <w:szCs w:val="20"/>
      <w:lang w:eastAsia="hr-HR"/>
    </w:rPr>
  </w:style>
  <w:style w:customStyle="1" w:styleId="xl68" w:type="paragraph">
    <w:name w:val="xl68"/>
    <w:basedOn w:val="Normal"/>
    <w:rsid w:val="0025799A"/>
    <w:pPr>
      <w:pBdr>
        <w:top w:color="A6A6A6" w:space="0" w:sz="4" w:val="single"/>
        <w:left w:color="A6A6A6" w:space="0" w:sz="4" w:val="single"/>
        <w:bottom w:color="A6A6A6" w:space="0" w:sz="4" w:val="single"/>
        <w:right w:color="A6A6A6" w:space="0" w:sz="4" w:val="single"/>
      </w:pBdr>
      <w:spacing w:after="100" w:afterAutospacing="1" w:before="100" w:beforeAutospacing="1"/>
    </w:pPr>
    <w:rPr>
      <w:rFonts w:cs="Times New Roman" w:eastAsia="Times New Roman"/>
      <w:sz w:val="20"/>
      <w:szCs w:val="20"/>
      <w:lang w:eastAsia="hr-HR"/>
    </w:rPr>
  </w:style>
  <w:style w:customStyle="1" w:styleId="xl69" w:type="paragraph">
    <w:name w:val="xl69"/>
    <w:basedOn w:val="Normal"/>
    <w:rsid w:val="0025799A"/>
    <w:pPr>
      <w:pBdr>
        <w:top w:color="A6A6A6" w:space="0" w:sz="4" w:val="single"/>
        <w:left w:color="A6A6A6" w:space="0" w:sz="4" w:val="single"/>
        <w:bottom w:color="A6A6A6" w:space="0" w:sz="4" w:val="single"/>
        <w:right w:color="A6A6A6" w:space="0" w:sz="4" w:val="single"/>
      </w:pBdr>
      <w:spacing w:after="100" w:afterAutospacing="1" w:before="100" w:beforeAutospacing="1"/>
    </w:pPr>
    <w:rPr>
      <w:rFonts w:cs="Times New Roman" w:eastAsia="Times New Roman"/>
      <w:sz w:val="20"/>
      <w:szCs w:val="20"/>
      <w:lang w:eastAsia="hr-HR"/>
    </w:rPr>
  </w:style>
  <w:style w:customStyle="1" w:styleId="xl70" w:type="paragraph">
    <w:name w:val="xl70"/>
    <w:basedOn w:val="Normal"/>
    <w:rsid w:val="0025799A"/>
    <w:pPr>
      <w:pBdr>
        <w:top w:color="A6A6A6" w:space="0" w:sz="4" w:val="single"/>
        <w:left w:color="A6A6A6" w:space="0" w:sz="4" w:val="single"/>
        <w:bottom w:color="A6A6A6" w:space="0" w:sz="4" w:val="single"/>
        <w:right w:color="A6A6A6" w:space="0" w:sz="4" w:val="single"/>
      </w:pBdr>
      <w:shd w:color="auto" w:fill="F2F2F2" w:val="clear"/>
      <w:spacing w:after="100" w:afterAutospacing="1" w:before="100" w:beforeAutospacing="1"/>
    </w:pPr>
    <w:rPr>
      <w:rFonts w:cs="Times New Roman" w:eastAsia="Times New Roman"/>
      <w:sz w:val="20"/>
      <w:szCs w:val="20"/>
      <w:lang w:eastAsia="hr-HR"/>
    </w:rPr>
  </w:style>
  <w:style w:customStyle="1" w:styleId="font5" w:type="paragraph">
    <w:name w:val="font5"/>
    <w:basedOn w:val="Normal"/>
    <w:rsid w:val="0025799A"/>
    <w:pPr>
      <w:spacing w:after="100" w:afterAutospacing="1" w:before="100" w:beforeAutospacing="1"/>
    </w:pPr>
    <w:rPr>
      <w:rFonts w:cs="Times New Roman" w:eastAsia="Times New Roman"/>
      <w:color w:val="000000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2503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St-500/2017-5</izvorni_sadrzaj>
    <derivirana_varijabla naziv="DomainObject.Oznaka_1">St-500/2017-5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</izvorni_sadrzaj>
    <derivirana_varijabla naziv="DomainObject.Predmet.Broj_1">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St-500/2017</izvorni_sadrzaj>
    <derivirana_varijabla naziv="DomainObject.Predmet.OznakaBroj_1">St-500/2017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Ponovo u rad St-1319/2016</izvorni_sadrzaj>
    <derivirana_varijabla naziv="DomainObject.Predmet.PrimjedbaSuca_1">Ponovo u rad St-1319/2016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VRT društvo s ograničenom odgovornošću za proizvodnju, sjemenarstvo, trgovinu i usluge</izvorni_sadrzaj>
    <derivirana_varijabla naziv="DomainObject.Predmet.StrankaFormated_1">  VRT društvo s ograničenom odgovornošću za proizvodnju, sjemenarstvo, trgovinu i usluge</derivirana_varijabla>
  </DomainObject.Predmet.StrankaFormated>
  <DomainObject.Predmet.StrankaFormatedOIB>
    <izvorni_sadrzaj>  VRT društvo s ograničenom odgovornošću za proizvodnju, sjemenarstvo, trgovinu i usluge, OIB 68416812428</izvorni_sadrzaj>
    <derivirana_varijabla naziv="DomainObject.Predmet.StrankaFormatedOIB_1">  VRT društvo s ograničenom odgovornošću za proizvodnju, sjemenarstvo, trgovinu i usluge, OIB 68416812428</derivirana_varijabla>
  </DomainObject.Predmet.StrankaFormatedOIB>
  <DomainObject.Predmet.StrankaFormatedWithAdress>
    <izvorni_sadrzaj> VRT društvo s ograničenom odgovornošću za proizvodnju, sjemenarstvo, trgovinu i usluge, Matice Hrvatske 4/I, 43000 Bjelovar</izvorni_sadrzaj>
    <derivirana_varijabla naziv="DomainObject.Predmet.StrankaFormatedWithAdress_1"> VRT društvo s ograničenom odgovornošću za proizvodnju, sjemenarstvo, trgovinu i usluge, Matice Hrvatske 4/I, 43000 Bjelovar</derivirana_varijabla>
  </DomainObject.Predmet.StrankaFormatedWithAdress>
  <DomainObject.Predmet.StrankaFormatedWithAdressOIB>
    <izvorni_sadrzaj> VRT društvo s ograničenom odgovornošću za proizvodnju, sjemenarstvo, trgovinu i usluge, OIB 68416812428, Matice Hrvatske 4/I, 43000 Bjelovar</izvorni_sadrzaj>
    <derivirana_varijabla naziv="DomainObject.Predmet.StrankaFormatedWithAdressOIB_1"> VRT društvo s ograničenom odgovornošću za proizvodnju, sjemenarstvo, trgovinu i usluge, OIB 68416812428, Matice Hrvatske 4/I, 43000 Bjelovar</derivirana_varijabla>
  </DomainObject.Predmet.StrankaFormatedWithAdressOIB>
  <DomainObject.Predmet.StrankaWithAdress>
    <izvorni_sadrzaj>VRT društvo s ograničenom odgovornošću za proizvodnju, sjemenarstvo, trgovinu i usluge Matice Hrvatske 4/I,43000 Bjelovar</izvorni_sadrzaj>
    <derivirana_varijabla naziv="DomainObject.Predmet.StrankaWithAdress_1">VRT društvo s ograničenom odgovornošću za proizvodnju, sjemenarstvo, trgovinu i usluge Matice Hrvatske 4/I,43000 Bjelovar</derivirana_varijabla>
  </DomainObject.Predmet.StrankaWithAdress>
  <DomainObject.Predmet.StrankaWithAdressOIB>
    <izvorni_sadrzaj>VRT društvo s ograničenom odgovornošću za proizvodnju, sjemenarstvo, trgovinu i usluge, OIB 68416812428, Matice Hrvatske 4/I,43000 Bjelovar</izvorni_sadrzaj>
    <derivirana_varijabla naziv="DomainObject.Predmet.StrankaWithAdressOIB_1">VRT društvo s ograničenom odgovornošću za proizvodnju, sjemenarstvo, trgovinu i usluge, OIB 68416812428, Matice Hrvatske 4/I,43000 Bjelovar</derivirana_varijabla>
  </DomainObject.Predmet.StrankaWithAdressOIB>
  <DomainObject.Predmet.StrankaNazivFormated>
    <izvorni_sadrzaj>VRT društvo s ograničenom odgovornošću za proizvodnju, sjemenarstvo, trgovinu i usluge</izvorni_sadrzaj>
    <derivirana_varijabla naziv="DomainObject.Predmet.StrankaNazivFormated_1">VRT društvo s ograničenom odgovornošću za proizvodnju, sjemenarstvo, trgovinu i usluge</derivirana_varijabla>
  </DomainObject.Predmet.StrankaNazivFormated>
  <DomainObject.Predmet.StrankaNazivFormatedOIB>
    <izvorni_sadrzaj>VRT društvo s ograničenom odgovornošću za proizvodnju, sjemenarstvo, trgovinu i usluge, OIB 68416812428</izvorni_sadrzaj>
    <derivirana_varijabla naziv="DomainObject.Predmet.StrankaNazivFormatedOIB_1">VRT društvo s ograničenom odgovornošću za proizvodnju, sjemenarstvo, trgovinu i usluge, OIB 68416812428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VRT društvo s ograničenom odgovornošću za proizvodnju, sjemenarstvo, trgovinu i usluge</item>
    </izvorni_sadrzaj>
    <derivirana_varijabla naziv="DomainObject.Predmet.StrankaListFormated_1">
      <item>VRT društvo s ograničenom odgovornošću za proizvodnju, sjemenarstvo, trgovinu i usluge</item>
    </derivirana_varijabla>
  </DomainObject.Predmet.StrankaListFormated>
  <DomainObject.Predmet.StrankaListFormatedOIB>
    <izvorni_sadrzaj>
      <item>VRT društvo s ograničenom odgovornošću za proizvodnju, sjemenarstvo, trgovinu i usluge, OIB 68416812428</item>
    </izvorni_sadrzaj>
    <derivirana_varijabla naziv="DomainObject.Predmet.StrankaListFormatedOIB_1">
      <item>VRT društvo s ograničenom odgovornošću za proizvodnju, sjemenarstvo, trgovinu i usluge, OIB 68416812428</item>
    </derivirana_varijabla>
  </DomainObject.Predmet.StrankaListFormatedOIB>
  <DomainObject.Predmet.StrankaListFormatedWithAdress>
    <izvorni_sadrzaj>
      <item>VRT društvo s ograničenom odgovornošću za proizvodnju, sjemenarstvo, trgovinu i usluge, Matice Hrvatske 4/I, 43000 Bjelovar</item>
    </izvorni_sadrzaj>
    <derivirana_varijabla naziv="DomainObject.Predmet.StrankaListFormatedWithAdress_1">
      <item>VRT društvo s ograničenom odgovornošću za proizvodnju, sjemenarstvo, trgovinu i usluge, Matice Hrvatske 4/I, 43000 Bjelovar</item>
    </derivirana_varijabla>
  </DomainObject.Predmet.StrankaListFormatedWithAdress>
  <DomainObject.Predmet.StrankaListFormatedWithAdressOIB>
    <izvorni_sadrzaj>
      <item>VRT društvo s ograničenom odgovornošću za proizvodnju, sjemenarstvo, trgovinu i usluge, OIB 68416812428, Matice Hrvatske 4/I, 43000 Bjelovar</item>
    </izvorni_sadrzaj>
    <derivirana_varijabla naziv="DomainObject.Predmet.StrankaListFormatedWithAdressOIB_1">
      <item>VRT društvo s ograničenom odgovornošću za proizvodnju, sjemenarstvo, trgovinu i usluge, OIB 68416812428, Matice Hrvatske 4/I, 43000 Bjelovar</item>
    </derivirana_varijabla>
  </DomainObject.Predmet.StrankaListFormatedWithAdressOIB>
  <DomainObject.Predmet.StrankaListNazivFormated>
    <izvorni_sadrzaj>
      <item>VRT društvo s ograničenom odgovornošću za proizvodnju, sjemenarstvo, trgovinu i usluge</item>
    </izvorni_sadrzaj>
    <derivirana_varijabla naziv="DomainObject.Predmet.StrankaListNazivFormated_1">
      <item>VRT društvo s ograničenom odgovornošću za proizvodnju, sjemenarstvo, trgovinu i usluge</item>
    </derivirana_varijabla>
  </DomainObject.Predmet.StrankaListNazivFormated>
  <DomainObject.Predmet.StrankaListNazivFormatedOIB>
    <izvorni_sadrzaj>
      <item>VRT društvo s ograničenom odgovornošću za proizvodnju, sjemenarstvo, trgovinu i usluge, OIB 68416812428</item>
    </izvorni_sadrzaj>
    <derivirana_varijabla naziv="DomainObject.Predmet.StrankaListNazivFormatedOIB_1">
      <item>VRT društvo s ograničenom odgovornošću za proizvodnju, sjemenarstvo, trgovinu i usluge, OIB 68416812428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Odvj. PAVAO MRKONJIĆ</item>
      <item>MIRKO ŽABJAČAN, vl. poljopr. gospodarstva</item>
      <item>ZOU Jovan Doneski i dr.</item>
      <item>ZOU Ivan Župan i Melita Babić</item>
      <item>ŽDO U BJELOVARU</item>
    </izvorni_sadrzaj>
    <derivirana_varijabla naziv="DomainObject.Predmet.OstaliListFormated_1">
      <item>Odvj. PAVAO MRKONJIĆ</item>
      <item>MIRKO ŽABJAČAN, vl. poljopr. gospodarstva</item>
      <item>ZOU Jovan Doneski i dr.</item>
      <item>ZOU Ivan Župan i Melita Babić</item>
      <item>ŽDO U BJELOVARU</item>
    </derivirana_varijabla>
  </DomainObject.Predmet.OstaliListFormated>
  <DomainObject.Predmet.OstaliListFormatedOIB>
    <izvorni_sadrzaj>
      <item>Odvj. PAVAO MRKONJIĆ</item>
      <item>MIRKO ŽABJAČAN, vl. poljopr. gospodarstva, OIB 46563191680</item>
      <item>ZOU Jovan Doneski i dr., OIB 61194838942</item>
      <item>ZOU Ivan Župan i Melita Babić, OIB </item>
      <item>ŽDO U BJELOVARU</item>
    </izvorni_sadrzaj>
    <derivirana_varijabla naziv="DomainObject.Predmet.OstaliListFormatedOIB_1">
      <item>Odvj. PAVAO MRKONJIĆ</item>
      <item>MIRKO ŽABJAČAN, vl. poljopr. gospodarstva, OIB 46563191680</item>
      <item>ZOU Jovan Doneski i dr., OIB 61194838942</item>
      <item>ZOU Ivan Župan i Melita Babić, OIB </item>
      <item>ŽDO U BJELOVARU</item>
    </derivirana_varijabla>
  </DomainObject.Predmet.OstaliListFormatedOIB>
  <DomainObject.Predmet.OstaliListFormatedWithAdress>
    <izvorni_sadrzaj>
      <item>Odvj. PAVAO MRKONJIĆ, Ante Topić Mimare 24, 10000 Zagreb</item>
      <item>MIRKO ŽABJAČAN, vl. poljopr. gospodarstva, Sasovac 12, 43270 Sasovac</item>
      <item>ZOU Jovan Doneski i dr., Vladimira Nazora 19 b/I, 43280 Garešnica</item>
      <item>ZOU Ivan Župan i Melita Babić, Teslina 10, 10000 Zagreb</item>
      <item>ŽDO U BJELOVARU</item>
    </izvorni_sadrzaj>
    <derivirana_varijabla naziv="DomainObject.Predmet.OstaliListFormatedWithAdress_1">
      <item>Odvj. PAVAO MRKONJIĆ, Ante Topić Mimare 24, 10000 Zagreb</item>
      <item>MIRKO ŽABJAČAN, vl. poljopr. gospodarstva, Sasovac 12, 43270 Sasovac</item>
      <item>ZOU Jovan Doneski i dr., Vladimira Nazora 19 b/I, 43280 Garešnica</item>
      <item>ZOU Ivan Župan i Melita Babić, Teslina 10, 10000 Zagreb</item>
      <item>ŽDO U BJELOVARU</item>
    </derivirana_varijabla>
  </DomainObject.Predmet.OstaliListFormatedWithAdress>
  <DomainObject.Predmet.OstaliListFormatedWithAdressOIB>
    <izvorni_sadrzaj>
      <item>Odvj. PAVAO MRKONJIĆ, Ante Topić Mimare 24, 10000 Zagreb</item>
      <item>MIRKO ŽABJAČAN, vl. poljopr. gospodarstva, OIB 46563191680, Sasovac 12, 43270 Sasovac</item>
      <item>ZOU Jovan Doneski i dr., OIB 61194838942, Vladimira Nazora 19 b/I, 43280 Garešnica</item>
      <item>ZOU Ivan Župan i Melita Babić, OIB , Teslina 10, 10000 Zagreb</item>
      <item>ŽDO U BJELOVARU</item>
    </izvorni_sadrzaj>
    <derivirana_varijabla naziv="DomainObject.Predmet.OstaliListFormatedWithAdressOIB_1">
      <item>Odvj. PAVAO MRKONJIĆ, Ante Topić Mimare 24, 10000 Zagreb</item>
      <item>MIRKO ŽABJAČAN, vl. poljopr. gospodarstva, OIB 46563191680, Sasovac 12, 43270 Sasovac</item>
      <item>ZOU Jovan Doneski i dr., OIB 61194838942, Vladimira Nazora 19 b/I, 43280 Garešnica</item>
      <item>ZOU Ivan Župan i Melita Babić, OIB , Teslina 10, 10000 Zagreb</item>
      <item>ŽDO U BJELOVARU</item>
    </derivirana_varijabla>
  </DomainObject.Predmet.OstaliListFormatedWithAdressOIB>
  <DomainObject.Predmet.OstaliListNazivFormated>
    <izvorni_sadrzaj>
      <item>Odvj. PAVAO MRKONJIĆ</item>
      <item>MIRKO ŽABJAČAN, vl. poljopr. gospodarstva</item>
      <item>ZOU Jovan Doneski i dr.</item>
      <item>ZOU Ivan Župan i Melita Babić</item>
      <item>ŽDO U BJELOVARU</item>
    </izvorni_sadrzaj>
    <derivirana_varijabla naziv="DomainObject.Predmet.OstaliListNazivFormated_1">
      <item>Odvj. PAVAO MRKONJIĆ</item>
      <item>MIRKO ŽABJAČAN, vl. poljopr. gospodarstva</item>
      <item>ZOU Jovan Doneski i dr.</item>
      <item>ZOU Ivan Župan i Melita Babić</item>
      <item>ŽDO U BJELOVARU</item>
    </derivirana_varijabla>
  </DomainObject.Predmet.OstaliListNazivFormated>
  <DomainObject.Predmet.OstaliListNazivFormatedOIB>
    <izvorni_sadrzaj>
      <item>Odvj. PAVAO MRKONJIĆ</item>
      <item>MIRKO ŽABJAČAN, vl. poljopr. gospodarstva, OIB 46563191680</item>
      <item>ZOU Jovan Doneski i dr., OIB 61194838942</item>
      <item>ZOU Ivan Župan i Melita Babić, OIB </item>
      <item>ŽDO U BJELOVARU</item>
    </izvorni_sadrzaj>
    <derivirana_varijabla naziv="DomainObject.Predmet.OstaliListNazivFormatedOIB_1">
      <item>Odvj. PAVAO MRKONJIĆ</item>
      <item>MIRKO ŽABJAČAN, vl. poljopr. gospodarstva, OIB 46563191680</item>
      <item>ZOU Jovan Doneski i dr., OIB 61194838942</item>
      <item>ZOU Ivan Župan i Melita Babić, OIB </item>
      <item>ŽDO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>St-500/2017-5</izvorni_sadrzaj>
    <derivirana_varijabla naziv="DomainObject.PoslovniBrojDokumenta_1">St-500/2017-5</derivirana_varijabla>
  </DomainObject.PoslovniBrojDokumenta>
  <DomainObject.Predmet.StrankaIDrugi>
    <izvorni_sadrzaj>VRT društvo s ograničenom odgovornošću za proizvodnju, sjemenarstvo, trgovinu i usluge</izvorni_sadrzaj>
    <derivirana_varijabla naziv="DomainObject.Predmet.StrankaIDrugi_1">VRT društvo s ograničenom odgovornošću za proizvodnju, sjemenarstvo,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VRT društvo s ograničenom odgovornošću za proizvodnju, sjemenarstvo, trgovinu i usluge, OIB 68416812428, Matice Hrvatske 4/I, 43000 Bjelovar</izvorni_sadrzaj>
    <derivirana_varijabla naziv="DomainObject.Predmet.StrankaIDrugiAdressOIB_1">VRT društvo s ograničenom odgovornošću za proizvodnju, sjemenarstvo, trgovinu i usluge, OIB 68416812428, Matice Hrvatske 4/I,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VRT društvo s ograničenom odgovornošću za proizvodnju, sjemenarstvo, trgovinu i usluge</item>
      <item>Odvj. PAVAO MRKONJIĆ</item>
      <item>MIRKO ŽABJAČAN, vl. poljopr. gospodarstva</item>
      <item>ZOU Jovan Doneski i dr.</item>
      <item>ZOU Ivan Župan i Melita Babić</item>
      <item>ŽDO U BJELOVARU</item>
    </izvorni_sadrzaj>
    <derivirana_varijabla naziv="DomainObject.Predmet.SudioniciListNaziv_1">
      <item>VRT društvo s ograničenom odgovornošću za proizvodnju, sjemenarstvo, trgovinu i usluge</item>
      <item>Odvj. PAVAO MRKONJIĆ</item>
      <item>MIRKO ŽABJAČAN, vl. poljopr. gospodarstva</item>
      <item>ZOU Jovan Doneski i dr.</item>
      <item>ZOU Ivan Župan i Melita Babić</item>
      <item>ŽDO U BJELOVARU</item>
    </derivirana_varijabla>
  </DomainObject.Predmet.SudioniciListNaziv>
  <DomainObject.Predmet.SudioniciListAdressOIB>
    <izvorni_sadrzaj>
      <item>VRT društvo s ograničenom odgovornošću za proizvodnju, sjemenarstvo, trgovinu i usluge, OIB 68416812428, Matice Hrvatske 4/I,43000 Bjelovar</item>
      <item>Odvj. PAVAO MRKONJIĆ, Ante Topić Mimare 24,10000 Zagreb</item>
      <item>MIRKO ŽABJAČAN, vl. poljopr. gospodarstva, OIB 46563191680, Sasovac 12,43270 Sasovac</item>
      <item>ZOU Jovan Doneski i dr., OIB 61194838942, Vladimira Nazora 19 b/I,43280 Garešnica</item>
      <item>ZOU Ivan Župan i Melita Babić, OIB , Teslina 10,10000 Zagreb</item>
      <item>ŽDO U BJELOVARU</item>
    </izvorni_sadrzaj>
    <derivirana_varijabla naziv="DomainObject.Predmet.SudioniciListAdressOIB_1">
      <item>VRT društvo s ograničenom odgovornošću za proizvodnju, sjemenarstvo, trgovinu i usluge, OIB 68416812428, Matice Hrvatske 4/I,43000 Bjelovar</item>
      <item>Odvj. PAVAO MRKONJIĆ, Ante Topić Mimare 24,10000 Zagreb</item>
      <item>MIRKO ŽABJAČAN, vl. poljopr. gospodarstva, OIB 46563191680, Sasovac 12,43270 Sasovac</item>
      <item>ZOU Jovan Doneski i dr., OIB 61194838942, Vladimira Nazora 19 b/I,43280 Garešnica</item>
      <item>ZOU Ivan Župan i Melita Babić, OIB , Teslina 10,10000 Zagreb</item>
      <item>ŽDO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229857-2E1F-4B91-80A9-D4D8ED823F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32</properties:Pages>
  <properties:Words>10237</properties:Words>
  <properties:Characters>62878</properties:Characters>
  <properties:Lines>6646</properties:Lines>
  <properties:Paragraphs>3443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74449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2017-09-26T09:29:00Z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32</vt:i4>
  </prop:property>
  <prop:property name="Naslov" pid="5" fmtid="{D5CDD505-2E9C-101B-9397-08002B2CF9AE}">
    <vt:lpwstr>St-500/2017-5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