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cf31" w14:paraId="3b9cf31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St-348/16-16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  <w:t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EKO-MT j.d.o.o. za trgovinu, proizvodnju i usluge, OIB: 02154827124 sa sjedištem u Ruđera Boškovića 7, Hrašćica,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9A0F1B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18. listopada 2016. u 13,30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9A0F1B" w:rsidP="009A0F1B" w:rsidR="009A0F1B">
      <w:pPr>
        <w:spacing w:lineRule="auto" w:line="240" w:after="0"/>
        <w:jc w:val="both"/>
      </w:pPr>
      <w:r>
        <w:t>- direktor dužnika Siniša Lakatoš, Hrašćica, Ruđera Boškovića 7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lastRenderedPageBreak/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Budući da na ročište zakazano za 1. rujna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SUTKINJA</w:t>
      </w: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Melita Poljanec Bubaš</w:t>
      </w:r>
      <w:r w:rsidR="00D46112">
        <w:t>, v.r.</w:t>
      </w:r>
    </w:p>
    <w:p w:rsidRDefault="00D46112" w:rsidP="009A0F1B" w:rsidR="00D4611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 xml:space="preserve"> 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9A0F1B" w:rsidP="009A0F1B" w:rsidR="009A0F1B">
      <w:pPr>
        <w:spacing w:lineRule="auto" w:line="240" w:after="0"/>
        <w:jc w:val="both"/>
      </w:pPr>
      <w:r>
        <w:t>- predlagatelj FINANCIJSKA AGENCIJA, Podružnica Varaždin, Augusta Cesarca 2</w:t>
      </w:r>
    </w:p>
    <w:p w:rsidRDefault="009A0F1B" w:rsidP="009A0F1B" w:rsidR="009A0F1B">
      <w:pPr>
        <w:spacing w:lineRule="auto" w:line="240" w:after="0"/>
        <w:jc w:val="both"/>
      </w:pPr>
      <w:r>
        <w:t>- dužnik EKO-MT j.d.o.o. za trgovinu, proizvodnju i usluge, Ruđera Boškovića 7, Hrašćica</w:t>
      </w:r>
    </w:p>
    <w:p w:rsidRDefault="009A0F1B" w:rsidP="009A0F1B" w:rsidR="009A0F1B">
      <w:pPr>
        <w:spacing w:lineRule="auto" w:line="240" w:after="0"/>
        <w:jc w:val="both"/>
      </w:pPr>
      <w:r>
        <w:t>- direktor dužnika Siniša Lakatoš, Hrašćica, Ruđera Boškovića 7 putem djelatnika PU Varaždinske</w:t>
      </w:r>
    </w:p>
    <w:p w:rsidRDefault="009A0F1B" w:rsidP="009A0F1B" w:rsidR="009A0F1B">
      <w:pPr>
        <w:spacing w:lineRule="auto" w:line="240" w:after="0"/>
        <w:jc w:val="both"/>
      </w:pPr>
      <w:r>
        <w:t xml:space="preserve">- stečajna e-Oglasna ploča 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AE3" w:rsidP="009A0F1B" w:rsidR="00C33AE3">
      <w:pPr>
        <w:spacing w:lineRule="auto" w:line="240" w:after="0"/>
      </w:pPr>
      <w:r>
        <w:separator/>
      </w:r>
    </w:p>
  </w:endnote>
  <w:endnote w:id="0" w:type="continuationSeparator">
    <w:p w:rsidRDefault="00C33AE3" w:rsidP="009A0F1B" w:rsidR="00C33A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AE3" w:rsidP="009A0F1B" w:rsidR="00C33AE3">
      <w:pPr>
        <w:spacing w:lineRule="auto" w:line="240" w:after="0"/>
      </w:pPr>
      <w:r>
        <w:separator/>
      </w:r>
    </w:p>
  </w:footnote>
  <w:footnote w:id="0" w:type="continuationSeparator">
    <w:p w:rsidRDefault="00C33AE3" w:rsidP="009A0F1B" w:rsidR="00C33A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5D0">
          <w:rPr>
            <w:noProof/>
          </w:rPr>
          <w:t>2</w:t>
        </w:r>
        <w:r>
          <w:fldChar w:fldCharType="end"/>
        </w:r>
      </w:p>
    </w:sdtContent>
  </w:sdt>
  <w:p w:rsidRDefault="009A0F1B" w:rsidP="009A0F1B" w:rsidR="009A0F1B">
    <w:pPr>
      <w:pStyle w:val="Zaglavlje"/>
      <w:jc w:val="right"/>
    </w:pPr>
    <w:r>
      <w:t>Poslovni broj: 2 St-348/16-16</w:t>
    </w:r>
  </w:p>
  <w:p w:rsidRDefault="009A0F1B" w:rsidR="009A0F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50452D"/>
    <w:rsid w:val="009A0F1B"/>
    <w:rsid w:val="00B10620"/>
    <w:rsid w:val="00C33AE3"/>
    <w:rsid w:val="00D46112"/>
    <w:rsid w:val="00DD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5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5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5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5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5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5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5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5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EKO-MT j.d.o.o. za trgovinu, proizvodnju i usluge</izvorni_sadrzaj>
    <derivirana_varijabla naziv="DomainObject.Predmet.ProtustrankaFormated_1">  EKO-MT j.d.o.o. za trgovinu, proizvodnju i usluge</derivirana_varijabla>
  </DomainObject.Predmet.ProtustrankaFormated>
  <DomainObject.Predmet.ProtustrankaFormatedOIB>
    <izvorni_sadrzaj>  EKO-MT j.d.o.o. za trgovinu, proizvodnju i usluge, OIB 02154827124</izvorni_sadrzaj>
    <derivirana_varijabla naziv="DomainObject.Predmet.ProtustrankaFormatedOIB_1">  EKO-MT j.d.o.o. za trgovinu, proizvodnju i usluge, OIB 02154827124</derivirana_varijabla>
  </DomainObject.Predmet.ProtustrankaFormatedOIB>
  <DomainObject.Predmet.ProtustrankaFormatedWithAdress>
    <izvorni_sadrzaj> EKO-MT j.d.o.o. za trgovinu, proizvodnju i usluge, Ruđera Boškovića 7, 42000 Hrašćica</izvorni_sadrzaj>
    <derivirana_varijabla naziv="DomainObject.Predmet.ProtustrankaFormatedWithAdress_1"> EKO-MT j.d.o.o. za trgovinu, proizvodnju i usluge, Ruđera Boškovića 7, 42000 Hrašćica</derivirana_varijabla>
  </DomainObject.Predmet.ProtustrankaFormatedWithAdress>
  <DomainObject.Predmet.ProtustrankaFormatedWithAdressOIB>
    <izvorni_sadrzaj> EKO-MT j.d.o.o. za trgovinu, proizvodnju i usluge, OIB 02154827124, Ruđera Boškovića 7, 42000 Hrašćica</izvorni_sadrzaj>
    <derivirana_varijabla naziv="DomainObject.Predmet.ProtustrankaFormatedWithAdressOIB_1"> EKO-MT j.d.o.o. za trgovinu, proizvodnju i usluge, OIB 02154827124, Ruđera Boškovića 7, 42000 Hrašćica</derivirana_varijabla>
  </DomainObject.Predmet.ProtustrankaFormatedWithAdressOIB>
  <DomainObject.Predmet.ProtustrankaWithAdress>
    <izvorni_sadrzaj>EKO-MT j.d.o.o. za trgovinu, proizvodnju i usluge Ruđera Boškovića 7, 42000 Hrašćica</izvorni_sadrzaj>
    <derivirana_varijabla naziv="DomainObject.Predmet.ProtustrankaWithAdress_1">EKO-MT j.d.o.o. za trgovinu, proizvodnju i usluge Ruđera Boškovića 7, 42000 Hrašćica</derivirana_varijabla>
  </DomainObject.Predmet.ProtustrankaWithAdress>
  <DomainObject.Predmet.ProtustrankaWithAdressOIB>
    <izvorni_sadrzaj>EKO-MT j.d.o.o. za trgovinu, proizvodnju i usluge, OIB 02154827124, Ruđera Boškovića 7, 42000 Hrašćica</izvorni_sadrzaj>
    <derivirana_varijabla naziv="DomainObject.Predmet.ProtustrankaWithAdressOIB_1">EKO-MT j.d.o.o. za trgovinu, proizvodnju i usluge, OIB 02154827124, Ruđera Boškovića 7, 42000 Hrašćica</derivirana_varijabla>
  </DomainObject.Predmet.ProtustrankaWithAdressOIB>
  <DomainObject.Predmet.ProtustrankaNazivFormated>
    <izvorni_sadrzaj>EKO-MT j.d.o.o. za trgovinu, proizvodnju i usluge</izvorni_sadrzaj>
    <derivirana_varijabla naziv="DomainObject.Predmet.ProtustrankaNazivFormated_1">EKO-MT j.d.o.o. za trgovinu, proizvodnju i usluge</derivirana_varijabla>
  </DomainObject.Predmet.ProtustrankaNazivFormated>
  <DomainObject.Predmet.ProtustrankaNazivFormatedOIB>
    <izvorni_sadrzaj>EKO-MT j.d.o.o. za trgovinu, proizvodnju i usluge, OIB 02154827124</izvorni_sadrzaj>
    <derivirana_varijabla naziv="DomainObject.Predmet.ProtustrankaNazivFormatedOIB_1">EKO-MT j.d.o.o. za trgovinu, proizvodnju i usluge, OIB 02154827124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26263.90</izvorni_sadrzaj>
    <derivirana_varijabla naziv="DomainObject.Predmet.TrenutnaVrijednost_1">26263.90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EKO-MT j.d.o.o. za trgovinu, proizvodnju i usluge</item>
    </izvorni_sadrzaj>
    <derivirana_varijabla naziv="DomainObject.Predmet.ProtuStrankaListFormated_1">
      <item>EKO-MT j.d.o.o. za trgovinu, proizvodnju i usluge</item>
    </derivirana_varijabla>
  </DomainObject.Predmet.ProtuStrankaListFormated>
  <DomainObject.Predmet.ProtuStrankaListFormatedOIB>
    <izvorni_sadrzaj>
      <item>EKO-MT j.d.o.o. za trgovinu, proizvodnju i usluge, OIB 02154827124</item>
    </izvorni_sadrzaj>
    <derivirana_varijabla naziv="DomainObject.Predmet.ProtuStrankaListFormatedOIB_1">
      <item>EKO-MT j.d.o.o. za trgovinu, proizvodnju i usluge, OIB 02154827124</item>
    </derivirana_varijabla>
  </DomainObject.Predmet.ProtuStrankaListFormatedOIB>
  <DomainObject.Predmet.ProtuStrankaListFormatedWithAdress>
    <izvorni_sadrzaj>
      <item>EKO-MT j.d.o.o. za trgovinu, proizvodnju i usluge, Ruđera Boškovića 7, 42000 Hrašćica</item>
    </izvorni_sadrzaj>
    <derivirana_varijabla naziv="DomainObject.Predmet.ProtuStrankaListFormatedWithAdress_1">
      <item>EKO-MT j.d.o.o. za trgovinu, proizvodnju i usluge, Ruđera Boškovića 7, 42000 Hrašćica</item>
    </derivirana_varijabla>
  </DomainObject.Predmet.ProtuStrankaListFormatedWithAdress>
  <DomainObject.Predmet.ProtuStrankaListFormatedWithAdressOIB>
    <izvorni_sadrzaj>
      <item>EKO-MT j.d.o.o. za trgovinu, proizvodnju i usluge, OIB 02154827124, Ruđera Boškovića 7, 42000 Hrašćica</item>
    </izvorni_sadrzaj>
    <derivirana_varijabla naziv="DomainObject.Predmet.ProtuStrankaListFormatedWithAdressOIB_1">
      <item>EKO-MT j.d.o.o. za trgovinu, proizvodnju i usluge, OIB 02154827124, Ruđera Boškovića 7, 42000 Hrašćica</item>
    </derivirana_varijabla>
  </DomainObject.Predmet.ProtuStrankaListFormatedWithAdressOIB>
  <DomainObject.Predmet.ProtuStrankaListNazivFormated>
    <izvorni_sadrzaj>
      <item>EKO-MT j.d.o.o. za trgovinu, proizvodnju i usluge</item>
    </izvorni_sadrzaj>
    <derivirana_varijabla naziv="DomainObject.Predmet.ProtuStrankaListNazivFormated_1">
      <item>EKO-MT j.d.o.o. za trgovinu, proizvodnju i usluge</item>
    </derivirana_varijabla>
  </DomainObject.Predmet.ProtuStrankaListNazivFormated>
  <DomainObject.Predmet.ProtuStrankaListNazivFormatedOIB>
    <izvorni_sadrzaj>
      <item>EKO-MT j.d.o.o. za trgovinu, proizvodnju i usluge, OIB 02154827124</item>
    </izvorni_sadrzaj>
    <derivirana_varijabla naziv="DomainObject.Predmet.ProtuStrankaListNazivFormatedOIB_1">
      <item>EKO-MT j.d.o.o. za trgovinu, proizvodnju i usluge, OIB 02154827124</item>
    </derivirana_varijabla>
  </DomainObject.Predmet.ProtuStrankaListNazivFormatedOIB>
  <DomainObject.Predmet.OstaliListFormated>
    <izvorni_sadrzaj>
      <item>Sudski registar</item>
      <item>Siniša Lakatoš</item>
    </izvorni_sadrzaj>
    <derivirana_varijabla naziv="DomainObject.Predmet.OstaliListFormated_1">
      <item>Sudski registar</item>
      <item>Siniša Lakatoš</item>
    </derivirana_varijabla>
  </DomainObject.Predmet.OstaliListFormated>
  <DomainObject.Predmet.OstaliListFormatedOIB>
    <izvorni_sadrzaj>
      <item>Sudski registar</item>
      <item>Siniša Lakatoš, OIB 54552587594</item>
    </izvorni_sadrzaj>
    <derivirana_varijabla naziv="DomainObject.Predmet.OstaliListFormatedOIB_1">
      <item>Sudski registar</item>
      <item>Siniša Lakatoš, OIB 54552587594</item>
    </derivirana_varijabla>
  </DomainObject.Predmet.OstaliListFormatedOIB>
  <DomainObject.Predmet.OstaliListFormatedWithAdress>
    <izvorni_sadrzaj>
      <item>Sudski registar</item>
      <item>Siniša Lakatoš, Ruđera Boškovića 7, 42000 Hrašćica</item>
    </izvorni_sadrzaj>
    <derivirana_varijabla naziv="DomainObject.Predmet.OstaliListFormatedWithAdress_1">
      <item>Sudski registar</item>
      <item>Siniša Lakatoš, Ruđera Boškovića 7, 42000 Hrašćica</item>
    </derivirana_varijabla>
  </DomainObject.Predmet.OstaliListFormatedWithAdress>
  <DomainObject.Predmet.OstaliListFormatedWithAdressOIB>
    <izvorni_sadrzaj>
      <item>Sudski registar</item>
      <item>Siniša Lakatoš, OIB 54552587594, Ruđera Boškovića 7, 42000 Hrašćica</item>
    </izvorni_sadrzaj>
    <derivirana_varijabla naziv="DomainObject.Predmet.OstaliListFormatedWithAdressOIB_1">
      <item>Sudski registar</item>
      <item>Siniša Lakatoš, OIB 54552587594, Ruđera Boškovića 7, 42000 Hrašćica</item>
    </derivirana_varijabla>
  </DomainObject.Predmet.OstaliListFormatedWithAdressOIB>
  <DomainObject.Predmet.OstaliListNazivFormated>
    <izvorni_sadrzaj>
      <item>Sudski registar</item>
      <item>Siniša Lakatoš</item>
    </izvorni_sadrzaj>
    <derivirana_varijabla naziv="DomainObject.Predmet.OstaliListNazivFormated_1">
      <item>Sudski registar</item>
      <item>Siniša Lakatoš</item>
    </derivirana_varijabla>
  </DomainObject.Predmet.OstaliListNazivFormated>
  <DomainObject.Predmet.OstaliListNazivFormatedOIB>
    <izvorni_sadrzaj>
      <item>Sudski registar</item>
      <item>Siniša Lakatoš, OIB 54552587594</item>
    </izvorni_sadrzaj>
    <derivirana_varijabla naziv="DomainObject.Predmet.OstaliListNazivFormatedOIB_1">
      <item>Sudski registar</item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EKO-MT j.d.o.o. za trgovinu, proizvodnju i usluge</izvorni_sadrzaj>
    <derivirana_varijabla naziv="DomainObject.Predmet.ProtustrankaIDrugi_1">EKO-MT j.d.o.o.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EKO-MT j.d.o.o. za trgovinu, proizvodnju i usluge, OIB 02154827124, Ruđera Boškovića 7, 42000 Hrašćica</izvorni_sadrzaj>
    <derivirana_varijabla naziv="DomainObject.Predmet.ProtustrankaIDrugiAdressOIB_1">EKO-MT j.d.o.o. za trgovinu, proizvodnju i usluge, OIB 02154827124,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EKO-MT j.d.o.o. za trgovinu, proizvodnju i usluge</item>
      <item>Sudski registar</item>
      <item>Siniša Lakatoš</item>
    </izvorni_sadrzaj>
    <derivirana_varijabla naziv="DomainObject.Predmet.SudioniciListNaziv_1">
      <item>Financijska agencija</item>
      <item>EKO-MT j.d.o.o. za trgovinu, proizvodnju i usluge</item>
      <item>Sudski registar</item>
      <item>Siniša Lakatoš</item>
    </derivirana_varijabla>
  </DomainObject.Predmet.SudioniciListNaziv>
  <DomainObject.Predmet.SudioniciListAdressOIB>
    <izvorni_sadrzaj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izvorni_sadrzaj>
    <derivirana_varijabla naziv="DomainObject.Predmet.SudioniciListAdressOIB_1"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02154827124</item>
      <item>, OIB null</item>
      <item>, OIB 54552587594</item>
    </izvorni_sadrzaj>
    <derivirana_varijabla naziv="DomainObject.Predmet.SudioniciListNazivOIB_1">
      <item>, OIB 85821130368</item>
      <item>, OIB 02154827124</item>
      <item>, OIB null</item>
      <item>, OIB 54552587594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1911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2016-09-20T08:18:00Z</dcterms:created>
  <dc:creator>Marko Makaj</dc:creator>
  <cp:lastModifiedBy>Marko Makaj</cp:lastModifiedBy>
  <cp:lastPrinted>2016-09-20T08:22:00Z</cp:lastPrinted>
  <dcterms:modified xmlns:xsi="http://www.w3.org/2001/XMLSchema-instance" xsi:type="dcterms:W3CDTF">2016-09-20T08:23:00Z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