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daf" w14:paraId="fc9ada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8752D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28752D">
        <w:t xml:space="preserve">prijedloga Republike Hrvatske, Ministarstva Financija, Porezne uprave, Područnog ureda Sjeverna Hrvatska, </w:t>
      </w:r>
      <w:r w:rsidR="007E0FAF">
        <w:t xml:space="preserve">za </w:t>
      </w:r>
      <w:r w:rsidR="0028752D">
        <w:t>otvaranje</w:t>
      </w:r>
      <w:r w:rsidR="007E0FAF">
        <w:t xml:space="preserve"> stečajnog postupka protiv dužnika ŽIGA &amp; ŽIGA d.o.o., Đurđevac, Đure Basaričeka 45, OIB: 98960052908,</w:t>
      </w:r>
      <w:r w:rsidR="0028752D">
        <w:rPr>
          <w:rFonts w:cs="Times New Roman"/>
        </w:rPr>
        <w:t xml:space="preserve"> 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28752D" w:rsidP="0028752D" w:rsidR="0028752D" w:rsidRPr="0028752D">
      <w:pPr>
        <w:suppressAutoHyphens w:val="false"/>
        <w:ind w:firstLine="709"/>
        <w:jc w:val="both"/>
      </w:pPr>
      <w:r w:rsidRPr="00FE0CB8">
        <w:t>Pozivaju se osobe koje imaju pravni interes za provedbom ovog stečajnog postupka nad stečajnim dužnikom</w:t>
      </w:r>
      <w:r w:rsidRPr="0028752D">
        <w:t xml:space="preserve"> ŽIGA &amp; ŽIGA d.o.o., Đurđevac, Đure Basaričeka 45, OIB: 98960052908</w:t>
      </w:r>
      <w:r w:rsidRPr="00FE0CB8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St-670/15,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DBC" w:rsidP="00BA0147" w:rsidR="00621DBC">
      <w:r>
        <w:separator/>
      </w:r>
    </w:p>
  </w:endnote>
  <w:endnote w:id="0" w:type="continuationSeparator">
    <w:p w:rsidRDefault="00621DBC" w:rsidP="00BA0147" w:rsidR="00621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DBC" w:rsidP="00BA0147" w:rsidR="00621DBC">
      <w:r>
        <w:separator/>
      </w:r>
    </w:p>
  </w:footnote>
  <w:footnote w:id="0" w:type="continuationSeparator">
    <w:p w:rsidRDefault="00621DBC" w:rsidP="00BA0147" w:rsidR="00621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752D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7E0FAF">
      <w:t>670/15-9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7E0FAF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06949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06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06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ŽIGA &amp; ŽIGA trgovina i ugostiteljstvo d.o.o.</izvorni_sadrzaj>
    <derivirana_varijabla naziv="DomainObject.Predmet.ProtustrankaFormated_1">  ŽIGA &amp; ŽIGA trgovina i ugostiteljstvo d.o.o.</derivirana_varijabla>
  </DomainObject.Predmet.ProtustrankaFormated>
  <DomainObject.Predmet.ProtustrankaFormatedOIB>
    <izvorni_sadrzaj>  ŽIGA &amp; ŽIGA trgovina i ugostiteljstvo d.o.o., OIB 98960052908</izvorni_sadrzaj>
    <derivirana_varijabla naziv="DomainObject.Predmet.ProtustrankaFormatedOIB_1">  ŽIGA &amp; ŽIGA trgovina i ugostiteljstvo d.o.o., OIB 98960052908</derivirana_varijabla>
  </DomainObject.Predmet.ProtustrankaFormatedOIB>
  <DomainObject.Predmet.ProtustrankaFormatedWithAdress>
    <izvorni_sadrzaj> ŽIGA &amp; ŽIGA trgovina i ugostiteljstvo d.o.o., Đure Basaričeka 45, 48350 Đurđevac</izvorni_sadrzaj>
    <derivirana_varijabla naziv="DomainObject.Predmet.ProtustrankaFormatedWithAdress_1"> ŽIGA &amp; ŽIGA trgovina i ugostiteljstvo d.o.o., Đure Basaričeka 45, 48350 Đurđevac</derivirana_varijabla>
  </DomainObject.Predmet.ProtustrankaFormatedWithAdress>
  <DomainObject.Predmet.ProtustrankaFormatedWithAdressOIB>
    <izvorni_sadrzaj> ŽIGA &amp; ŽIGA trgovina i ugostiteljstvo d.o.o., OIB 98960052908, Đure Basaričeka 45, 48350 Đurđevac</izvorni_sadrzaj>
    <derivirana_varijabla naziv="DomainObject.Predmet.ProtustrankaFormatedWithAdressOIB_1"> ŽIGA &amp; ŽIGA trgovina i ugostiteljstvo d.o.o., OIB 98960052908, Đure Basaričeka 45, 48350 Đurđevac</derivirana_varijabla>
  </DomainObject.Predmet.ProtustrankaFormatedWithAdressOIB>
  <DomainObject.Predmet.ProtustrankaWithAdress>
    <izvorni_sadrzaj>ŽIGA &amp; ŽIGA trgovina i ugostiteljstvo d.o.o. Đure Basaričeka 45, 48350 Đurđevac</izvorni_sadrzaj>
    <derivirana_varijabla naziv="DomainObject.Predmet.ProtustrankaWithAdress_1">ŽIGA &amp; ŽIGA trgovina i ugostiteljstvo d.o.o. Đure Basaričeka 45, 48350 Đurđevac</derivirana_varijabla>
  </DomainObject.Predmet.ProtustrankaWithAdress>
  <DomainObject.Predmet.ProtustrankaWithAdressOIB>
    <izvorni_sadrzaj>ŽIGA &amp; ŽIGA trgovina i ugostiteljstvo d.o.o., OIB 98960052908, Đure Basaričeka 45, 48350 Đurđevac</izvorni_sadrzaj>
    <derivirana_varijabla naziv="DomainObject.Predmet.ProtustrankaWithAdressOIB_1">ŽIGA &amp; ŽIGA trgovina i ugostiteljstvo d.o.o., OIB 98960052908, Đure Basaričeka 45, 48350 Đurđevac</derivirana_varijabla>
  </DomainObject.Predmet.ProtustrankaWithAdressOIB>
  <DomainObject.Predmet.ProtustrankaNazivFormated>
    <izvorni_sadrzaj>ŽIGA &amp; ŽIGA trgovina i ugostiteljstvo d.o.o.</izvorni_sadrzaj>
    <derivirana_varijabla naziv="DomainObject.Predmet.ProtustrankaNazivFormated_1">ŽIGA &amp; ŽIGA trgovina i ugostiteljstvo d.o.o.</derivirana_varijabla>
  </DomainObject.Predmet.ProtustrankaNazivFormated>
  <DomainObject.Predmet.ProtustrankaNazivFormatedOIB>
    <izvorni_sadrzaj>ŽIGA &amp; ŽIGA trgovina i ugostiteljstvo d.o.o., OIB 98960052908</izvorni_sadrzaj>
    <derivirana_varijabla naziv="DomainObject.Predmet.ProtustrankaNazivFormatedOIB_1">ŽIGA &amp; ŽIGA trgovina i ugostiteljstvo d.o.o., OIB 98960052908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488935.00</izvorni_sadrzaj>
    <derivirana_varijabla naziv="DomainObject.Predmet.TrenutnaVrijednost_1">488935.00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ŽIGA &amp; ŽIGA trgovina i ugostiteljstvo d.o.o.</item>
    </izvorni_sadrzaj>
    <derivirana_varijabla naziv="DomainObject.Predmet.ProtuStrankaListFormated_1">
      <item>ŽIGA &amp; ŽIGA trgovina i ugostiteljstvo d.o.o.</item>
    </derivirana_varijabla>
  </DomainObject.Predmet.ProtuStrankaListFormated>
  <DomainObject.Predmet.ProtuStrankaListFormatedOIB>
    <izvorni_sadrzaj>
      <item>ŽIGA &amp; ŽIGA trgovina i ugostiteljstvo d.o.o., OIB 98960052908</item>
    </izvorni_sadrzaj>
    <derivirana_varijabla naziv="DomainObject.Predmet.ProtuStrankaListFormatedOIB_1">
      <item>ŽIGA &amp; ŽIGA trgovina i ugostiteljstvo d.o.o., OIB 98960052908</item>
    </derivirana_varijabla>
  </DomainObject.Predmet.ProtuStrankaListFormatedOIB>
  <DomainObject.Predmet.ProtuStrankaListFormatedWithAdress>
    <izvorni_sadrzaj>
      <item>ŽIGA &amp; ŽIGA trgovina i ugostiteljstvo d.o.o., Đure Basaričeka 45, 48350 Đurđevac</item>
    </izvorni_sadrzaj>
    <derivirana_varijabla naziv="DomainObject.Predmet.ProtuStrankaListFormatedWithAdress_1">
      <item>ŽIGA &amp; ŽIGA trgovina i ugostiteljstvo d.o.o., Đure Basaričeka 45, 48350 Đurđevac</item>
    </derivirana_varijabla>
  </DomainObject.Predmet.ProtuStrankaListFormatedWithAdress>
  <DomainObject.Predmet.ProtuStrankaListFormatedWithAdressOIB>
    <izvorni_sadrzaj>
      <item>ŽIGA &amp; ŽIGA trgovina i ugostiteljstvo d.o.o., OIB 98960052908, Đure Basaričeka 45, 48350 Đurđevac</item>
    </izvorni_sadrzaj>
    <derivirana_varijabla naziv="DomainObject.Predmet.ProtuStrankaListFormatedWithAdressOIB_1">
      <item>ŽIGA &amp; ŽIGA trgovina i ugostiteljstvo d.o.o., OIB 98960052908, Đure Basaričeka 45, 48350 Đurđevac</item>
    </derivirana_varijabla>
  </DomainObject.Predmet.ProtuStrankaListFormatedWithAdressOIB>
  <DomainObject.Predmet.ProtuStrankaListNazivFormated>
    <izvorni_sadrzaj>
      <item>ŽIGA &amp; ŽIGA trgovina i ugostiteljstvo d.o.o.</item>
    </izvorni_sadrzaj>
    <derivirana_varijabla naziv="DomainObject.Predmet.ProtuStrankaListNazivFormated_1">
      <item>ŽIGA &amp; ŽIGA trgovina i ugostiteljstvo d.o.o.</item>
    </derivirana_varijabla>
  </DomainObject.Predmet.ProtuStrankaListNazivFormated>
  <DomainObject.Predmet.ProtuStrankaListNazivFormatedOIB>
    <izvorni_sadrzaj>
      <item>ŽIGA &amp; ŽIGA trgovina i ugostiteljstvo d.o.o., OIB 98960052908</item>
    </izvorni_sadrzaj>
    <derivirana_varijabla naziv="DomainObject.Predmet.ProtuStrankaListNazivFormatedOIB_1">
      <item>ŽIGA &amp; ŽIGA trgovina i ugostiteljstvo d.o.o., OIB 98960052908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 Varaždin</item>
      <item>Županijsko državno odvjetništvo u Varaždinu</item>
      <item>Ivana Crnjaković</item>
    </izvorni_sadrzaj>
    <derivirana_varijabla naziv="DomainObject.Predmet.OstaliListFormated_1">
      <item>E-oglasna ploča</item>
      <item>Sudski registar, Trgovački sud u Varaždinu</item>
      <item>Porezna uprava Varaždin</item>
      <item>Županijsko državno odvjetništvo u Varaždinu</item>
      <item>Ivana Crnjaković</item>
    </derivirana_varijabla>
  </DomainObject.Predmet.OstaliListFormated>
  <DomainObject.Predmet.OstaliListFormatedOIB>
    <izvorni_sadrzaj>
      <item>E-oglasna ploča</item>
      <item>Sudski registar, Trgovački sud u Varaždinu</item>
      <item>Porezna uprava Varaždin</item>
      <item>Županijsko državno odvjetništvo u Varaždinu</item>
      <item>Ivana Crnjaković, OIB 90595766725</item>
    </izvorni_sadrzaj>
    <derivirana_varijabla naziv="DomainObject.Predmet.OstaliListFormatedOIB_1">
      <item>E-oglasna ploča</item>
      <item>Sudski registar, Trgovački sud u Varaždinu</item>
      <item>Porezna uprava Varaždin</item>
      <item>Županijsko državno odvjetništvo u Varaždinu</item>
      <item>Ivana Crnjaković, OIB 90595766725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 Varaždin</item>
      <item>Županijsko državno odvjetništvo u Varaždinu</item>
      <item>Ivana Crnjaković, Križevačka Cesta 79 B, 43000 Bjelovar</item>
    </izvorni_sadrzaj>
    <derivirana_varijabla naziv="DomainObject.Predmet.OstaliListFormatedWithAdress_1">
      <item>E-oglasna ploča</item>
      <item>Sudski registar, Trgovački sud u Varaždinu</item>
      <item>Porezna uprava Varaždin</item>
      <item>Županijsko državno odvjetništvo u Varaždinu</item>
      <item>Ivana Crnjaković, Križevačka Cesta 79 B, 43000 Bjelovar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 Varaždin</item>
      <item>Županijsko državno odvjetništvo u Varaždinu</item>
      <item>Ivana Crnjaković, OIB 90595766725, Križevačka Cesta 79 B, 43000 Bjelovar</item>
    </izvorni_sadrzaj>
    <derivirana_varijabla naziv="DomainObject.Predmet.OstaliListFormatedWithAdressOIB_1">
      <item>E-oglasna ploča</item>
      <item>Sudski registar, Trgovački sud u Varaždinu</item>
      <item>Porezna uprava Varaždin</item>
      <item>Županijsko državno odvjetništvo u Varaždinu</item>
      <item>Ivana Crnjaković, OIB 90595766725, Križevačka Cesta 79 B, 43000 Bjelovar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 Varaždin</item>
      <item>Županijsko državno odvjetništvo u Varaždinu</item>
      <item>Ivana Crnjaković</item>
    </izvorni_sadrzaj>
    <derivirana_varijabla naziv="DomainObject.Predmet.OstaliListNazivFormated_1">
      <item>E-oglasna ploča</item>
      <item>Sudski registar, Trgovački sud u Varaždinu</item>
      <item>Porezna uprava Varaždin</item>
      <item>Županijsko državno odvjetništvo u Varaždinu</item>
      <item>Ivana Crnjaković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 Varaždin</item>
      <item>Županijsko državno odvjetništvo u Varaždinu</item>
      <item>Ivana Crnjaković, OIB 90595766725</item>
    </izvorni_sadrzaj>
    <derivirana_varijabla naziv="DomainObject.Predmet.OstaliListNazivFormatedOIB_1">
      <item>E-oglasna ploča</item>
      <item>Sudski registar, Trgovački sud u Varaždinu</item>
      <item>Porezna uprava Varaždin</item>
      <item>Županijsko državno odvjetništvo u Varaždinu</item>
      <item>Ivana Crnjaković, OIB 90595766725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ŽIGA &amp; ŽIGA trgovina i ugostiteljstvo d.o.o.</izvorni_sadrzaj>
    <derivirana_varijabla naziv="DomainObject.Predmet.ProtustrankaIDrugi_1">ŽIGA &amp; ŽIGA trgovina i ugostiteljstvo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ŽIGA &amp; ŽIGA trgovina i ugostiteljstvo d.o.o., OIB 98960052908, Đure Basaričeka 45, 48350 Đurđevac</izvorni_sadrzaj>
    <derivirana_varijabla naziv="DomainObject.Predmet.ProtustrankaIDrugiAdressOIB_1">ŽIGA &amp; ŽIGA trgovina i ugostiteljstvo d.o.o., OIB 98960052908,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St-670/2015-6</izvorni_sadrzaj>
    <derivirana_varijabla naziv="DomainObject.Predmet.OdlukaRjesenje.Oznaka_1">St-670/2015-6</derivirana_varijabla>
  </DomainObject.Predmet.OdlukaRjesenje.Oznaka>
  <DomainObject.Predmet.SudioniciListNaziv>
    <izvorni_sadrzaj>
      <item>Financijska agencija</item>
      <item>ŽIGA &amp; ŽIGA trgovina i ugostiteljstvo d.o.o.</item>
      <item>E-oglasna ploča</item>
      <item>Sudski registar, Trgovački sud u Varaždinu</item>
      <item>Porezna uprava Varaždin</item>
      <item>Županijsko državno odvjetništvo u Varaždinu</item>
      <item>Ivana Crnjaković</item>
    </izvorni_sadrzaj>
    <derivirana_varijabla naziv="DomainObject.Predmet.SudioniciListNaziv_1">
      <item>Financijska agencija</item>
      <item>ŽIGA &amp; ŽIGA trgovina i ugostiteljstvo d.o.o.</item>
      <item>E-oglasna ploča</item>
      <item>Sudski registar, Trgovački sud u Varaždinu</item>
      <item>Porezna uprava Varaždin</item>
      <item>Županijsko državno odvjetništvo u Varaždinu</item>
      <item>Ivana Crnjaković</item>
    </derivirana_varijabla>
  </DomainObject.Predmet.SudioniciListNaziv>
  <DomainObject.Predmet.SudioniciListAdressOIB>
    <izvorni_sadrzaj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  <item>Porezna uprava Varaždin</item>
      <item>Županijsko državno odvjetništvo u Varaždinu</item>
      <item>Ivana Crnjaković, OIB 90595766725, Križevačka Cesta 79 B,43000 Bjelovar</item>
    </izvorni_sadrzaj>
    <derivirana_varijabla naziv="DomainObject.Predmet.SudioniciListAdressOIB_1">
      <item>Financijska agencija, OIB 85821130368, A. Cesarca 2,42000 Varaždin</item>
      <item>ŽIGA &amp; ŽIGA trgovina i ugostiteljstvo d.o.o., OIB 98960052908, Đure Basaričeka 45,48350 Đurđevac</item>
      <item>E-oglasna ploča</item>
      <item>Sudski registar, Trgovački sud u Varaždinu</item>
      <item>Porezna uprava Varaždin</item>
      <item>Županijsko državno odvjetništvo u Varaždinu</item>
      <item>Ivana Crnjaković, OIB 90595766725, Križevačka Cesta 79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98960052908</item>
      <item>, OIB null</item>
      <item>, OIB null</item>
      <item>, OIB null</item>
      <item>, OIB null</item>
      <item>, OIB 90595766725</item>
    </izvorni_sadrzaj>
    <derivirana_varijabla naziv="DomainObject.Predmet.SudioniciListNazivOIB_1">
      <item>, OIB 85821130368</item>
      <item>, OIB 98960052908</item>
      <item>, OIB null</item>
      <item>, OIB null</item>
      <item>, OIB null</item>
      <item>, OIB null</item>
      <item>, OIB 90595766725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AB2EF-C420-4FB6-9160-302D6E2EB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1513</properties:Characters>
  <properties:Lines>50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2016-09-16T10:05:00Z</cp:lastPrinted>
  <dcterms:modified xmlns:xsi="http://www.w3.org/2001/XMLSchema-instance" xsi:type="dcterms:W3CDTF">2016-09-16T10:06:00Z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