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9a5f" w14:paraId="59f9a5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1C1127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C1127">
              <w:rPr>
                <w:noProof/>
              </w:rPr>
              <w:t>677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939B3">
        <w:t xml:space="preserve">BAT ENTERPRISES j.d.o.o. za prijevoz, OIB: 10805516637, </w:t>
      </w:r>
      <w:proofErr w:type="spellStart"/>
      <w:r w:rsidR="00D939B3">
        <w:t>Podstrana</w:t>
      </w:r>
      <w:proofErr w:type="spellEnd"/>
      <w:r w:rsidR="00D939B3">
        <w:t xml:space="preserve">, </w:t>
      </w:r>
      <w:proofErr w:type="spellStart"/>
      <w:r w:rsidR="00D939B3">
        <w:t>Grljevačka</w:t>
      </w:r>
      <w:proofErr w:type="spellEnd"/>
      <w:r w:rsidR="00D939B3">
        <w:t xml:space="preserve"> cesta 81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939B3" w:rsidRPr="00D939B3">
        <w:t xml:space="preserve">BAT ENTERPRISES j.d.o.o. za prijevoz, OIB: 10805516637, </w:t>
      </w:r>
      <w:proofErr w:type="spellStart"/>
      <w:r w:rsidR="00D939B3" w:rsidRPr="00D939B3">
        <w:t>Podstrana</w:t>
      </w:r>
      <w:proofErr w:type="spellEnd"/>
      <w:r w:rsidR="00D939B3" w:rsidRPr="00D939B3">
        <w:t xml:space="preserve">, </w:t>
      </w:r>
      <w:proofErr w:type="spellStart"/>
      <w:r w:rsidR="00D939B3" w:rsidRPr="00D939B3">
        <w:t>Grljevačka</w:t>
      </w:r>
      <w:proofErr w:type="spellEnd"/>
      <w:r w:rsidR="00D939B3" w:rsidRPr="00D939B3">
        <w:t xml:space="preserve"> cesta 81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74A75">
        <w:t>3</w:t>
      </w:r>
      <w:r w:rsidR="00D939B3">
        <w:t>1. kolovoza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939B3">
        <w:t>82.884,19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63A9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27F2E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74A75"/>
    <w:rsid w:val="00D939B3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 ENTERPRISES j.d.o.o. za prijevoz</izvorni_sadrzaj>
    <derivirana_varijabla naziv="DomainObject.Predmet.ProtustrankaFormated_1">  BAT ENTERPRISES j.d.o.o. za prijevoz</derivirana_varijabla>
  </DomainObject.Predmet.ProtustrankaFormated>
  <DomainObject.Predmet.ProtustrankaFormatedOIB>
    <izvorni_sadrzaj>  BAT ENTERPRISES j.d.o.o. za prijevoz, OIB 10805516637</izvorni_sadrzaj>
    <derivirana_varijabla naziv="DomainObject.Predmet.ProtustrankaFormatedOIB_1">  BAT ENTERPRISES j.d.o.o. za prijevoz, OIB 10805516637</derivirana_varijabla>
  </DomainObject.Predmet.ProtustrankaFormatedOIB>
  <DomainObject.Predmet.ProtustrankaFormatedWithAdress>
    <izvorni_sadrzaj> BAT ENTERPRISES j.d.o.o. za prijevoz, Grljevačka cesta 81, 21311 Podstrana</izvorni_sadrzaj>
    <derivirana_varijabla naziv="DomainObject.Predmet.ProtustrankaFormatedWithAdress_1"> BAT ENTERPRISES j.d.o.o. za prijevoz, Grljevačka cesta 81, 21311 Podstrana</derivirana_varijabla>
  </DomainObject.Predmet.ProtustrankaFormatedWithAdress>
  <DomainObject.Predmet.ProtustrankaFormatedWithAdressOIB>
    <izvorni_sadrzaj> BAT ENTERPRISES j.d.o.o. za prijevoz, OIB 10805516637, Grljevačka cesta 81, 21311 Podstrana</izvorni_sadrzaj>
    <derivirana_varijabla naziv="DomainObject.Predmet.ProtustrankaFormatedWithAdressOIB_1"> BAT ENTERPRISES j.d.o.o. za prijevoz, OIB 10805516637, Grljevačka cesta 81, 21311 Podstrana</derivirana_varijabla>
  </DomainObject.Predmet.ProtustrankaFormatedWithAdressOIB>
  <DomainObject.Predmet.ProtustrankaWithAdress>
    <izvorni_sadrzaj>BAT ENTERPRISES j.d.o.o. za prijevoz Grljevačka cesta 81, 21311 Podstrana</izvorni_sadrzaj>
    <derivirana_varijabla naziv="DomainObject.Predmet.ProtustrankaWithAdress_1">BAT ENTERPRISES j.d.o.o. za prijevoz Grljevačka cesta 81, 21311 Podstrana</derivirana_varijabla>
  </DomainObject.Predmet.ProtustrankaWithAdress>
  <DomainObject.Predmet.ProtustrankaWithAdressOIB>
    <izvorni_sadrzaj>BAT ENTERPRISES j.d.o.o. za prijevoz, OIB 10805516637, Grljevačka cesta 81, 21311 Podstrana</izvorni_sadrzaj>
    <derivirana_varijabla naziv="DomainObject.Predmet.ProtustrankaWithAdressOIB_1">BAT ENTERPRISES j.d.o.o. za prijevoz, OIB 10805516637, Grljevačka cesta 81, 21311 Podstrana</derivirana_varijabla>
  </DomainObject.Predmet.ProtustrankaWithAdressOIB>
  <DomainObject.Predmet.ProtustrankaNazivFormated>
    <izvorni_sadrzaj>BAT ENTERPRISES j.d.o.o. za prijevoz</izvorni_sadrzaj>
    <derivirana_varijabla naziv="DomainObject.Predmet.ProtustrankaNazivFormated_1">BAT ENTERPRISES j.d.o.o. za prijevoz</derivirana_varijabla>
  </DomainObject.Predmet.ProtustrankaNazivFormated>
  <DomainObject.Predmet.ProtustrankaNazivFormatedOIB>
    <izvorni_sadrzaj>BAT ENTERPRISES j.d.o.o. za prijevoz, OIB 10805516637</izvorni_sadrzaj>
    <derivirana_varijabla naziv="DomainObject.Predmet.ProtustrankaNazivFormatedOIB_1">BAT ENTERPRISES j.d.o.o. za prijevoz, OIB 10805516637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82884.19</izvorni_sadrzaj>
    <derivirana_varijabla naziv="DomainObject.Predmet.TrenutnaVrijednost_1">82884.19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BAT ENTERPRISES j.d.o.o. za prijevoz</item>
    </izvorni_sadrzaj>
    <derivirana_varijabla naziv="DomainObject.Predmet.ProtuStrankaListFormated_1">
      <item>BAT ENTERPRISES j.d.o.o. za prijevoz</item>
    </derivirana_varijabla>
  </DomainObject.Predmet.ProtuStrankaListFormated>
  <DomainObject.Predmet.ProtuStrankaListFormatedOIB>
    <izvorni_sadrzaj>
      <item>BAT ENTERPRISES j.d.o.o. za prijevoz, OIB 10805516637</item>
    </izvorni_sadrzaj>
    <derivirana_varijabla naziv="DomainObject.Predmet.ProtuStrankaListFormatedOIB_1">
      <item>BAT ENTERPRISES j.d.o.o. za prijevoz, OIB 10805516637</item>
    </derivirana_varijabla>
  </DomainObject.Predmet.ProtuStrankaListFormatedOIB>
  <DomainObject.Predmet.ProtuStrankaListFormatedWithAdress>
    <izvorni_sadrzaj>
      <item>BAT ENTERPRISES j.d.o.o. za prijevoz, Grljevačka cesta 81, 21311 Podstrana</item>
    </izvorni_sadrzaj>
    <derivirana_varijabla naziv="DomainObject.Predmet.ProtuStrankaListFormatedWithAdress_1">
      <item>BAT ENTERPRISES j.d.o.o. za prijevoz, Grljevačka cesta 81, 21311 Podstrana</item>
    </derivirana_varijabla>
  </DomainObject.Predmet.ProtuStrankaListFormatedWithAdress>
  <DomainObject.Predmet.ProtuStrankaListFormatedWithAdressOIB>
    <izvorni_sadrzaj>
      <item>BAT ENTERPRISES j.d.o.o. za prijevoz, OIB 10805516637, Grljevačka cesta 81, 21311 Podstrana</item>
    </izvorni_sadrzaj>
    <derivirana_varijabla naziv="DomainObject.Predmet.ProtuStrankaListFormatedWithAdressOIB_1">
      <item>BAT ENTERPRISES j.d.o.o. za prijevoz, OIB 10805516637, Grljevačka cesta 81, 21311 Podstrana</item>
    </derivirana_varijabla>
  </DomainObject.Predmet.ProtuStrankaListFormatedWithAdressOIB>
  <DomainObject.Predmet.ProtuStrankaListNazivFormated>
    <izvorni_sadrzaj>
      <item>BAT ENTERPRISES j.d.o.o. za prijevoz</item>
    </izvorni_sadrzaj>
    <derivirana_varijabla naziv="DomainObject.Predmet.ProtuStrankaListNazivFormated_1">
      <item>BAT ENTERPRISES j.d.o.o. za prijevoz</item>
    </derivirana_varijabla>
  </DomainObject.Predmet.ProtuStrankaListNazivFormated>
  <DomainObject.Predmet.ProtuStrankaListNazivFormatedOIB>
    <izvorni_sadrzaj>
      <item>BAT ENTERPRISES j.d.o.o. za prijevoz, OIB 10805516637</item>
    </izvorni_sadrzaj>
    <derivirana_varijabla naziv="DomainObject.Predmet.ProtuStrankaListNazivFormatedOIB_1">
      <item>BAT ENTERPRISES j.d.o.o. za prijevoz, OIB 10805516637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BAT ENTERPRISES j.d.o.o. za prijevoz</izvorni_sadrzaj>
    <derivirana_varijabla naziv="DomainObject.Predmet.ProtustrankaIDrugi_1">BAT ENTERPRISES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BAT ENTERPRISES j.d.o.o. za prijevoz, OIB 10805516637, Grljevačka cesta 81, 21311 Podstrana</izvorni_sadrzaj>
    <derivirana_varijabla naziv="DomainObject.Predmet.ProtustrankaIDrugiAdressOIB_1">BAT ENTERPRISES j.d.o.o. za prijevoz, OIB 10805516637, Grljevačka cesta 81,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 ENTERPRISES j.d.o.o. za prijevoz</item>
      <item>FINANCIJSKA AGENCIJA, RC SPLIT</item>
    </izvorni_sadrzaj>
    <derivirana_varijabla naziv="DomainObject.Predmet.SudioniciListNaziv_1">
      <item>BAT ENTERPRISES j.d.o.o. za prijevoz</item>
      <item>FINANCIJSKA AGENCIJA, RC SPLIT</item>
    </derivirana_varijabla>
  </DomainObject.Predmet.SudioniciListNaziv>
  <DomainObject.Predmet.SudioniciListAdressOIB>
    <izvorni_sadrzaj>
      <item>BAT ENTERPRISES j.d.o.o. za prijevoz, OIB 10805516637, Grljevačka cesta 81,21311 Podstrana</item>
      <item>FINANCIJSKA AGENCIJA, RC SPLIT, OIB 85821130368, Mažuranićevo šetalište 24 b,21000 Split</item>
    </izvorni_sadrzaj>
    <derivirana_varijabla naziv="DomainObject.Predmet.SudioniciListAdressOIB_1">
      <item>BAT ENTERPRISES j.d.o.o. za prijevoz, OIB 10805516637, Grljevačka cesta 81,21311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10805516637</item>
      <item>, OIB 85821130368</item>
    </izvorni_sadrzaj>
    <derivirana_varijabla naziv="DomainObject.Predmet.SudioniciListNazivOIB_1">
      <item>, OIB 10805516637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A3D5A-EEEA-42F1-B315-1150D81CC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1878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2018-10-19T11:00:00Z</dcterms:created>
  <dc:creator>nmarkovic</dc:creator>
  <cp:lastModifiedBy>Željana Buzov</cp:lastModifiedBy>
  <cp:lastPrinted>2018-10-19T12:17:00Z</cp:lastPrinted>
  <dcterms:modified xmlns:xsi="http://www.w3.org/2001/XMLSchema-instance" xsi:type="dcterms:W3CDTF">2018-10-19T12:19:00Z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