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fa08" w14:paraId="19afa08" w:rsidRDefault="0087705A" w:rsidP="00170E7C" w:rsidR="0087705A" w:rsidRPr="009B1DB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67025" w:rsidR="00B5498B" w:rsidRPr="009B1DBA">
      <w:pPr>
        <w:rPr>
          <w:sz w:val="24"/>
          <w:szCs w:val="24"/>
        </w:rPr>
      </w:pPr>
      <w:r w:rsidRPr="009B1DBA"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9B1DBA">
      <w:pPr>
        <w:rPr>
          <w:sz w:val="24"/>
          <w:szCs w:val="24"/>
        </w:rPr>
      </w:pPr>
      <w:r w:rsidRPr="009B1DBA">
        <w:rPr>
          <w:sz w:val="24"/>
          <w:szCs w:val="24"/>
        </w:rPr>
        <w:t>REPUBLIKA HRVATSKA</w:t>
      </w:r>
    </w:p>
    <w:p w:rsidRDefault="0063316E" w:rsidP="0063316E" w:rsidR="0063316E" w:rsidRPr="009B1DBA">
      <w:pPr>
        <w:rPr>
          <w:sz w:val="24"/>
          <w:szCs w:val="24"/>
        </w:rPr>
      </w:pPr>
      <w:r w:rsidRPr="009B1DBA">
        <w:rPr>
          <w:sz w:val="24"/>
          <w:szCs w:val="24"/>
        </w:rPr>
        <w:t>Trgovački sud u Zagrebu</w:t>
      </w:r>
    </w:p>
    <w:p w:rsidRDefault="0063316E" w:rsidP="00FF6DA8" w:rsidR="009B1DBA">
      <w:pPr>
        <w:rPr>
          <w:sz w:val="24"/>
          <w:szCs w:val="24"/>
        </w:rPr>
      </w:pPr>
      <w:r w:rsidRPr="009B1DBA">
        <w:rPr>
          <w:sz w:val="24"/>
          <w:szCs w:val="24"/>
        </w:rPr>
        <w:t xml:space="preserve">Zagreb, Amruševa 2/II         </w:t>
      </w:r>
    </w:p>
    <w:p w:rsidRDefault="0063316E" w:rsidP="0063316E" w:rsidR="009B1DBA">
      <w:pPr>
        <w:rPr>
          <w:sz w:val="24"/>
          <w:szCs w:val="24"/>
        </w:rPr>
      </w:pPr>
      <w:r w:rsidRPr="009B1DBA">
        <w:rPr>
          <w:sz w:val="24"/>
          <w:szCs w:val="24"/>
        </w:rPr>
        <w:t xml:space="preserve">                                    </w:t>
      </w:r>
      <w:r w:rsidR="00B5498B" w:rsidRPr="009B1DBA">
        <w:rPr>
          <w:sz w:val="24"/>
          <w:szCs w:val="24"/>
        </w:rPr>
        <w:t xml:space="preserve">                           </w:t>
      </w:r>
      <w:r w:rsidRPr="009B1DBA">
        <w:rPr>
          <w:sz w:val="24"/>
          <w:szCs w:val="24"/>
        </w:rPr>
        <w:t xml:space="preserve"> </w:t>
      </w:r>
      <w:r w:rsidR="009B1DBA">
        <w:rPr>
          <w:sz w:val="24"/>
          <w:szCs w:val="24"/>
        </w:rPr>
        <w:tab/>
      </w:r>
      <w:r w:rsidR="009B1DBA">
        <w:rPr>
          <w:sz w:val="24"/>
          <w:szCs w:val="24"/>
        </w:rPr>
        <w:tab/>
      </w:r>
      <w:r w:rsidR="009B1DBA">
        <w:rPr>
          <w:sz w:val="24"/>
          <w:szCs w:val="24"/>
        </w:rPr>
        <w:tab/>
        <w:t xml:space="preserve">       </w:t>
      </w:r>
    </w:p>
    <w:p w:rsidRDefault="009B1DBA" w:rsidP="0063316E" w:rsidR="006B480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</w:p>
    <w:p w:rsidRDefault="006B4803" w:rsidP="006B4803" w:rsidR="0063316E" w:rsidRPr="009B1DB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5498B" w:rsidRPr="009B1DBA">
        <w:rPr>
          <w:sz w:val="24"/>
          <w:szCs w:val="24"/>
        </w:rPr>
        <w:t>R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E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P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U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B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L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I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K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A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 xml:space="preserve"> H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R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V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A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T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S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K</w:t>
      </w:r>
      <w:r w:rsidR="009B1DBA">
        <w:rPr>
          <w:sz w:val="24"/>
          <w:szCs w:val="24"/>
        </w:rPr>
        <w:t xml:space="preserve"> </w:t>
      </w:r>
      <w:r w:rsidR="00B5498B" w:rsidRPr="009B1DBA">
        <w:rPr>
          <w:sz w:val="24"/>
          <w:szCs w:val="24"/>
        </w:rPr>
        <w:t>A</w:t>
      </w:r>
    </w:p>
    <w:p w:rsidRDefault="0063316E" w:rsidP="0063316E" w:rsidR="0063316E" w:rsidRPr="009B1DBA">
      <w:pPr>
        <w:jc w:val="center"/>
        <w:rPr>
          <w:sz w:val="24"/>
          <w:szCs w:val="24"/>
        </w:rPr>
      </w:pPr>
      <w:r w:rsidRPr="009B1DBA">
        <w:rPr>
          <w:sz w:val="24"/>
          <w:szCs w:val="24"/>
        </w:rPr>
        <w:t>R J E Š E N J E</w:t>
      </w:r>
    </w:p>
    <w:p w:rsidRDefault="00F26693" w:rsidP="006B4803" w:rsidR="00F26693" w:rsidRPr="009B1DBA">
      <w:pPr>
        <w:rPr>
          <w:b/>
          <w:sz w:val="24"/>
          <w:szCs w:val="24"/>
        </w:rPr>
      </w:pPr>
    </w:p>
    <w:p w:rsidRDefault="005F2581" w:rsidP="005F2581" w:rsidR="005F2581" w:rsidRPr="009B1DBA">
      <w:pPr>
        <w:jc w:val="both"/>
        <w:rPr>
          <w:sz w:val="24"/>
          <w:szCs w:val="24"/>
        </w:rPr>
      </w:pPr>
      <w:r w:rsidRPr="009B1DBA">
        <w:rPr>
          <w:sz w:val="24"/>
          <w:szCs w:val="24"/>
          <w:lang w:val="pt-BR"/>
        </w:rPr>
        <w:t>Trgovački sud u Zagrebu, po sucu Nikoli Ribariću, u stečajnom predmetu nad dužnikom INOX DIZAJN d.o.o. u stečaju, Ježdovec, Ježdovec 13, OIB: 76201654985, nakon održanog ispitnog ročišta dana 27. ožujka 2019. godine, dana 27. ožujka 2019.</w:t>
      </w:r>
      <w:r w:rsidRPr="009B1DBA">
        <w:rPr>
          <w:sz w:val="24"/>
          <w:szCs w:val="24"/>
        </w:rPr>
        <w:t>,</w:t>
      </w:r>
    </w:p>
    <w:p w:rsidRDefault="001F04C3" w:rsidP="001F04C3" w:rsidR="001F04C3" w:rsidRPr="009B1DBA">
      <w:pPr>
        <w:jc w:val="both"/>
        <w:rPr>
          <w:sz w:val="24"/>
          <w:szCs w:val="24"/>
        </w:rPr>
      </w:pPr>
    </w:p>
    <w:p w:rsidRDefault="00170E7C" w:rsidP="00170E7C" w:rsidR="00170E7C" w:rsidRPr="009B1DBA">
      <w:pPr>
        <w:jc w:val="center"/>
        <w:rPr>
          <w:sz w:val="24"/>
          <w:szCs w:val="24"/>
        </w:rPr>
      </w:pPr>
      <w:r w:rsidRPr="009B1DBA">
        <w:rPr>
          <w:sz w:val="24"/>
          <w:szCs w:val="24"/>
        </w:rPr>
        <w:t>r i j e š i o  j e</w:t>
      </w:r>
    </w:p>
    <w:p w:rsidRDefault="00FF6DA8" w:rsidP="00B50E00" w:rsidR="00FF6DA8" w:rsidRPr="009B1DBA">
      <w:pPr>
        <w:rPr>
          <w:sz w:val="24"/>
          <w:szCs w:val="24"/>
        </w:rPr>
      </w:pPr>
    </w:p>
    <w:p w:rsidRDefault="005F2581" w:rsidP="005F2581" w:rsidR="005F2581" w:rsidRPr="009B1DB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9B1DBA">
        <w:rPr>
          <w:b/>
          <w:sz w:val="24"/>
          <w:szCs w:val="24"/>
        </w:rPr>
        <w:t>Utvrđene tražbine viših isplatnih redova:</w:t>
      </w:r>
    </w:p>
    <w:p w:rsidRDefault="005F2581" w:rsidP="005F2581" w:rsidR="005F2581" w:rsidRPr="009B1DBA">
      <w:pPr>
        <w:ind w:left="720"/>
        <w:jc w:val="both"/>
        <w:rPr>
          <w:b/>
          <w:sz w:val="24"/>
          <w:szCs w:val="24"/>
        </w:rPr>
      </w:pPr>
    </w:p>
    <w:p w:rsidRDefault="005F2581" w:rsidP="00B50E00" w:rsidR="005F2581" w:rsidRPr="009B1DBA">
      <w:pPr>
        <w:pStyle w:val="TableContents"/>
        <w:rPr>
          <w:rFonts w:cs="Times New Roman"/>
          <w:b/>
          <w:bCs/>
        </w:rPr>
      </w:pPr>
      <w:r w:rsidRPr="009B1DBA">
        <w:rPr>
          <w:rFonts w:cs="Times New Roman"/>
          <w:b/>
          <w:bCs/>
        </w:rPr>
        <w:t>Prvi viši isplatni red:</w:t>
      </w:r>
    </w:p>
    <w:p w:rsidRDefault="005F2581" w:rsidP="005F2581" w:rsidR="005F2581" w:rsidRPr="009B1DBA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dxa" w:w="9073"/>
        <w:tblInd w:type="dxa" w:w="-147"/>
        <w:tblLayout w:type="fixed"/>
        <w:tblLook w:val="04A0" w:noVBand="1" w:noHBand="0" w:lastColumn="0" w:firstColumn="1" w:lastRow="0" w:firstRow="1"/>
      </w:tblPr>
      <w:tblGrid>
        <w:gridCol w:w="822"/>
        <w:gridCol w:w="3856"/>
        <w:gridCol w:w="1843"/>
        <w:gridCol w:w="2552"/>
      </w:tblGrid>
      <w:tr w:rsidTr="00715918" w:rsidR="005F2581" w:rsidRPr="009B1DBA">
        <w:tc>
          <w:tcPr>
            <w:tcW w:type="dxa" w:w="822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R.br. broj</w:t>
            </w:r>
          </w:p>
        </w:tc>
        <w:tc>
          <w:tcPr>
            <w:tcW w:type="dxa" w:w="3856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Ime i</w:t>
            </w:r>
            <w:r w:rsidRPr="009B1DBA">
              <w:rPr>
                <w:b/>
                <w:sz w:val="24"/>
                <w:szCs w:val="24"/>
              </w:rPr>
              <w:t xml:space="preserve"> </w:t>
            </w:r>
            <w:r w:rsidRPr="009B1DBA">
              <w:rPr>
                <w:sz w:val="24"/>
                <w:szCs w:val="24"/>
              </w:rPr>
              <w:t>prezime/tvrtka  ili naziv vjerovnik</w:t>
            </w:r>
            <w:r w:rsidRPr="009B1DBA">
              <w:rPr>
                <w:b/>
                <w:sz w:val="24"/>
                <w:szCs w:val="24"/>
              </w:rPr>
              <w:t xml:space="preserve"> </w:t>
            </w:r>
            <w:r w:rsidRPr="009B1DBA">
              <w:rPr>
                <w:sz w:val="24"/>
                <w:szCs w:val="24"/>
              </w:rPr>
              <w:t>OIB</w:t>
            </w:r>
          </w:p>
        </w:tc>
        <w:tc>
          <w:tcPr>
            <w:tcW w:type="dxa" w:w="1843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Adresa/</w:t>
            </w: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sjedište vjerovnika</w:t>
            </w:r>
          </w:p>
        </w:tc>
        <w:tc>
          <w:tcPr>
            <w:tcW w:type="dxa" w:w="2552"/>
          </w:tcPr>
          <w:p w:rsidRDefault="005F2581" w:rsidP="009502CF" w:rsidR="005F2581" w:rsidRPr="009502CF">
            <w:pPr>
              <w:overflowPunct w:val="false"/>
              <w:autoSpaceDE w:val="false"/>
              <w:autoSpaceDN w:val="false"/>
              <w:adjustRightInd w:val="false"/>
              <w:spacing w:after="80" w:before="24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Iznos priznate tražbine (kn)</w:t>
            </w:r>
          </w:p>
        </w:tc>
      </w:tr>
      <w:tr w:rsidTr="00715918" w:rsidR="005F2581" w:rsidRPr="009B1DBA">
        <w:tc>
          <w:tcPr>
            <w:tcW w:type="dxa" w:w="82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1</w:t>
            </w:r>
            <w:r w:rsidR="009502CF">
              <w:rPr>
                <w:sz w:val="24"/>
                <w:szCs w:val="24"/>
              </w:rPr>
              <w:t>.</w:t>
            </w:r>
          </w:p>
        </w:tc>
        <w:tc>
          <w:tcPr>
            <w:tcW w:type="dxa" w:w="3856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REPUBLIKA HRVATSKA Ministarstvo financija, Porezna uprava, Područni ured Zagreb, zastupana po Županijskom državnom odvjetništvu u Zagrebu OIB 18683136487</w:t>
            </w:r>
          </w:p>
        </w:tc>
        <w:tc>
          <w:tcPr>
            <w:tcW w:type="dxa" w:w="1843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Zagreb, Boškovićeva 5</w:t>
            </w:r>
          </w:p>
        </w:tc>
        <w:tc>
          <w:tcPr>
            <w:tcW w:type="dxa" w:w="2552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15.714,60</w:t>
            </w:r>
          </w:p>
        </w:tc>
      </w:tr>
      <w:tr w:rsidTr="00715918" w:rsidR="005F2581" w:rsidRPr="009B1DBA">
        <w:trPr>
          <w:trHeight w:val="794"/>
        </w:trPr>
        <w:tc>
          <w:tcPr>
            <w:tcW w:type="dxa" w:w="82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2.</w:t>
            </w:r>
          </w:p>
        </w:tc>
        <w:tc>
          <w:tcPr>
            <w:tcW w:type="dxa" w:w="3856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STJEPAN JERKOVIĆ</w:t>
            </w: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OIB 2448437002</w:t>
            </w:r>
          </w:p>
        </w:tc>
        <w:tc>
          <w:tcPr>
            <w:tcW w:type="dxa" w:w="1843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Ježdovečka 13</w:t>
            </w:r>
          </w:p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Lučko-Zagreb</w:t>
            </w:r>
          </w:p>
        </w:tc>
        <w:tc>
          <w:tcPr>
            <w:tcW w:type="dxa" w:w="2552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6.465,94</w:t>
            </w:r>
          </w:p>
        </w:tc>
      </w:tr>
      <w:tr w:rsidTr="00715918" w:rsidR="005F2581" w:rsidRPr="009B1DBA">
        <w:tc>
          <w:tcPr>
            <w:tcW w:type="dxa" w:w="82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3.</w:t>
            </w:r>
          </w:p>
        </w:tc>
        <w:tc>
          <w:tcPr>
            <w:tcW w:type="dxa" w:w="3856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MONIKA JERKOVIĆ</w:t>
            </w: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OIB 91244128585</w:t>
            </w:r>
          </w:p>
        </w:tc>
        <w:tc>
          <w:tcPr>
            <w:tcW w:type="dxa" w:w="1843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Ježdovečka 13</w:t>
            </w: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Lučko-Zagreb</w:t>
            </w:r>
          </w:p>
        </w:tc>
        <w:tc>
          <w:tcPr>
            <w:tcW w:type="dxa" w:w="2552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11.120,35</w:t>
            </w:r>
          </w:p>
        </w:tc>
      </w:tr>
      <w:tr w:rsidTr="00715918" w:rsidR="005F2581" w:rsidRPr="009B1DBA">
        <w:tc>
          <w:tcPr>
            <w:tcW w:type="dxa" w:w="82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4</w:t>
            </w:r>
          </w:p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856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PAVAO TIMKO</w:t>
            </w: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OIB 45587322513</w:t>
            </w:r>
          </w:p>
        </w:tc>
        <w:tc>
          <w:tcPr>
            <w:tcW w:type="dxa" w:w="1843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Šumetlička 27, Zagreb</w:t>
            </w:r>
          </w:p>
        </w:tc>
        <w:tc>
          <w:tcPr>
            <w:tcW w:type="dxa" w:w="2552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17.838,85</w:t>
            </w:r>
          </w:p>
        </w:tc>
      </w:tr>
      <w:tr w:rsidTr="00715918" w:rsidR="005F2581" w:rsidRPr="009B1DBA">
        <w:trPr>
          <w:trHeight w:val="762"/>
        </w:trPr>
        <w:tc>
          <w:tcPr>
            <w:tcW w:type="dxa" w:w="82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5.</w:t>
            </w:r>
          </w:p>
        </w:tc>
        <w:tc>
          <w:tcPr>
            <w:tcW w:type="dxa" w:w="3856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AMIR ABDIĆ</w:t>
            </w: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OIB 87641755986</w:t>
            </w:r>
          </w:p>
        </w:tc>
        <w:tc>
          <w:tcPr>
            <w:tcW w:type="dxa" w:w="1843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Racka 31, Ježdovec, Lučko</w:t>
            </w:r>
          </w:p>
        </w:tc>
        <w:tc>
          <w:tcPr>
            <w:tcW w:type="dxa" w:w="255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22.234,00</w:t>
            </w:r>
          </w:p>
        </w:tc>
      </w:tr>
      <w:tr w:rsidTr="00715918" w:rsidR="005F2581" w:rsidRPr="009B1DBA">
        <w:tc>
          <w:tcPr>
            <w:tcW w:type="dxa" w:w="82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6.</w:t>
            </w:r>
          </w:p>
        </w:tc>
        <w:tc>
          <w:tcPr>
            <w:tcW w:type="dxa" w:w="3856"/>
          </w:tcPr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TIHOMIR HORVAT</w:t>
            </w:r>
          </w:p>
          <w:p w:rsidRDefault="005F2581" w:rsidP="00715918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OIB 49540085654</w:t>
            </w:r>
          </w:p>
        </w:tc>
        <w:tc>
          <w:tcPr>
            <w:tcW w:type="dxa" w:w="1843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B1DBA">
              <w:rPr>
                <w:sz w:val="24"/>
                <w:szCs w:val="24"/>
              </w:rPr>
              <w:t>Zagreb, Baburičina 5</w:t>
            </w:r>
          </w:p>
        </w:tc>
        <w:tc>
          <w:tcPr>
            <w:tcW w:type="dxa" w:w="2552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sz w:val="24"/>
                <w:szCs w:val="24"/>
              </w:rPr>
              <w:t>26.874,28</w:t>
            </w:r>
          </w:p>
        </w:tc>
      </w:tr>
      <w:tr w:rsidTr="00BB58E5" w:rsidR="005F2581" w:rsidRPr="009B1DBA">
        <w:trPr>
          <w:trHeight w:val="301"/>
        </w:trPr>
        <w:tc>
          <w:tcPr>
            <w:tcW w:type="dxa" w:w="822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856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  <w:r w:rsidRPr="009B1DBA">
              <w:rPr>
                <w:rFonts w:eastAsiaTheme="minorEastAsia"/>
                <w:b/>
                <w:sz w:val="24"/>
                <w:szCs w:val="24"/>
              </w:rPr>
              <w:t>UKUPN</w:t>
            </w:r>
            <w:r w:rsidR="009502CF">
              <w:rPr>
                <w:rFonts w:eastAsiaTheme="minorEastAsia"/>
                <w:b/>
                <w:sz w:val="24"/>
                <w:szCs w:val="24"/>
              </w:rPr>
              <w:t>O</w:t>
            </w:r>
          </w:p>
        </w:tc>
        <w:tc>
          <w:tcPr>
            <w:tcW w:type="dxa" w:w="1843"/>
          </w:tcPr>
          <w:p w:rsidRDefault="005F2581" w:rsidP="00B50E00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dxa" w:w="2552"/>
          </w:tcPr>
          <w:p w:rsidRDefault="005F2581" w:rsidP="009502CF" w:rsidR="005F2581" w:rsidRPr="009B1DBA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9B1DBA">
              <w:rPr>
                <w:rFonts w:eastAsiaTheme="minorEastAsia"/>
                <w:b/>
                <w:sz w:val="24"/>
                <w:szCs w:val="24"/>
              </w:rPr>
              <w:t>100.248,02</w:t>
            </w:r>
          </w:p>
        </w:tc>
      </w:tr>
    </w:tbl>
    <w:p w:rsidRDefault="006B4803" w:rsidP="006B4803" w:rsidR="006B4803">
      <w:pPr>
        <w:pStyle w:val="TableContents"/>
        <w:rPr>
          <w:rFonts w:cs="Times New Roman" w:eastAsia="Times New Roman"/>
          <w:kern w:val="0"/>
        </w:rPr>
      </w:pPr>
    </w:p>
    <w:p w:rsidRDefault="004F291F" w:rsidP="006B4803" w:rsidR="004F291F">
      <w:pPr>
        <w:pStyle w:val="TableContents"/>
        <w:rPr>
          <w:rFonts w:cs="Times New Roman"/>
          <w:b/>
          <w:bCs/>
        </w:rPr>
      </w:pPr>
    </w:p>
    <w:p w:rsidRDefault="005F2581" w:rsidP="006B4803" w:rsidR="004F291F" w:rsidRPr="009B1DBA">
      <w:pPr>
        <w:pStyle w:val="TableContents"/>
        <w:rPr>
          <w:rFonts w:cs="Times New Roman"/>
          <w:b/>
          <w:bCs/>
        </w:rPr>
      </w:pPr>
      <w:r w:rsidRPr="009B1DBA">
        <w:rPr>
          <w:rFonts w:cs="Times New Roman"/>
          <w:b/>
          <w:bCs/>
        </w:rPr>
        <w:t>Drugi viši isplatni red:</w:t>
      </w:r>
    </w:p>
    <w:tbl>
      <w:tblPr>
        <w:tblpPr w:tblpY="231" w:horzAnchor="margin" w:vertAnchor="text" w:rightFromText="180" w:leftFromText="180"/>
        <w:tblOverlap w:val="never"/>
        <w:tblW w:type="pct" w:w="52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13"/>
        <w:gridCol w:w="4282"/>
        <w:gridCol w:w="2183"/>
        <w:gridCol w:w="2326"/>
      </w:tblGrid>
      <w:tr w:rsidTr="00715918" w:rsidR="005669DA" w:rsidRPr="009B1DBA">
        <w:tc>
          <w:tcPr>
            <w:tcW w:type="pct" w:w="276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type="pct" w:w="2301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Ime i prezime/tvrtka  ili naziv vjerovnika /OIB</w:t>
            </w:r>
          </w:p>
        </w:tc>
        <w:tc>
          <w:tcPr>
            <w:tcW w:type="pct" w:w="1173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Adresa/</w:t>
            </w:r>
          </w:p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sjedište vjerovnika</w:t>
            </w:r>
          </w:p>
        </w:tc>
        <w:tc>
          <w:tcPr>
            <w:tcW w:type="pct" w:w="1250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Iznos priznate tražbine</w:t>
            </w:r>
          </w:p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(kn)</w:t>
            </w:r>
          </w:p>
        </w:tc>
      </w:tr>
      <w:tr w:rsidTr="00715918" w:rsidR="005669DA" w:rsidRPr="009B1DBA">
        <w:tc>
          <w:tcPr>
            <w:tcW w:type="pct" w:w="276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2301"/>
            <w:vAlign w:val="center"/>
          </w:tcPr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REPUBLIKA HRVATSKA Ministarstvo financija, Porezna uprava, Područni ured Zagreb, zastupana po Županijskom državnom odvjetništvu u Zagrebu</w:t>
            </w:r>
          </w:p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OIB 1863136487</w:t>
            </w:r>
          </w:p>
        </w:tc>
        <w:tc>
          <w:tcPr>
            <w:tcW w:type="pct" w:w="1173"/>
            <w:vAlign w:val="center"/>
          </w:tcPr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Zagreb, Boškovićeva 5</w:t>
            </w:r>
          </w:p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1250"/>
            <w:vAlign w:val="center"/>
          </w:tcPr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80.400,76</w:t>
            </w:r>
          </w:p>
        </w:tc>
      </w:tr>
      <w:tr w:rsidTr="006B4803" w:rsidR="005669DA" w:rsidRPr="009B1DBA">
        <w:trPr>
          <w:trHeight w:val="1680"/>
        </w:trPr>
        <w:tc>
          <w:tcPr>
            <w:tcW w:type="pct" w:w="276"/>
            <w:vAlign w:val="center"/>
          </w:tcPr>
          <w:p w:rsidRDefault="005F2581" w:rsidP="006B4803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pct" w:w="2301"/>
            <w:vAlign w:val="center"/>
          </w:tcPr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GRAD ZAGREB zastupan po Ivani Raguž, djelatnici stručne službe gradonačelnika SU 249/2018</w:t>
            </w:r>
          </w:p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OIB 61817894937</w:t>
            </w:r>
          </w:p>
        </w:tc>
        <w:tc>
          <w:tcPr>
            <w:tcW w:type="pct" w:w="1173"/>
            <w:vAlign w:val="center"/>
          </w:tcPr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Zagreb, Trg Stjepana Radića1</w:t>
            </w:r>
          </w:p>
        </w:tc>
        <w:tc>
          <w:tcPr>
            <w:tcW w:type="pct" w:w="1250"/>
            <w:vAlign w:val="center"/>
          </w:tcPr>
          <w:p w:rsidRDefault="005F2581" w:rsidP="006B4803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1.472,97</w:t>
            </w:r>
          </w:p>
        </w:tc>
      </w:tr>
      <w:tr w:rsidTr="00715918" w:rsidR="005669DA" w:rsidRPr="009B1DBA">
        <w:tc>
          <w:tcPr>
            <w:tcW w:type="pct" w:w="276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type="pct" w:w="2301"/>
            <w:vAlign w:val="center"/>
          </w:tcPr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 xml:space="preserve">HRVATSKE VODE </w:t>
            </w:r>
          </w:p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OIB 28921383001</w:t>
            </w:r>
          </w:p>
        </w:tc>
        <w:tc>
          <w:tcPr>
            <w:tcW w:type="pct" w:w="1173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Z</w:t>
            </w:r>
            <w:r w:rsidR="004F291F">
              <w:rPr>
                <w:rFonts w:eastAsiaTheme="minorEastAsia"/>
                <w:sz w:val="24"/>
                <w:szCs w:val="24"/>
                <w:lang w:eastAsia="en-US"/>
              </w:rPr>
              <w:t>a</w:t>
            </w: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greb, Ulica grada Vukovara 220</w:t>
            </w:r>
          </w:p>
        </w:tc>
        <w:tc>
          <w:tcPr>
            <w:tcW w:type="pct" w:w="1250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424,87</w:t>
            </w:r>
          </w:p>
        </w:tc>
      </w:tr>
      <w:tr w:rsidTr="00715918" w:rsidR="005669DA" w:rsidRPr="009B1DBA">
        <w:tc>
          <w:tcPr>
            <w:tcW w:type="pct" w:w="276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type="pct" w:w="2301"/>
            <w:vAlign w:val="center"/>
          </w:tcPr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 xml:space="preserve">METALI-INOX d.o.o. </w:t>
            </w:r>
          </w:p>
          <w:p w:rsidRDefault="005F2581" w:rsidP="00715918" w:rsidR="005F2581" w:rsidRPr="009B1DBA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OIB 14172537868 zastupan po odvjetnici Tihani Miletić iz Zagreba  punomoć u spisu</w:t>
            </w:r>
          </w:p>
        </w:tc>
        <w:tc>
          <w:tcPr>
            <w:tcW w:type="pct" w:w="1173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Zagreb, Sukošanska 5</w:t>
            </w:r>
          </w:p>
        </w:tc>
        <w:tc>
          <w:tcPr>
            <w:tcW w:type="pct" w:w="1250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sz w:val="24"/>
                <w:szCs w:val="24"/>
                <w:lang w:eastAsia="en-US"/>
              </w:rPr>
              <w:t>29.419,00</w:t>
            </w:r>
          </w:p>
        </w:tc>
      </w:tr>
      <w:tr w:rsidTr="00715918" w:rsidR="005669DA" w:rsidRPr="009B1DBA">
        <w:tc>
          <w:tcPr>
            <w:tcW w:type="pct" w:w="276"/>
            <w:vAlign w:val="center"/>
          </w:tcPr>
          <w:p w:rsidRDefault="005F2581" w:rsidP="00715918" w:rsidR="005F2581" w:rsidRPr="009B1DBA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2301"/>
            <w:vAlign w:val="center"/>
          </w:tcPr>
          <w:p w:rsidRDefault="005F2581" w:rsidP="004F291F" w:rsidR="005F2581" w:rsidRPr="009B1DBA">
            <w:pPr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b/>
                <w:sz w:val="24"/>
                <w:szCs w:val="24"/>
                <w:lang w:eastAsia="en-US"/>
              </w:rPr>
              <w:t>UKUPNO</w:t>
            </w:r>
          </w:p>
        </w:tc>
        <w:tc>
          <w:tcPr>
            <w:tcW w:type="pct" w:w="1173"/>
            <w:vAlign w:val="center"/>
          </w:tcPr>
          <w:p w:rsidRDefault="005F2581" w:rsidP="004F291F" w:rsidR="005F2581" w:rsidRPr="009B1DBA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50"/>
            <w:vAlign w:val="center"/>
          </w:tcPr>
          <w:p w:rsidRDefault="005F2581" w:rsidP="004F291F" w:rsidR="005F2581" w:rsidRPr="009B1DBA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9B1DBA">
              <w:rPr>
                <w:rFonts w:eastAsiaTheme="minorEastAsia"/>
                <w:b/>
                <w:sz w:val="24"/>
                <w:szCs w:val="24"/>
                <w:lang w:eastAsia="en-US"/>
              </w:rPr>
              <w:t>111.717,60</w:t>
            </w:r>
          </w:p>
        </w:tc>
      </w:tr>
    </w:tbl>
    <w:p w:rsidRDefault="005F2581" w:rsidP="005F2581" w:rsidR="005F2581" w:rsidRPr="009B1DBA">
      <w:pPr>
        <w:jc w:val="center"/>
        <w:rPr>
          <w:sz w:val="24"/>
          <w:szCs w:val="24"/>
        </w:rPr>
      </w:pPr>
    </w:p>
    <w:p w:rsidRDefault="00170E7C" w:rsidP="004F291F" w:rsidR="004F291F" w:rsidRPr="009B1DBA">
      <w:pPr>
        <w:ind w:left="360"/>
        <w:jc w:val="both"/>
        <w:rPr>
          <w:sz w:val="24"/>
          <w:szCs w:val="24"/>
        </w:rPr>
      </w:pPr>
      <w:r w:rsidRPr="009B1DBA">
        <w:rPr>
          <w:sz w:val="24"/>
          <w:szCs w:val="24"/>
        </w:rPr>
        <w:t xml:space="preserve">             </w:t>
      </w:r>
    </w:p>
    <w:p w:rsidRDefault="00170E7C" w:rsidP="00170E7C" w:rsidR="00170E7C" w:rsidRPr="009B1DBA">
      <w:pPr>
        <w:jc w:val="center"/>
        <w:rPr>
          <w:sz w:val="24"/>
          <w:szCs w:val="24"/>
        </w:rPr>
      </w:pPr>
      <w:r w:rsidRPr="009B1DBA">
        <w:rPr>
          <w:sz w:val="24"/>
          <w:szCs w:val="24"/>
        </w:rPr>
        <w:t>Obrazloženje</w:t>
      </w:r>
    </w:p>
    <w:p w:rsidRDefault="00170E7C" w:rsidP="00170E7C" w:rsidR="00170E7C" w:rsidRPr="009B1DBA">
      <w:pPr>
        <w:jc w:val="center"/>
        <w:rPr>
          <w:sz w:val="24"/>
          <w:szCs w:val="24"/>
        </w:rPr>
      </w:pPr>
    </w:p>
    <w:p w:rsidRDefault="00016BD9" w:rsidP="00016BD9" w:rsidR="00016BD9" w:rsidRPr="009B1DBA">
      <w:pPr>
        <w:ind w:firstLine="720"/>
        <w:jc w:val="both"/>
        <w:rPr>
          <w:sz w:val="24"/>
          <w:szCs w:val="24"/>
        </w:rPr>
      </w:pPr>
      <w:r w:rsidRPr="009B1DBA">
        <w:rPr>
          <w:sz w:val="24"/>
          <w:szCs w:val="24"/>
        </w:rPr>
        <w:t xml:space="preserve">Na ispitnom ročištu održanom </w:t>
      </w:r>
      <w:r w:rsidR="00A968C1" w:rsidRPr="009B1DBA">
        <w:rPr>
          <w:sz w:val="24"/>
          <w:szCs w:val="24"/>
        </w:rPr>
        <w:t>2</w:t>
      </w:r>
      <w:r w:rsidR="005F2581" w:rsidRPr="009B1DBA">
        <w:rPr>
          <w:sz w:val="24"/>
          <w:szCs w:val="24"/>
        </w:rPr>
        <w:t>7</w:t>
      </w:r>
      <w:r w:rsidRPr="009B1DBA">
        <w:rPr>
          <w:sz w:val="24"/>
          <w:szCs w:val="24"/>
        </w:rPr>
        <w:t>.</w:t>
      </w:r>
      <w:r w:rsidR="005F2581" w:rsidRPr="009B1DBA">
        <w:rPr>
          <w:sz w:val="24"/>
          <w:szCs w:val="24"/>
        </w:rPr>
        <w:t xml:space="preserve"> ožujka</w:t>
      </w:r>
      <w:r w:rsidRPr="009B1DBA">
        <w:rPr>
          <w:sz w:val="24"/>
          <w:szCs w:val="24"/>
        </w:rPr>
        <w:t xml:space="preserve"> 201</w:t>
      </w:r>
      <w:r w:rsidR="005F2581" w:rsidRPr="009B1DBA">
        <w:rPr>
          <w:sz w:val="24"/>
          <w:szCs w:val="24"/>
        </w:rPr>
        <w:t>9</w:t>
      </w:r>
      <w:r w:rsidRPr="009B1DBA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 w:rsidRPr="009B1DB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9B1DBA">
      <w:pPr>
        <w:ind w:firstLine="720"/>
        <w:jc w:val="both"/>
        <w:rPr>
          <w:sz w:val="24"/>
          <w:szCs w:val="24"/>
        </w:rPr>
      </w:pPr>
      <w:r w:rsidRPr="009B1DBA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9B1DBA">
      <w:pPr>
        <w:jc w:val="both"/>
        <w:rPr>
          <w:sz w:val="24"/>
          <w:szCs w:val="24"/>
        </w:rPr>
      </w:pPr>
    </w:p>
    <w:p w:rsidRDefault="00016BD9" w:rsidP="00016BD9" w:rsidR="00016BD9" w:rsidRPr="009B1DBA">
      <w:pPr>
        <w:jc w:val="both"/>
        <w:rPr>
          <w:sz w:val="24"/>
          <w:szCs w:val="24"/>
        </w:rPr>
      </w:pPr>
      <w:r w:rsidRPr="009B1DBA">
        <w:rPr>
          <w:sz w:val="24"/>
          <w:szCs w:val="24"/>
        </w:rPr>
        <w:tab/>
        <w:t xml:space="preserve">Nakon navedenog ispitnog ročišta, sud je na temelju odredbe čl. 264. Stečajnog zakona („Narodne novine“ broj 71/15, </w:t>
      </w:r>
      <w:r w:rsidR="00157DD1" w:rsidRPr="009B1DBA">
        <w:rPr>
          <w:sz w:val="24"/>
          <w:szCs w:val="24"/>
        </w:rPr>
        <w:t xml:space="preserve">104/17; </w:t>
      </w:r>
      <w:r w:rsidRPr="009B1DBA">
        <w:rPr>
          <w:sz w:val="24"/>
          <w:szCs w:val="24"/>
        </w:rPr>
        <w:t xml:space="preserve">dalje. SZ), sastavio tablicu ispitanih tražbina u koju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 w:rsidRPr="009B1DBA">
      <w:pPr>
        <w:jc w:val="both"/>
        <w:rPr>
          <w:sz w:val="24"/>
          <w:szCs w:val="24"/>
        </w:rPr>
      </w:pPr>
    </w:p>
    <w:p w:rsidRDefault="004F291F" w:rsidP="00016BD9" w:rsidR="004F291F">
      <w:pPr>
        <w:ind w:firstLine="720"/>
        <w:jc w:val="both"/>
        <w:rPr>
          <w:sz w:val="24"/>
          <w:szCs w:val="24"/>
        </w:rPr>
      </w:pPr>
    </w:p>
    <w:p w:rsidRDefault="004F291F" w:rsidP="00016BD9" w:rsidR="004F291F">
      <w:pPr>
        <w:ind w:firstLine="720"/>
        <w:jc w:val="both"/>
        <w:rPr>
          <w:sz w:val="24"/>
          <w:szCs w:val="24"/>
        </w:rPr>
      </w:pPr>
    </w:p>
    <w:p w:rsidRDefault="004F291F" w:rsidP="004F291F" w:rsidR="004F291F">
      <w:pPr>
        <w:jc w:val="both"/>
        <w:rPr>
          <w:sz w:val="24"/>
          <w:szCs w:val="24"/>
        </w:rPr>
      </w:pPr>
    </w:p>
    <w:p w:rsidRDefault="004F291F" w:rsidP="004F291F" w:rsidR="004F291F">
      <w:pPr>
        <w:jc w:val="both"/>
        <w:rPr>
          <w:sz w:val="24"/>
          <w:szCs w:val="24"/>
        </w:rPr>
      </w:pPr>
    </w:p>
    <w:p w:rsidRDefault="00016BD9" w:rsidP="004F291F" w:rsidR="00016BD9" w:rsidRPr="009B1DBA">
      <w:pPr>
        <w:jc w:val="both"/>
        <w:rPr>
          <w:sz w:val="24"/>
          <w:szCs w:val="24"/>
        </w:rPr>
      </w:pPr>
      <w:r w:rsidRPr="009B1DBA">
        <w:rPr>
          <w:sz w:val="24"/>
          <w:szCs w:val="24"/>
        </w:rPr>
        <w:lastRenderedPageBreak/>
        <w:t>Slijedom navedenog, sud je u skladu s čl. 265. st. 1. SZ-a riješio kao u izreci.</w:t>
      </w:r>
    </w:p>
    <w:p w:rsidRDefault="00016BD9" w:rsidP="00016BD9" w:rsidR="00016BD9" w:rsidRPr="009B1DBA">
      <w:pPr>
        <w:rPr>
          <w:sz w:val="24"/>
          <w:szCs w:val="24"/>
        </w:rPr>
      </w:pPr>
    </w:p>
    <w:p w:rsidRDefault="00170E7C" w:rsidP="00170E7C" w:rsidR="00170E7C" w:rsidRPr="009B1DBA">
      <w:pPr>
        <w:rPr>
          <w:sz w:val="24"/>
          <w:szCs w:val="24"/>
        </w:rPr>
      </w:pPr>
    </w:p>
    <w:p w:rsidRDefault="00170E7C" w:rsidP="00170E7C" w:rsidR="00170E7C" w:rsidRPr="009B1DBA">
      <w:pPr>
        <w:jc w:val="center"/>
        <w:rPr>
          <w:sz w:val="24"/>
          <w:szCs w:val="24"/>
        </w:rPr>
      </w:pPr>
      <w:r w:rsidRPr="009B1DBA">
        <w:rPr>
          <w:sz w:val="24"/>
          <w:szCs w:val="24"/>
        </w:rPr>
        <w:t>U Z</w:t>
      </w:r>
      <w:r w:rsidR="00A968C1" w:rsidRPr="009B1DBA">
        <w:rPr>
          <w:sz w:val="24"/>
          <w:szCs w:val="24"/>
        </w:rPr>
        <w:t>agrebu 2</w:t>
      </w:r>
      <w:r w:rsidR="005F2581" w:rsidRPr="009B1DBA">
        <w:rPr>
          <w:sz w:val="24"/>
          <w:szCs w:val="24"/>
        </w:rPr>
        <w:t>7</w:t>
      </w:r>
      <w:r w:rsidRPr="009B1DBA">
        <w:rPr>
          <w:sz w:val="24"/>
          <w:szCs w:val="24"/>
        </w:rPr>
        <w:t>.</w:t>
      </w:r>
      <w:r w:rsidR="005F2581" w:rsidRPr="009B1DBA">
        <w:rPr>
          <w:sz w:val="24"/>
          <w:szCs w:val="24"/>
        </w:rPr>
        <w:t xml:space="preserve"> ožujka</w:t>
      </w:r>
      <w:r w:rsidRPr="009B1DBA">
        <w:rPr>
          <w:sz w:val="24"/>
          <w:szCs w:val="24"/>
        </w:rPr>
        <w:t xml:space="preserve"> 2</w:t>
      </w:r>
      <w:r w:rsidR="0063316E" w:rsidRPr="009B1DBA">
        <w:rPr>
          <w:sz w:val="24"/>
          <w:szCs w:val="24"/>
        </w:rPr>
        <w:t>01</w:t>
      </w:r>
      <w:r w:rsidR="005F2581" w:rsidRPr="009B1DBA">
        <w:rPr>
          <w:sz w:val="24"/>
          <w:szCs w:val="24"/>
        </w:rPr>
        <w:t>9</w:t>
      </w:r>
      <w:r w:rsidR="0063316E" w:rsidRPr="009B1DBA">
        <w:rPr>
          <w:sz w:val="24"/>
          <w:szCs w:val="24"/>
        </w:rPr>
        <w:t>.</w:t>
      </w:r>
      <w:r w:rsidRPr="009B1DBA">
        <w:rPr>
          <w:sz w:val="24"/>
          <w:szCs w:val="24"/>
        </w:rPr>
        <w:t xml:space="preserve"> </w:t>
      </w:r>
    </w:p>
    <w:p w:rsidRDefault="00170E7C" w:rsidP="00170E7C" w:rsidR="00170E7C" w:rsidRPr="009B1DBA">
      <w:pPr>
        <w:jc w:val="center"/>
        <w:rPr>
          <w:sz w:val="24"/>
          <w:szCs w:val="24"/>
        </w:rPr>
      </w:pPr>
    </w:p>
    <w:p w:rsidRDefault="00B5498B" w:rsidP="00376840" w:rsidR="00367025" w:rsidRPr="009B1DB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9B1DBA">
        <w:rPr>
          <w:rFonts w:hAnsi="Times New Roman" w:ascii="Times New Roman"/>
          <w:szCs w:val="24"/>
        </w:rPr>
        <w:t xml:space="preserve">  </w:t>
      </w:r>
      <w:r w:rsidR="00376840">
        <w:rPr>
          <w:rFonts w:hAnsi="Times New Roman" w:ascii="Times New Roman"/>
          <w:szCs w:val="24"/>
        </w:rPr>
        <w:t xml:space="preserve">  </w:t>
      </w:r>
      <w:r w:rsidR="00367025" w:rsidRPr="009B1D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6840" w:rsidP="00376840" w:rsidR="00765DC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043A0" w:rsidRPr="009B1DB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67025" w:rsidRPr="009B1DBA">
        <w:rPr>
          <w:rFonts w:hAnsi="Times New Roman" w:ascii="Times New Roman"/>
          <w:b w:val="false"/>
          <w:color w:val="auto"/>
          <w:szCs w:val="24"/>
        </w:rPr>
        <w:t>Nikola Ribarić</w:t>
      </w:r>
      <w:r w:rsidR="00765DC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65DC2" w:rsidP="00376840" w:rsidR="00765DC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765DC2" w:rsidP="00765DC2" w:rsidR="00765DC2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765DC2" w:rsidP="00376840" w:rsidR="00367025" w:rsidRPr="009B1DB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Maja Hajtek</w:t>
      </w:r>
      <w:r w:rsidR="00367025" w:rsidRPr="009B1DB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1FBB" w:rsidP="00367025" w:rsidR="00F61FBB" w:rsidRPr="009B1DBA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170E7C" w:rsidP="00F61FBB" w:rsidR="00170E7C" w:rsidRPr="009B1DBA">
      <w:pPr>
        <w:jc w:val="both"/>
        <w:rPr>
          <w:sz w:val="24"/>
          <w:szCs w:val="24"/>
        </w:rPr>
      </w:pPr>
      <w:r w:rsidRPr="009B1DBA">
        <w:rPr>
          <w:sz w:val="24"/>
          <w:szCs w:val="24"/>
        </w:rPr>
        <w:tab/>
      </w:r>
    </w:p>
    <w:p w:rsidRDefault="00170E7C" w:rsidP="00170E7C" w:rsidR="00170E7C" w:rsidRPr="009B1DBA">
      <w:pPr>
        <w:ind w:left="5040"/>
        <w:jc w:val="both"/>
        <w:rPr>
          <w:sz w:val="24"/>
          <w:szCs w:val="24"/>
        </w:rPr>
      </w:pPr>
      <w:r w:rsidRPr="009B1DBA">
        <w:rPr>
          <w:sz w:val="24"/>
          <w:szCs w:val="24"/>
        </w:rPr>
        <w:tab/>
      </w:r>
      <w:r w:rsidRPr="009B1DBA">
        <w:rPr>
          <w:sz w:val="24"/>
          <w:szCs w:val="24"/>
        </w:rPr>
        <w:tab/>
      </w:r>
      <w:r w:rsidRPr="009B1DBA">
        <w:rPr>
          <w:sz w:val="24"/>
          <w:szCs w:val="24"/>
        </w:rPr>
        <w:tab/>
      </w:r>
      <w:r w:rsidRPr="009B1DBA">
        <w:rPr>
          <w:sz w:val="24"/>
          <w:szCs w:val="24"/>
        </w:rPr>
        <w:tab/>
      </w:r>
      <w:r w:rsidRPr="009B1DBA">
        <w:rPr>
          <w:sz w:val="24"/>
          <w:szCs w:val="24"/>
        </w:rPr>
        <w:tab/>
      </w:r>
    </w:p>
    <w:p w:rsidRDefault="00376840" w:rsidP="00016BD9" w:rsidR="00376840">
      <w:pPr>
        <w:jc w:val="both"/>
        <w:rPr>
          <w:sz w:val="24"/>
          <w:szCs w:val="24"/>
        </w:rPr>
      </w:pPr>
    </w:p>
    <w:p w:rsidRDefault="00016BD9" w:rsidP="00016BD9" w:rsidR="00016BD9" w:rsidRPr="009B1DBA">
      <w:pPr>
        <w:jc w:val="both"/>
        <w:rPr>
          <w:sz w:val="24"/>
          <w:szCs w:val="24"/>
        </w:rPr>
      </w:pPr>
      <w:r w:rsidRPr="009B1DBA">
        <w:rPr>
          <w:sz w:val="24"/>
          <w:szCs w:val="24"/>
        </w:rPr>
        <w:t>UPUTA  O PRAVNOM LIJEKU:</w:t>
      </w:r>
    </w:p>
    <w:p w:rsidRDefault="00016BD9" w:rsidP="00105230" w:rsidR="00016BD9" w:rsidRPr="009B1DBA">
      <w:pPr>
        <w:jc w:val="both"/>
        <w:rPr>
          <w:sz w:val="24"/>
          <w:szCs w:val="24"/>
        </w:rPr>
      </w:pPr>
      <w:r w:rsidRPr="009B1DBA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od dana dostave</w:t>
      </w:r>
      <w:r w:rsidR="00105230" w:rsidRPr="009B1DBA">
        <w:rPr>
          <w:sz w:val="24"/>
          <w:szCs w:val="24"/>
        </w:rPr>
        <w:t>. Dostava se smatra obavljenom istekom osmoga dana od dana objave pismena na mrežnoj stranici e-Oglasna ploča sudova</w:t>
      </w:r>
      <w:r w:rsidRPr="009B1DBA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016BD9" w:rsidP="00016BD9" w:rsidR="00016BD9" w:rsidRPr="009B1DBA">
      <w:pPr>
        <w:jc w:val="both"/>
        <w:rPr>
          <w:sz w:val="24"/>
          <w:szCs w:val="24"/>
        </w:rPr>
      </w:pPr>
    </w:p>
    <w:p w:rsidRDefault="00F56D88" w:rsidP="00016BD9" w:rsidR="00F56D88" w:rsidRPr="009B1DBA">
      <w:pPr>
        <w:jc w:val="both"/>
        <w:rPr>
          <w:sz w:val="24"/>
          <w:szCs w:val="24"/>
        </w:rPr>
      </w:pPr>
    </w:p>
    <w:p w:rsidRDefault="00016BD9" w:rsidP="00765DC2" w:rsidR="00B5498B" w:rsidRPr="009B1DB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9B1DBA">
        <w:rPr>
          <w:sz w:val="24"/>
          <w:szCs w:val="24"/>
        </w:rPr>
        <w:t xml:space="preserve"> </w:t>
      </w:r>
    </w:p>
    <w:sectPr w:rsidSect="009502CF" w:rsidR="00B5498B" w:rsidRPr="009B1DBA">
      <w:headerReference w:type="even" r:id="rId10"/>
      <w:headerReference w:type="default" r:id="rId11"/>
      <w:pgSz w:h="15840" w:w="12240"/>
      <w:pgMar w:gutter="0" w:footer="708" w:header="708" w:left="1800" w:bottom="567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D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7258E" w:rsidP="00C032B4" w:rsidR="009529C7" w:rsidRPr="000043A0">
    <w:pPr>
      <w:pStyle w:val="Zaglavlje"/>
      <w:jc w:val="right"/>
      <w:rPr>
        <w:sz w:val="24"/>
        <w:szCs w:val="24"/>
      </w:rPr>
    </w:pPr>
    <w:r>
      <w:rPr>
        <w:sz w:val="24"/>
      </w:rPr>
      <w:tab/>
    </w:r>
    <w:r>
      <w:rPr>
        <w:sz w:val="24"/>
      </w:rPr>
      <w:tab/>
    </w:r>
    <w:r w:rsidR="009B1DBA" w:rsidRPr="000043A0">
      <w:rPr>
        <w:sz w:val="24"/>
        <w:szCs w:val="24"/>
      </w:rPr>
      <w:t>72. St-</w:t>
    </w:r>
    <w:r w:rsidR="009B1DBA">
      <w:rPr>
        <w:sz w:val="24"/>
        <w:szCs w:val="24"/>
      </w:rPr>
      <w:t>2256/2018-25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15C4D34"/>
    <w:multiLevelType w:val="hybridMultilevel"/>
    <w:tmpl w:val="F670B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1715C36"/>
    <w:multiLevelType w:val="hybridMultilevel"/>
    <w:tmpl w:val="10560826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2073FB2"/>
    <w:multiLevelType w:val="hybridMultilevel"/>
    <w:tmpl w:val="FB744F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15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9"/>
  </w:num>
  <w:num w:numId="10">
    <w:abstractNumId w:val="17"/>
  </w:num>
  <w:num w:numId="11">
    <w:abstractNumId w:val="14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6"/>
  </w:num>
  <w:num w:numId="18">
    <w:abstractNumId w:val="12"/>
  </w:num>
  <w:num w:numId="19">
    <w:abstractNumId w:val="13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43A0"/>
    <w:rsid w:val="00011527"/>
    <w:rsid w:val="00016BD9"/>
    <w:rsid w:val="0002164B"/>
    <w:rsid w:val="000F4395"/>
    <w:rsid w:val="00102D8B"/>
    <w:rsid w:val="00105230"/>
    <w:rsid w:val="001079FA"/>
    <w:rsid w:val="001314D7"/>
    <w:rsid w:val="00133CC6"/>
    <w:rsid w:val="001512EE"/>
    <w:rsid w:val="001540E1"/>
    <w:rsid w:val="00157DD1"/>
    <w:rsid w:val="00170E7C"/>
    <w:rsid w:val="001F04C3"/>
    <w:rsid w:val="002B5D21"/>
    <w:rsid w:val="002C0CAF"/>
    <w:rsid w:val="002D4F1E"/>
    <w:rsid w:val="00315B36"/>
    <w:rsid w:val="003175E1"/>
    <w:rsid w:val="00367025"/>
    <w:rsid w:val="00376840"/>
    <w:rsid w:val="003A5E14"/>
    <w:rsid w:val="003B182B"/>
    <w:rsid w:val="003F7A95"/>
    <w:rsid w:val="00470BFA"/>
    <w:rsid w:val="004B0A10"/>
    <w:rsid w:val="004F291F"/>
    <w:rsid w:val="005660EA"/>
    <w:rsid w:val="005669DA"/>
    <w:rsid w:val="00580D62"/>
    <w:rsid w:val="005F2581"/>
    <w:rsid w:val="005F6E22"/>
    <w:rsid w:val="00617708"/>
    <w:rsid w:val="00625DB5"/>
    <w:rsid w:val="0062661A"/>
    <w:rsid w:val="00631720"/>
    <w:rsid w:val="0063316E"/>
    <w:rsid w:val="00677361"/>
    <w:rsid w:val="006B0BB3"/>
    <w:rsid w:val="006B4803"/>
    <w:rsid w:val="006E25FF"/>
    <w:rsid w:val="006E5C3D"/>
    <w:rsid w:val="007029FA"/>
    <w:rsid w:val="00714988"/>
    <w:rsid w:val="00765DC2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02CF"/>
    <w:rsid w:val="009529C7"/>
    <w:rsid w:val="00985B2E"/>
    <w:rsid w:val="00990BF6"/>
    <w:rsid w:val="009A0C08"/>
    <w:rsid w:val="009B1DBA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0E00"/>
    <w:rsid w:val="00B5498B"/>
    <w:rsid w:val="00B6640C"/>
    <w:rsid w:val="00B73B5F"/>
    <w:rsid w:val="00BB58E5"/>
    <w:rsid w:val="00BD2EF4"/>
    <w:rsid w:val="00BD31FE"/>
    <w:rsid w:val="00C032B4"/>
    <w:rsid w:val="00C06160"/>
    <w:rsid w:val="00C33160"/>
    <w:rsid w:val="00C4679A"/>
    <w:rsid w:val="00C51E83"/>
    <w:rsid w:val="00C7258E"/>
    <w:rsid w:val="00C84FDC"/>
    <w:rsid w:val="00C94CCD"/>
    <w:rsid w:val="00C97126"/>
    <w:rsid w:val="00D254BA"/>
    <w:rsid w:val="00D3017A"/>
    <w:rsid w:val="00DD5CAF"/>
    <w:rsid w:val="00EA3102"/>
    <w:rsid w:val="00EA508E"/>
    <w:rsid w:val="00EE74A2"/>
    <w:rsid w:val="00F26693"/>
    <w:rsid w:val="00F40919"/>
    <w:rsid w:val="00F43297"/>
    <w:rsid w:val="00F56D88"/>
    <w:rsid w:val="00F61FBB"/>
    <w:rsid w:val="00FC34A0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Reetkatablice" w:type="table">
    <w:name w:val="Table Grid"/>
    <w:basedOn w:val="Obinatablica"/>
    <w:uiPriority w:val="59"/>
    <w:rsid w:val="005F258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D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Reetkatablice" w:type="table">
    <w:name w:val="Table Grid"/>
    <w:basedOn w:val="Obinatablica"/>
    <w:uiPriority w:val="59"/>
    <w:rsid w:val="005F258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D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St-2256/2018</izvorni_sadrzaj>
    <derivirana_varijabla naziv="DomainObject.Predmet.OznakaBroj_1">St-2256/2018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DIZAJN jednostavno društvo s ograničenom odgovornošću za proizvodnju i usluge</izvorni_sadrzaj>
    <derivirana_varijabla naziv="DomainObject.Predmet.ProtustrankaFormated_1">  INOX DIZAJN jednostavno društvo s ograničenom odgovornošću za proizvodnju i usluge</derivirana_varijabla>
  </DomainObject.Predmet.ProtustrankaFormated>
  <DomainObject.Predmet.ProtustrankaFormatedOIB>
    <izvorni_sadrzaj>  INOX DIZAJN jednostavno društvo s ograničenom odgovornošću za proizvodnju i usluge, OIB 76201654985</izvorni_sadrzaj>
    <derivirana_varijabla naziv="DomainObject.Predmet.ProtustrankaFormatedOIB_1">  INOX DIZAJN jednostavno društvo s ograničenom odgovornošću za proizvodnju i usluge, OIB 76201654985</derivirana_varijabla>
  </DomainObject.Predmet.ProtustrankaFormatedOIB>
  <DomainObject.Predmet.ProtustrankaFormatedWithAdress>
    <izvorni_sadrzaj> INOX DIZAJN jednostavno društvo s ograničenom odgovornošću za proizvodnju i usluge, Ježdovečka 13, 10250 Ježdovec</izvorni_sadrzaj>
    <derivirana_varijabla naziv="DomainObject.Predmet.ProtustrankaFormatedWithAdress_1"> INOX DIZAJN jednostavno društvo s ograničenom odgovornošću za proizvodnju i usluge, Ježdovečka 13, 10250 Ježdovec</derivirana_varijabla>
  </DomainObject.Predmet.ProtustrankaFormatedWithAdress>
  <DomainObject.Predmet.ProtustrankaFormatedWithAdressOIB>
    <izvorni_sadrzaj> INOX DIZAJN jednostavno društvo s ograničenom odgovornošću za proizvodnju i usluge, OIB 76201654985, Ježdovečka 13, 10250 Ježdovec</izvorni_sadrzaj>
    <derivirana_varijabla naziv="DomainObject.Predmet.ProtustrankaFormatedWithAdressOIB_1"> INOX DIZAJN jednostavno društvo s ograničenom odgovornošću za proizvodnju i usluge, OIB 76201654985, Ježdovečka 13, 10250 Ježdovec</derivirana_varijabla>
  </DomainObject.Predmet.ProtustrankaFormatedWithAdressOIB>
  <DomainObject.Predmet.ProtustrankaWithAdress>
    <izvorni_sadrzaj>INOX DIZAJN jednostavno društvo s ograničenom odgovornošću za proizvodnju i usluge Ježdovečka 13, 10250 Ježdovec</izvorni_sadrzaj>
    <derivirana_varijabla naziv="DomainObject.Predmet.ProtustrankaWithAdress_1">INOX DIZAJN jednostavno društvo s ograničenom odgovornošću za proizvodnju i usluge Ježdovečka 13, 10250 Ježdovec</derivirana_varijabla>
  </DomainObject.Predmet.ProtustrankaWithAdress>
  <DomainObject.Predmet.ProtustrankaWithAdressOIB>
    <izvorni_sadrzaj>INOX DIZAJN jednostavno društvo s ograničenom odgovornošću za proizvodnju i usluge, OIB 76201654985, Ježdovečka 13, 10250 Ježdovec</izvorni_sadrzaj>
    <derivirana_varijabla naziv="DomainObject.Predmet.ProtustrankaWithAdressOIB_1">INOX DIZAJN jednostavno društvo s ograničenom odgovornošću za proizvodnju i usluge, OIB 76201654985, Ježdovečka 13, 10250 Ježdovec</derivirana_varijabla>
  </DomainObject.Predmet.ProtustrankaWithAdressOIB>
  <DomainObject.Predmet.ProtustrankaNazivFormated>
    <izvorni_sadrzaj>INOX DIZAJN jednostavno društvo s ograničenom odgovornošću za proizvodnju i usluge</izvorni_sadrzaj>
    <derivirana_varijabla naziv="DomainObject.Predmet.ProtustrankaNazivFormated_1">INOX DIZAJN jednostavno društvo s ograničenom odgovornošću za proizvodnju i usluge</derivirana_varijabla>
  </DomainObject.Predmet.ProtustrankaNazivFormated>
  <DomainObject.Predmet.ProtustrankaNazivFormatedOIB>
    <izvorni_sadrzaj>INOX DIZAJN jednostavno društvo s ograničenom odgovornošću za proizvodnju i usluge, OIB 76201654985</izvorni_sadrzaj>
    <derivirana_varijabla naziv="DomainObject.Predmet.ProtustrankaNazivFormatedOIB_1">INOX DIZAJN jednostavno društvo s ograničenom odgovornošću za proizvodnju i usluge, OIB 76201654985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Katančićeva 5, 10000 Zagreb</izvorni_sadrzaj>
    <derivirana_varijabla naziv="DomainObject.Predmet.StrankaFormatedWithAdress_1"> FINA Regionalni centar Zagreb, Trg svibanjskih žrtava 1995. 1, 10000 Zagreb; RH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</izvorni_sadrzaj>
    <derivirana_varijabla naziv="DomainObject.Predmet.StrankaFormatedWithAdressOIB_1"> FINA Regionalni centar Zagreb, OIB 85821130368, Trg svibanjskih žrtava 1995. 1, 10000 Zagreb; RH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INOX DIZAJN jednostavno društvo s ograničenom odgovornošću za proizvodnju i usluge</item>
    </izvorni_sadrzaj>
    <derivirana_varijabla naziv="DomainObject.Predmet.ProtuStrankaListFormated_1">
      <item>INOX DIZAJN jednostavno društvo s ograničenom odgovornošću za proizvodnju i usluge</item>
    </derivirana_varijabla>
  </DomainObject.Predmet.ProtuStrankaListFormated>
  <DomainObject.Predmet.ProtuStrankaListFormatedOIB>
    <izvorni_sadrzaj>
      <item>INOX DIZAJN jednostavno društvo s ograničenom odgovornošću za proizvodnju i usluge, OIB 76201654985</item>
    </izvorni_sadrzaj>
    <derivirana_varijabla naziv="DomainObject.Predmet.ProtuStrankaListFormatedOIB_1">
      <item>INOX DIZAJN jednostavno društvo s ograničenom odgovornošću za proizvodnju i usluge, OIB 76201654985</item>
    </derivirana_varijabla>
  </DomainObject.Predmet.ProtuStrankaListFormatedOIB>
  <DomainObject.Predmet.ProtuStrankaListFormatedWithAdress>
    <izvorni_sadrzaj>
      <item>INOX DIZAJN jednostavno društvo s ograničenom odgovornošću za proizvodnju i usluge, Ježdovečka 13, 10250 Ježdovec</item>
    </izvorni_sadrzaj>
    <derivirana_varijabla naziv="DomainObject.Predmet.ProtuStrankaListFormatedWithAdress_1">
      <item>INOX DIZAJN jednostavno društvo s ograničenom odgovornošću za proizvodnju i usluge, Ježdovečka 13, 10250 Ježdovec</item>
    </derivirana_varijabla>
  </DomainObject.Predmet.ProtuStrankaListFormatedWithAdress>
  <DomainObject.Predmet.ProtuStrankaListFormatedWithAdressOIB>
    <izvorni_sadrzaj>
      <item>INOX DIZAJN jednostavno društvo s ograničenom odgovornošću za proizvodnju i usluge, OIB 76201654985, Ježdovečka 13, 10250 Ježdovec</item>
    </izvorni_sadrzaj>
    <derivirana_varijabla naziv="DomainObject.Predmet.ProtuStrankaListFormatedWithAdressOIB_1">
      <item>INOX DIZAJN jednostavno društvo s ograničenom odgovornošću za proizvodnju i usluge, OIB 76201654985, Ježdovečka 13, 10250 Ježdovec</item>
    </derivirana_varijabla>
  </DomainObject.Predmet.ProtuStrankaListFormatedWithAdressOIB>
  <DomainObject.Predmet.ProtuStrankaListNazivFormated>
    <izvorni_sadrzaj>
      <item>INOX DIZAJN jednostavno društvo s ograničenom odgovornošću za proizvodnju i usluge</item>
    </izvorni_sadrzaj>
    <derivirana_varijabla naziv="DomainObject.Predmet.ProtuStrankaListNazivFormated_1">
      <item>INOX DIZAJN jednostavno društvo s ograničenom odgovornošću za proizvodnju i usluge</item>
    </derivirana_varijabla>
  </DomainObject.Predmet.ProtuStrankaListNazivFormated>
  <DomainObject.Predmet.ProtuStrankaListNazivFormatedOIB>
    <izvorni_sadrzaj>
      <item>INOX DIZAJN jednostavno društvo s ograničenom odgovornošću za proizvodnju i usluge, OIB 76201654985</item>
    </izvorni_sadrzaj>
    <derivirana_varijabla naziv="DomainObject.Predmet.ProtuStrankaListNazivFormatedOIB_1">
      <item>INOX DIZAJN jednostavno društvo s ograničenom odgovornošću za proizvodnju i usluge, OIB 76201654985</item>
    </derivirana_varijabla>
  </DomainObject.Predmet.ProtuStrankaListNazivFormatedOIB>
  <DomainObject.Predmet.OstaliListFormated>
    <izvorni_sadrzaj>
      <item>Monika Jerković</item>
      <item>Raiffeisenbank Austria d.d.</item>
      <item>ŽDO Zagreb</item>
      <item>RH, Ministarstvo pravosuđa</item>
    </izvorni_sadrzaj>
    <derivirana_varijabla naziv="DomainObject.Predmet.OstaliListFormated_1">
      <item>Monika Jerković</item>
      <item>Raiffeisenbank Austria d.d.</item>
      <item>ŽDO Zagreb</item>
      <item>RH, Ministarstvo pravosuđa</item>
    </derivirana_varijabla>
  </DomainObject.Predmet.OstaliListFormated>
  <DomainObject.Predmet.OstaliListFormatedOIB>
    <izvorni_sadrzaj>
      <item>Monika Jerković</item>
      <item>Raiffeisenbank Austria d.d., OIB 53056966535</item>
      <item>ŽDO Zagreb, OIB 16488001145</item>
      <item>RH, Ministarstvo pravosuđa, OIB 26635293339</item>
    </izvorni_sadrzaj>
    <derivirana_varijabla naziv="DomainObject.Predmet.OstaliListFormatedOIB_1">
      <item>Monika Jerković</item>
      <item>Raiffeisenbank Austria d.d., OIB 53056966535</item>
      <item>ŽDO Zagreb, OIB 16488001145</item>
      <item>RH, Ministarstvo pravosuđa, OIB 26635293339</item>
    </derivirana_varijabla>
  </DomainObject.Predmet.OstaliListFormatedOIB>
  <DomainObject.Predmet.OstaliListFormatedWithAdress>
    <izvorni_sadrzaj>
      <item>Monika Jerković, Plitvička 43/R, 10360 Sesvete</item>
      <item>Raiffeisenbank Austria d.d., Magazinska cesta 69, 10000 Zagreb</item>
      <item>ŽDO Zagreb</item>
      <item>RH, Ministarstvo pravosuđa, Ul. grada Vukovara 49, 10000 Zagreb</item>
    </izvorni_sadrzaj>
    <derivirana_varijabla naziv="DomainObject.Predmet.OstaliListFormatedWithAdress_1">
      <item>Monika Jerković, Plitvička 43/R, 10360 Sesvete</item>
      <item>Raiffeisenbank Austria d.d., Magazinska cesta 69, 10000 Zagreb</item>
      <item>ŽDO Zagreb</item>
      <item>RH, Ministarstvo pravosuđa, Ul. grada Vukovara 49, 10000 Zagreb</item>
    </derivirana_varijabla>
  </DomainObject.Predmet.OstaliListFormatedWithAdress>
  <DomainObject.Predmet.OstaliListFormatedWithAdressOIB>
    <izvorni_sadrzaj>
      <item>Monika Jerković, Plitvička 43/R, 10360 Sesvete</item>
      <item>Raiffeisenbank Austria d.d., OIB 53056966535, Magazinska cesta 69, 10000 Zagreb</item>
      <item>ŽDO Zagreb, OIB 16488001145</item>
      <item>RH, Ministarstvo pravosuđa, OIB 26635293339, Ul. grada Vukovara 49, 10000 Zagreb</item>
    </izvorni_sadrzaj>
    <derivirana_varijabla naziv="DomainObject.Predmet.OstaliListFormatedWithAdressOIB_1">
      <item>Monika Jerković, Plitvička 43/R, 10360 Sesvete</item>
      <item>Raiffeisenbank Austria d.d., OIB 53056966535, Magazinska cesta 69, 10000 Zagreb</item>
      <item>ŽDO Zagreb, OIB 16488001145</item>
      <item>RH, Ministarstvo pravosuđa, OIB 26635293339, Ul. grada Vukovara 49, 10000 Zagreb</item>
    </derivirana_varijabla>
  </DomainObject.Predmet.OstaliListFormatedWithAdressOIB>
  <DomainObject.Predmet.OstaliListNazivFormated>
    <izvorni_sadrzaj>
      <item>Monika Jerković</item>
      <item>Raiffeisenbank Austria d.d.</item>
      <item>ŽDO Zagreb</item>
      <item>RH, Ministarstvo pravosuđa</item>
    </izvorni_sadrzaj>
    <derivirana_varijabla naziv="DomainObject.Predmet.OstaliListNazivFormated_1">
      <item>Monika Jerković</item>
      <item>Raiffeisenbank Austria d.d.</item>
      <item>ŽDO Zagreb</item>
      <item>RH, Ministarstvo pravosuđa</item>
    </derivirana_varijabla>
  </DomainObject.Predmet.OstaliListNazivFormated>
  <DomainObject.Predmet.OstaliListNazivFormatedOIB>
    <izvorni_sadrzaj>
      <item>Monika Jerković</item>
      <item>Raiffeisenbank Austria d.d., OIB 53056966535</item>
      <item>ŽDO Zagreb, OIB 16488001145</item>
      <item>RH, Ministarstvo pravosuđa, OIB 26635293339</item>
    </izvorni_sadrzaj>
    <derivirana_varijabla naziv="DomainObject.Predmet.OstaliListNazivFormatedOIB_1">
      <item>Monika Jerković</item>
      <item>Raiffeisenbank Austria d.d., OIB 53056966535</item>
      <item>ŽDO Zagreb, OIB 16488001145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INOX DIZAJN jednostavno društvo s ograničenom odgovornošću za proizvodnju i usluge</izvorni_sadrzaj>
    <derivirana_varijabla naziv="DomainObject.Predmet.ProtustrankaIDrugi_1">INOX DIZAJN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INOX DIZAJN jednostavno društvo s ograničenom odgovornošću za proizvodnju i usluge, OIB 76201654985, Ježdovečka 13, 10250 Ježdovec</izvorni_sadrzaj>
    <derivirana_varijabla naziv="DomainObject.Predmet.ProtustrankaIDrugiAdressOIB_1">INOX DIZAJN jednostavno društvo s ograničenom odgovornošću za proizvodnju i usluge, OIB 76201654985, Ježdovečka 13,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DIZAJN jednostavno društvo s ograničenom odgovornošću za proizvodnju i usluge</item>
      <item>FINA Regionalni centar Zagreb</item>
      <item>Monika Jerković</item>
      <item>RH Ministarstvo financija</item>
      <item>Raiffeisenbank Austria d.d.</item>
      <item>ŽDO Zagreb</item>
      <item>RH, Ministarstvo pravosuđa</item>
    </izvorni_sadrzaj>
    <derivirana_varijabla naziv="DomainObject.Predmet.SudioniciListNaziv_1">
      <item>INOX DIZAJN jednostavno društvo s ograničenom odgovornošću za proizvodnju i usluge</item>
      <item>FINA Regionalni centar Zagreb</item>
      <item>Monika Jerković</item>
      <item>RH Ministarstvo financija</item>
      <item>Raiffeisenbank Austria d.d.</item>
      <item>ŽDO Zagreb</item>
      <item>RH, Ministarstvo pravosuđa</item>
    </derivirana_varijabla>
  </DomainObject.Predmet.SudioniciListNaziv>
  <DomainObject.Predmet.SudioniciListAdressOIB>
    <izvorni_sadrzaj>
      <item>INOX DIZAJN jednostavno društvo s ograničenom odgovornošću za proizvodnju i usluge, OIB 76201654985, Ježdovečka 13,10250 Ježdovec</item>
      <item>FINA Regionalni centar Zagreb, OIB 85821130368, Trg svibanjskih žrtava 1995. 1,10000 Zagreb</item>
      <item>Monika Jerković, Plitvička 43/R,10360 Sesvete</item>
      <item>RH Ministarstvo financija, OIB 18683136487, Katančićeva 5,10000 Zagreb</item>
      <item>Raiffeisenbank Austria d.d., OIB 53056966535, Magazinska cesta 69,10000 Zagreb</item>
      <item>ŽDO Zagreb, OIB 16488001145</item>
      <item>RH, Ministarstvo pravosuđa, OIB 26635293339, Ul. grada Vukovara 49,10000 Zagreb</item>
    </izvorni_sadrzaj>
    <derivirana_varijabla naziv="DomainObject.Predmet.SudioniciListAdressOIB_1">
      <item>INOX DIZAJN jednostavno društvo s ograničenom odgovornošću za proizvodnju i usluge, OIB 76201654985, Ježdovečka 13,10250 Ježdovec</item>
      <item>FINA Regionalni centar Zagreb, OIB 85821130368, Trg svibanjskih žrtava 1995. 1,10000 Zagreb</item>
      <item>Monika Jerković, Plitvička 43/R,10360 Sesvete</item>
      <item>RH Ministarstvo financija, OIB 18683136487, Katančićeva 5,10000 Zagreb</item>
      <item>Raiffeisenbank Austria d.d., OIB 53056966535, Magazinska cesta 69,10000 Zagreb</item>
      <item>ŽDO Zagreb, OIB 16488001145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76201654985</item>
      <item>, OIB 85821130368</item>
      <item>, OIB null</item>
      <item>, OIB 18683136487</item>
      <item>, OIB 53056966535</item>
      <item>, OIB 16488001145</item>
      <item>, OIB 26635293339</item>
    </izvorni_sadrzaj>
    <derivirana_varijabla naziv="DomainObject.Predmet.SudioniciListNazivOIB_1">
      <item>, OIB 76201654985</item>
      <item>, OIB 85821130368</item>
      <item>, OIB null</item>
      <item>, OIB 18683136487</item>
      <item>, OIB 53056966535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St-2256/2018-18</izvorni_sadrzaj>
    <derivirana_varijabla naziv="DomainObject.PredzadnjaOdlukaIzPredmeta.Oznaka_1">St-2256/2018-18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503</properties:Words>
  <properties:Characters>2757</properties:Characters>
  <properties:Lines>182</properties:Lines>
  <properties:Paragraphs>88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2019-03-27T11:57:00Z</dcterms:created>
  <dc:creator>nribaric</dc:creator>
  <cp:lastModifiedBy>Maja Hajtek</cp:lastModifiedBy>
  <cp:lastPrinted>2019-03-27T12:19:00Z</cp:lastPrinted>
  <dcterms:modified xmlns:xsi="http://www.w3.org/2001/XMLSchema-instance" xsi:type="dcterms:W3CDTF">2019-03-27T12:19:00Z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INOX DIZAJN 27.3.2019..docx)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