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e3ab" w14:paraId="a68e3a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40198F">
        <w:rPr>
          <w:lang w:val="hr-HR"/>
        </w:rPr>
        <w:t>St-785/15-4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B6B55">
        <w:t>ANNO VITA d.o.o., OIB: 18154305652 sa sjedištem u Vladimira Nazora 29, 40311 Lopatinec</w:t>
      </w:r>
      <w:r w:rsidR="001E75D3">
        <w:t>, dana 1</w:t>
      </w:r>
      <w:r w:rsidR="0054001D">
        <w:t>8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B6B55">
        <w:t>ANNO VITA d.o.o., OIB: 18154305652 sa sjedištem u Vladimira Nazora 29, 40311 Lopatinec</w:t>
      </w:r>
      <w:r w:rsidR="00830E49">
        <w:t xml:space="preserve">, iznosi </w:t>
      </w:r>
      <w:r w:rsidR="003B6B55">
        <w:t>12.940,59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3B6B55">
        <w:t>ju</w:t>
      </w:r>
      <w:r>
        <w:t xml:space="preserve"> se </w:t>
      </w:r>
      <w:r w:rsidR="003B6B55">
        <w:t>direktori</w:t>
      </w:r>
      <w:r w:rsidR="002E00D7">
        <w:t xml:space="preserve"> dužnika </w:t>
      </w:r>
      <w:r w:rsidR="003B6B55">
        <w:t>Višnja Trupković, OIB: 11773127514 iz Lopatinca, Vladimira Nazora 29 i Ivan Trupković, OIB: 48336706438 iz Lopatinca, Vladimira Nazora 29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</w:t>
      </w:r>
      <w:r w:rsidR="003B6B55">
        <w:t>ju</w:t>
      </w:r>
      <w:r>
        <w:t xml:space="preserve"> se </w:t>
      </w:r>
      <w:r w:rsidR="003B6B55">
        <w:t>direktori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3B6B55" w:rsidR="00830E49" w:rsidRPr="003B6B55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3B6B55">
        <w:rPr>
          <w:lang w:val="hr-HR"/>
        </w:rPr>
        <w:t>13.11.2015.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B6B55">
        <w:t>ANNO VITA d.o.o., OIB: 18154305652 sa sjedištem u Vladimira Nazora 29, 40311 Lopatinec</w:t>
      </w:r>
      <w:r>
        <w:t>, navodeći da du</w:t>
      </w:r>
      <w:r w:rsidR="00715C85">
        <w:t xml:space="preserve">žnik na dan </w:t>
      </w:r>
      <w:r w:rsidR="003B6B55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B6B55">
        <w:t>12.940,59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4001D">
        <w:rPr>
          <w:lang w:val="hr-HR"/>
        </w:rPr>
        <w:t>8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7E5" w:rsidP="007F64E0" w:rsidR="00EC67E5">
      <w:r>
        <w:separator/>
      </w:r>
    </w:p>
  </w:endnote>
  <w:endnote w:id="0" w:type="continuationSeparator">
    <w:p w:rsidRDefault="00EC67E5" w:rsidP="007F64E0" w:rsidR="00EC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7E5" w:rsidP="007F64E0" w:rsidR="00EC67E5">
      <w:r>
        <w:separator/>
      </w:r>
    </w:p>
  </w:footnote>
  <w:footnote w:id="0" w:type="continuationSeparator">
    <w:p w:rsidRDefault="00EC67E5" w:rsidP="007F64E0" w:rsidR="00EC6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2E72" w:rsidRPr="001F2E72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40198F">
      <w:rPr>
        <w:lang w:val="hr-HR"/>
      </w:rPr>
      <w:t>St-785/15-4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2E72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2337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B6B55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98F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001D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13E8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5FAB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67E5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 VITA, društvo s ograničenom odgovornošću za proizvodnju i usluge</izvorni_sadrzaj>
    <derivirana_varijabla naziv="DomainObject.Predmet.ProtustrankaFormated_1">  ANNO VITA, društvo s ograničenom odgovornošću za proizvodnju i usluge</derivirana_varijabla>
  </DomainObject.Predmet.ProtustrankaFormated>
  <DomainObject.Predmet.ProtustrankaFormatedOIB>
    <izvorni_sadrzaj>  ANNO VITA, društvo s ograničenom odgovornošću za proizvodnju i usluge, OIB 18154305652</izvorni_sadrzaj>
    <derivirana_varijabla naziv="DomainObject.Predmet.ProtustrankaFormatedOIB_1">  ANNO VITA, društvo s ograničenom odgovornošću za proizvodnju i usluge, OIB 18154305652</derivirana_varijabla>
  </DomainObject.Predmet.ProtustrankaFormatedOIB>
  <DomainObject.Predmet.ProtustrankaFormatedWithAdress>
    <izvorni_sadrzaj> ANNO VITA, društvo s ograničenom odgovornošću za proizvodnju i usluge, Vladimira Nazora 29, 40000 Lopatinec</izvorni_sadrzaj>
    <derivirana_varijabla naziv="DomainObject.Predmet.ProtustrankaFormatedWithAdress_1"> ANNO VITA, društvo s ograničenom odgovornošću za proizvodnju i usluge, Vladimira Nazora 29, 40000 Lopatinec</derivirana_varijabla>
  </DomainObject.Predmet.ProtustrankaFormatedWithAdress>
  <DomainObject.Predmet.ProtustrankaFormatedWithAdressOIB>
    <izvorni_sadrzaj> ANNO VITA, društvo s ograničenom odgovornošću za proizvodnju i usluge, OIB 18154305652, Vladimira Nazora 29, 40000 Lopatinec</izvorni_sadrzaj>
    <derivirana_varijabla naziv="DomainObject.Predmet.ProtustrankaFormatedWithAdressOIB_1"> ANNO VITA, društvo s ograničenom odgovornošću za proizvodnju i usluge, OIB 18154305652, Vladimira Nazora 29, 40000 Lopatinec</derivirana_varijabla>
  </DomainObject.Predmet.ProtustrankaFormatedWithAdressOIB>
  <DomainObject.Predmet.ProtustrankaWithAdress>
    <izvorni_sadrzaj>ANNO VITA, društvo s ograničenom odgovornošću za proizvodnju i usluge Vladimira Nazora 29, 40000 Lopatinec</izvorni_sadrzaj>
    <derivirana_varijabla naziv="DomainObject.Predmet.ProtustrankaWithAdress_1">ANNO VITA, društvo s ograničenom odgovornošću za proizvodnju i usluge Vladimira Nazora 29, 40000 Lopatinec</derivirana_varijabla>
  </DomainObject.Predmet.ProtustrankaWithAdress>
  <DomainObject.Predmet.ProtustrankaWithAdressOIB>
    <izvorni_sadrzaj>ANNO VITA, društvo s ograničenom odgovornošću za proizvodnju i usluge, OIB 18154305652, Vladimira Nazora 29, 40000 Lopatinec</izvorni_sadrzaj>
    <derivirana_varijabla naziv="DomainObject.Predmet.ProtustrankaWithAdressOIB_1">ANNO VITA, društvo s ograničenom odgovornošću za proizvodnju i usluge, OIB 18154305652, Vladimira Nazora 29, 40000 Lopatinec</derivirana_varijabla>
  </DomainObject.Predmet.ProtustrankaWithAdressOIB>
  <DomainObject.Predmet.ProtustrankaNazivFormated>
    <izvorni_sadrzaj>ANNO VITA, društvo s ograničenom odgovornošću za proizvodnju i usluge</izvorni_sadrzaj>
    <derivirana_varijabla naziv="DomainObject.Predmet.ProtustrankaNazivFormated_1">ANNO VITA, društvo s ograničenom odgovornošću za proizvodnju i usluge</derivirana_varijabla>
  </DomainObject.Predmet.ProtustrankaNazivFormated>
  <DomainObject.Predmet.ProtustrankaNazivFormatedOIB>
    <izvorni_sadrzaj>ANNO VITA, društvo s ograničenom odgovornošću za proizvodnju i usluge, OIB 18154305652</izvorni_sadrzaj>
    <derivirana_varijabla naziv="DomainObject.Predmet.ProtustrankaNazivFormatedOIB_1">ANNO VITA, društvo s ograničenom odgovornošću za proizvodnju i usluge, OIB 18154305652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12940.59</izvorni_sadrzaj>
    <derivirana_varijabla naziv="DomainObject.Predmet.TrenutnaVrijednost_1">12940.59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ANNO VITA, društvo s ograničenom odgovornošću za proizvodnju i usluge</item>
    </izvorni_sadrzaj>
    <derivirana_varijabla naziv="DomainObject.Predmet.ProtuStrankaListFormated_1">
      <item>ANNO VITA, društvo s ograničenom odgovornošću za proizvodnju i usluge</item>
    </derivirana_varijabla>
  </DomainObject.Predmet.ProtuStrankaListFormated>
  <DomainObject.Predmet.ProtuStrankaListFormatedOIB>
    <izvorni_sadrzaj>
      <item>ANNO VITA, društvo s ograničenom odgovornošću za proizvodnju i usluge, OIB 18154305652</item>
    </izvorni_sadrzaj>
    <derivirana_varijabla naziv="DomainObject.Predmet.ProtuStrankaListFormatedOIB_1">
      <item>ANNO VITA, društvo s ograničenom odgovornošću za proizvodnju i usluge, OIB 18154305652</item>
    </derivirana_varijabla>
  </DomainObject.Predmet.ProtuStrankaListFormatedOIB>
  <DomainObject.Predmet.ProtuStrankaListFormatedWithAdress>
    <izvorni_sadrzaj>
      <item>ANNO VITA, društvo s ograničenom odgovornošću za proizvodnju i usluge, Vladimira Nazora 29, 40000 Lopatinec</item>
    </izvorni_sadrzaj>
    <derivirana_varijabla naziv="DomainObject.Predmet.ProtuStrankaListFormatedWithAdress_1">
      <item>ANNO VITA, društvo s ograničenom odgovornošću za proizvodnju i usluge, Vladimira Nazora 29, 40000 Lopatinec</item>
    </derivirana_varijabla>
  </DomainObject.Predmet.ProtuStrankaListFormatedWithAdress>
  <DomainObject.Predmet.ProtuStrankaListFormatedWithAdressOIB>
    <izvorni_sadrzaj>
      <item>ANNO VITA, društvo s ograničenom odgovornošću za proizvodnju i usluge, OIB 18154305652, Vladimira Nazora 29, 40000 Lopatinec</item>
    </izvorni_sadrzaj>
    <derivirana_varijabla naziv="DomainObject.Predmet.ProtuStrankaListFormatedWithAdressOIB_1">
      <item>ANNO VITA, društvo s ograničenom odgovornošću za proizvodnju i usluge, OIB 18154305652, Vladimira Nazora 29, 40000 Lopatinec</item>
    </derivirana_varijabla>
  </DomainObject.Predmet.ProtuStrankaListFormatedWithAdressOIB>
  <DomainObject.Predmet.ProtuStrankaListNazivFormated>
    <izvorni_sadrzaj>
      <item>ANNO VITA, društvo s ograničenom odgovornošću za proizvodnju i usluge</item>
    </izvorni_sadrzaj>
    <derivirana_varijabla naziv="DomainObject.Predmet.ProtuStrankaListNazivFormated_1">
      <item>ANNO VITA, društvo s ograničenom odgovornošću za proizvodnju i usluge</item>
    </derivirana_varijabla>
  </DomainObject.Predmet.ProtuStrankaListNazivFormated>
  <DomainObject.Predmet.ProtuStrankaListNazivFormatedOIB>
    <izvorni_sadrzaj>
      <item>ANNO VITA, društvo s ograničenom odgovornošću za proizvodnju i usluge, OIB 18154305652</item>
    </izvorni_sadrzaj>
    <derivirana_varijabla naziv="DomainObject.Predmet.ProtuStrankaListNazivFormatedOIB_1">
      <item>ANNO VITA, društvo s ograničenom odgovornošću za proizvodnju i usluge, OIB 18154305652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ANNO VITA, društvo s ograničenom odgovornošću za proizvodnju i usluge</izvorni_sadrzaj>
    <derivirana_varijabla naziv="DomainObject.Predmet.ProtustrankaIDrugi_1">ANNO VITA,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ANNO VITA, društvo s ograničenom odgovornošću za proizvodnju i usluge, OIB 18154305652, Vladimira Nazora 29, 40000 Lopatinec</izvorni_sadrzaj>
    <derivirana_varijabla naziv="DomainObject.Predmet.ProtustrankaIDrugiAdressOIB_1">ANNO VITA, društvo s ograničenom odgovornošću za proizvodnju i usluge, OIB 18154305652, Vladimira Nazora 29,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ANNO VITA, društvo s ograničenom odgovornošću za proizvodnju i usluge</item>
      <item>E-oglasna ploča</item>
      <item>Sudski registar</item>
    </izvorni_sadrzaj>
    <derivirana_varijabla naziv="DomainObject.Predmet.SudioniciListNaziv_1">
      <item>Financijska agencija</item>
      <item>ANNO VITA, društvo s ograničenom odgovornošću za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ANNO VITA, društvo s ograničenom odgovornošću za proizvodnju i usluge, OIB 18154305652, Vladimira Nazora 29,40000 Lopatinec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ANNO VITA, društvo s ograničenom odgovornošću za proizvodnju i usluge, OIB 18154305652, Vladimira Nazora 29,40000 Lopatinec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18154305652</item>
      <item>, OIB null</item>
    </izvorni_sadrzaj>
    <derivirana_varijabla naziv="DomainObject.Predmet.SudioniciListNazivOIB_1">
      <item>, OIB null</item>
      <item>, OIB 85821130368</item>
      <item>, OIB 18154305652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480</properties:Words>
  <properties:Characters>2594</properties:Characters>
  <properties:Lines>68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2015-11-18T13:38:00Z</dcterms:created>
  <dc:creator>user</dc:creator>
  <cp:lastModifiedBy>Marko Makaj</cp:lastModifiedBy>
  <cp:lastPrinted>2015-10-21T08:01:00Z</cp:lastPrinted>
  <dcterms:modified xmlns:xsi="http://www.w3.org/2001/XMLSchema-instance" xsi:type="dcterms:W3CDTF">2015-11-19T06:38:00Z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