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db60" w14:paraId="83ddb60" w:rsidRDefault="00C11B5A"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469AE">
        <w:rPr>
          <w:rFonts w:cs="Times New Roman" w:eastAsia="Times New Roman"/>
          <w:lang w:eastAsia="hr-HR"/>
        </w:rPr>
        <w:t>MEŠTAR-ZDENAC d.o.o. Zagreb, Trnsko 42a, OIB; 11244120045</w:t>
      </w:r>
      <w:r w:rsidR="00A602D6">
        <w:rPr>
          <w:rFonts w:cs="Times New Roman" w:eastAsia="Times New Roman"/>
          <w:lang w:eastAsia="hr-HR"/>
        </w:rPr>
        <w:t xml:space="preserve">, </w:t>
      </w:r>
      <w:r>
        <w:rPr>
          <w:rFonts w:cs="Times New Roman" w:eastAsia="Times New Roman"/>
          <w:lang w:eastAsia="hr-HR"/>
        </w:rPr>
        <w:t xml:space="preserve">dana </w:t>
      </w:r>
      <w:r w:rsidR="00A602D6">
        <w:rPr>
          <w:rFonts w:cs="Times New Roman" w:eastAsia="Times New Roman"/>
          <w:lang w:eastAsia="hr-HR"/>
        </w:rPr>
        <w:t>25</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8469AE">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A602D6">
        <w:rPr>
          <w:rFonts w:cs="Times New Roman" w:eastAsia="Times New Roman"/>
          <w:lang w:eastAsia="hr-HR"/>
        </w:rPr>
        <w:t>25</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C11B5A" w:rsidP="001D7E39" w:rsidR="00C11B5A">
      <w:pPr>
        <w:tabs>
          <w:tab w:pos="5786" w:val="left"/>
        </w:tabs>
        <w:spacing w:after="0"/>
        <w:jc w:val="both"/>
        <w:rPr>
          <w:rFonts w:cs="Times New Roman" w:eastAsia="Times New Roman"/>
          <w:lang w:eastAsia="hr-HR"/>
        </w:rPr>
      </w:pPr>
    </w:p>
    <w:p w:rsidRDefault="00C11B5A" w:rsidP="001D7E39" w:rsidR="00C11B5A">
      <w:pPr>
        <w:tabs>
          <w:tab w:pos="5786" w:val="left"/>
        </w:tabs>
        <w:spacing w:after="0"/>
        <w:jc w:val="both"/>
        <w:rPr>
          <w:rFonts w:cs="Times New Roman" w:eastAsia="Times New Roman"/>
          <w:lang w:eastAsia="hr-HR"/>
        </w:rPr>
      </w:pP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8469AE">
        <w:rPr>
          <w:rFonts w:cs="Times New Roman" w:eastAsia="Times New Roman"/>
          <w:lang w:eastAsia="hr-HR"/>
        </w:rPr>
        <w:t>Ljiljana Studeni, Zagreb, i Todor Mitić, Zagreb</w:t>
      </w:r>
    </w:p>
    <w:p w:rsidRDefault="008469AE" w:rsidP="001D7E39" w:rsidR="008469AE">
      <w:pPr>
        <w:numPr>
          <w:ilvl w:val="0"/>
          <w:numId w:val="2"/>
        </w:numPr>
        <w:spacing w:after="0"/>
        <w:contextualSpacing/>
        <w:jc w:val="both"/>
        <w:rPr>
          <w:rFonts w:cs="Times New Roman" w:eastAsia="Times New Roman"/>
          <w:lang w:eastAsia="hr-HR"/>
        </w:rPr>
      </w:pPr>
      <w:r>
        <w:rPr>
          <w:rFonts w:cs="Times New Roman" w:eastAsia="Times New Roman"/>
          <w:lang w:eastAsia="hr-HR"/>
        </w:rPr>
        <w:t>e-oglasna ploča suda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BEC" w:rsidP="00101D38" w:rsidR="00AB4BEC">
      <w:pPr>
        <w:spacing w:after="0"/>
      </w:pPr>
      <w:r>
        <w:separator/>
      </w:r>
    </w:p>
  </w:endnote>
  <w:endnote w:id="0" w:type="continuationSeparator">
    <w:p w:rsidRDefault="00AB4BEC" w:rsidP="00101D38" w:rsidR="00AB4BE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BEC" w:rsidP="00101D38" w:rsidR="00AB4BEC">
      <w:pPr>
        <w:spacing w:after="0"/>
      </w:pPr>
      <w:r>
        <w:separator/>
      </w:r>
    </w:p>
  </w:footnote>
  <w:footnote w:id="0" w:type="continuationSeparator">
    <w:p w:rsidRDefault="00AB4BEC" w:rsidP="00101D38" w:rsidR="00AB4BE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C11B5A">
          <w:rPr>
            <w:noProof/>
          </w:rPr>
          <w:t>1</w:t>
        </w:r>
        <w:r>
          <w:fldChar w:fldCharType="end"/>
        </w:r>
      </w:p>
    </w:sdtContent>
  </w:sdt>
  <w:p w:rsidRDefault="00101D38" w:rsidP="00101D38" w:rsidR="00101D38">
    <w:pPr>
      <w:pStyle w:val="Zaglavlje"/>
      <w:jc w:val="right"/>
    </w:pPr>
    <w:r>
      <w:t>1 St-</w:t>
    </w:r>
    <w:r w:rsidR="008469AE">
      <w:t>330</w:t>
    </w:r>
    <w:r w:rsidR="004476E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476E7"/>
    <w:rsid w:val="00480DA0"/>
    <w:rsid w:val="004A3E03"/>
    <w:rsid w:val="004D7C8F"/>
    <w:rsid w:val="004E4990"/>
    <w:rsid w:val="00573CBA"/>
    <w:rsid w:val="005837FC"/>
    <w:rsid w:val="005E777B"/>
    <w:rsid w:val="00617CB7"/>
    <w:rsid w:val="006531A3"/>
    <w:rsid w:val="0066747A"/>
    <w:rsid w:val="00676E07"/>
    <w:rsid w:val="006B2AF4"/>
    <w:rsid w:val="006C201B"/>
    <w:rsid w:val="006C20F1"/>
    <w:rsid w:val="006E2E09"/>
    <w:rsid w:val="0075199C"/>
    <w:rsid w:val="0075633F"/>
    <w:rsid w:val="00802C52"/>
    <w:rsid w:val="008148D3"/>
    <w:rsid w:val="008469AE"/>
    <w:rsid w:val="00860F07"/>
    <w:rsid w:val="008B2772"/>
    <w:rsid w:val="009F7881"/>
    <w:rsid w:val="00A14BC6"/>
    <w:rsid w:val="00A602D6"/>
    <w:rsid w:val="00A7619F"/>
    <w:rsid w:val="00AB4BEC"/>
    <w:rsid w:val="00B66C79"/>
    <w:rsid w:val="00B805E7"/>
    <w:rsid w:val="00B954EC"/>
    <w:rsid w:val="00BB28E1"/>
    <w:rsid w:val="00BD0C6E"/>
    <w:rsid w:val="00BD38EE"/>
    <w:rsid w:val="00C11B5A"/>
    <w:rsid w:val="00C20849"/>
    <w:rsid w:val="00C21CE4"/>
    <w:rsid w:val="00C83D0E"/>
    <w:rsid w:val="00CA2878"/>
    <w:rsid w:val="00CB6B0B"/>
    <w:rsid w:val="00CC3E10"/>
    <w:rsid w:val="00CE34FB"/>
    <w:rsid w:val="00D045A9"/>
    <w:rsid w:val="00D35FEC"/>
    <w:rsid w:val="00D37F65"/>
    <w:rsid w:val="00D441EB"/>
    <w:rsid w:val="00D56ED0"/>
    <w:rsid w:val="00D76F6A"/>
    <w:rsid w:val="00D95D8D"/>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11B5A"/>
    <w:rPr>
      <w:color w:val="808080"/>
      <w:bdr w:space="0" w:sz="0" w:color="auto" w:val="none"/>
      <w:shd w:fill="auto" w:color="auto" w:val="clear"/>
    </w:rPr>
  </w:style>
  <w:style w:customStyle="true" w:styleId="eSPISCCParagraphDefaultFont" w:type="character">
    <w:name w:val="eSPIS_CC_Paragraph Default Font"/>
    <w:basedOn w:val="Zadanifontodlomka"/>
    <w:rsid w:val="00C11B5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11B5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11B5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11B5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11B5A"/>
    <w:rPr>
      <w:color w:val="808080"/>
      <w:bdr w:color="auto" w:space="0" w:sz="0" w:val="none"/>
      <w:shd w:color="auto" w:fill="auto" w:val="clear"/>
    </w:rPr>
  </w:style>
  <w:style w:customStyle="1" w:styleId="eSPISCCParagraphDefaultFont" w:type="character">
    <w:name w:val="eSPIS_CC_Paragraph Default Font"/>
    <w:basedOn w:val="Zadanifontodlomka"/>
    <w:rsid w:val="00C11B5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11B5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11B5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11B5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St-330/2016</izvorni_sadrzaj>
    <derivirana_varijabla naziv="DomainObject.Predmet.OznakaBroj_1">St-330/2016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MEŠTAR - ZDENAC d.o.o. zastupanog po punomoćniku Ljiljana Studeni; Todor Mitić</izvorni_sadrzaj>
    <derivirana_varijabla naziv="DomainObject.Predmet.ProtustrankaFormated_1">  MEŠTAR - ZDENAC d.o.o. zastupanog po punomoćniku Ljiljana Studeni; Todor Mitić</derivirana_varijabla>
  </DomainObject.Predmet.ProtustrankaFormated>
  <DomainObject.Predmet.ProtustrankaFormatedOIB>
    <izvorni_sadrzaj>  MEŠTAR - ZDENAC d.o.o., OIB 11244120045 zastupanog po punomoćniku Ljiljana Studeni; Todor Mitić</izvorni_sadrzaj>
    <derivirana_varijabla naziv="DomainObject.Predmet.ProtustrankaFormatedOIB_1">  MEŠTAR - ZDENAC d.o.o., OIB 11244120045 zastupanog po punomoćniku Ljiljana Studeni; Todor Mitić</derivirana_varijabla>
  </DomainObject.Predmet.ProtustrankaFormatedOIB>
  <DomainObject.Predmet.ProtustrankaFormatedWithAdress>
    <izvorni_sadrzaj> MEŠTAR - ZDENAC d.o.o., Trnsko 42/a, 10000 Zagreb zastupanog po punomoćniku Ljiljana Studeni; Todor Mitić</izvorni_sadrzaj>
    <derivirana_varijabla naziv="DomainObject.Predmet.ProtustrankaFormatedWithAdress_1"> MEŠTAR - ZDENAC d.o.o., Trnsko 42/a, 10000 Zagreb zastupanog po punomoćniku Ljiljana Studeni; Todor Mitić</derivirana_varijabla>
  </DomainObject.Predmet.ProtustrankaFormatedWithAdress>
  <DomainObject.Predmet.ProtustrankaFormatedWithAdressOIB>
    <izvorni_sadrzaj> MEŠTAR - ZDENAC d.o.o., OIB 11244120045, Trnsko 42/a, 10000 Zagreb zastupanog po punomoćniku Ljiljana Studeni; Todor Mitić</izvorni_sadrzaj>
    <derivirana_varijabla naziv="DomainObject.Predmet.ProtustrankaFormatedWithAdressOIB_1"> MEŠTAR - ZDENAC d.o.o., OIB 11244120045, Trnsko 42/a, 10000 Zagreb zastupanog po punomoćniku Ljiljana Studeni; Todor Mitić</derivirana_varijabla>
  </DomainObject.Predmet.ProtustrankaFormatedWithAdressOIB>
  <DomainObject.Predmet.ProtustrankaWithAdress>
    <izvorni_sadrzaj>MEŠTAR - ZDENAC d.o.o. Trnsko 42/a, 10000 Zagreb</izvorni_sadrzaj>
    <derivirana_varijabla naziv="DomainObject.Predmet.ProtustrankaWithAdress_1">MEŠTAR - ZDENAC d.o.o. Trnsko 42/a, 10000 Zagreb</derivirana_varijabla>
  </DomainObject.Predmet.ProtustrankaWithAdress>
  <DomainObject.Predmet.ProtustrankaWithAdressOIB>
    <izvorni_sadrzaj>MEŠTAR - ZDENAC d.o.o., OIB 11244120045, Trnsko 42/a, 10000 Zagreb</izvorni_sadrzaj>
    <derivirana_varijabla naziv="DomainObject.Predmet.ProtustrankaWithAdressOIB_1">MEŠTAR - ZDENAC d.o.o., OIB 11244120045, Trnsko 42/a, 10000 Zagreb</derivirana_varijabla>
  </DomainObject.Predmet.ProtustrankaWithAdressOIB>
  <DomainObject.Predmet.ProtustrankaNazivFormated>
    <izvorni_sadrzaj>MEŠTAR - ZDENAC d.o.o.</izvorni_sadrzaj>
    <derivirana_varijabla naziv="DomainObject.Predmet.ProtustrankaNazivFormated_1">MEŠTAR - ZDENAC d.o.o.</derivirana_varijabla>
  </DomainObject.Predmet.ProtustrankaNazivFormated>
  <DomainObject.Predmet.ProtustrankaNazivFormatedOIB>
    <izvorni_sadrzaj>MEŠTAR - ZDENAC d.o.o., OIB 11244120045</izvorni_sadrzaj>
    <derivirana_varijabla naziv="DomainObject.Predmet.ProtustrankaNazivFormatedOIB_1">MEŠTAR - ZDENAC d.o.o., OIB 11244120045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MEŠTAR - ZDENAC d.o.o. zastupanog po punomoćniku Ljiljana Studeni; Todor Mitić</item>
    </izvorni_sadrzaj>
    <derivirana_varijabla naziv="DomainObject.Predmet.ProtuStrankaListFormated_1">
      <item>MEŠTAR - ZDENAC d.o.o. zastupanog po punomoćniku Ljiljana Studeni; Todor Mitić</item>
    </derivirana_varijabla>
  </DomainObject.Predmet.ProtuStrankaListFormated>
  <DomainObject.Predmet.ProtuStrankaListFormatedOIB>
    <izvorni_sadrzaj>
      <item>MEŠTAR - ZDENAC d.o.o., OIB 11244120045 zastupanog po punomoćniku Ljiljana Studeni; Todor Mitić</item>
    </izvorni_sadrzaj>
    <derivirana_varijabla naziv="DomainObject.Predmet.ProtuStrankaListFormatedOIB_1">
      <item>MEŠTAR - ZDENAC d.o.o., OIB 11244120045 zastupanog po punomoćniku Ljiljana Studeni; Todor Mitić</item>
    </derivirana_varijabla>
  </DomainObject.Predmet.ProtuStrankaListFormatedOIB>
  <DomainObject.Predmet.ProtuStrankaListFormatedWithAdress>
    <izvorni_sadrzaj>
      <item>MEŠTAR - ZDENAC d.o.o., Trnsko 42/a, 10000 Zagreb zastupanog po punomoćniku Ljiljana Studeni; Todor Mitić</item>
    </izvorni_sadrzaj>
    <derivirana_varijabla naziv="DomainObject.Predmet.ProtuStrankaListFormatedWithAdress_1">
      <item>MEŠTAR - ZDENAC d.o.o., Trnsko 42/a, 10000 Zagreb zastupanog po punomoćniku Ljiljana Studeni; Todor Mitić</item>
    </derivirana_varijabla>
  </DomainObject.Predmet.ProtuStrankaListFormatedWithAdress>
  <DomainObject.Predmet.ProtuStrankaListFormatedWithAdressOIB>
    <izvorni_sadrzaj>
      <item>MEŠTAR - ZDENAC d.o.o., OIB 11244120045, Trnsko 42/a, 10000 Zagreb zastupanog po punomoćniku Ljiljana Studeni; Todor Mitić</item>
    </izvorni_sadrzaj>
    <derivirana_varijabla naziv="DomainObject.Predmet.ProtuStrankaListFormatedWithAdressOIB_1">
      <item>MEŠTAR - ZDENAC d.o.o., OIB 11244120045, Trnsko 42/a, 10000 Zagreb zastupanog po punomoćniku Ljiljana Studeni; Todor Mitić</item>
    </derivirana_varijabla>
  </DomainObject.Predmet.ProtuStrankaListFormatedWithAdressOIB>
  <DomainObject.Predmet.ProtuStrankaListNazivFormated>
    <izvorni_sadrzaj>
      <item>MEŠTAR - ZDENAC d.o.o.</item>
    </izvorni_sadrzaj>
    <derivirana_varijabla naziv="DomainObject.Predmet.ProtuStrankaListNazivFormated_1">
      <item>MEŠTAR - ZDENAC d.o.o.</item>
    </derivirana_varijabla>
  </DomainObject.Predmet.ProtuStrankaListNazivFormated>
  <DomainObject.Predmet.ProtuStrankaListNazivFormatedOIB>
    <izvorni_sadrzaj>
      <item>MEŠTAR - ZDENAC d.o.o., OIB 11244120045</item>
    </izvorni_sadrzaj>
    <derivirana_varijabla naziv="DomainObject.Predmet.ProtuStrankaListNazivFormatedOIB_1">
      <item>MEŠTAR - ZDENAC d.o.o., OIB 11244120045</item>
    </derivirana_varijabla>
  </DomainObject.Predmet.ProtuStrankaListNazivFormatedOIB>
  <DomainObject.Predmet.OstaliListFormated>
    <izvorni_sadrzaj>
      <item>Ljiljana Studeni punomoćnik sudionika u postupku MEŠTAR - ZDENAC d.o.o.</item>
      <item>Todor Mitić punomoćnik sudionika u postupku MEŠTAR - ZDENAC d.o.o.</item>
    </izvorni_sadrzaj>
    <derivirana_varijabla naziv="DomainObject.Predmet.OstaliListFormated_1">
      <item>Ljiljana Studeni punomoćnik sudionika u postupku MEŠTAR - ZDENAC d.o.o.</item>
      <item>Todor Mitić punomoćnik sudionika u postupku MEŠTAR - ZDENAC d.o.o.</item>
    </derivirana_varijabla>
  </DomainObject.Predmet.OstaliListFormated>
  <DomainObject.Predmet.OstaliListFormatedOIB>
    <izvorni_sadrzaj>
      <item>Ljiljana Studeni, OIB 42632635852 punomoćnik sudionika u postupku MEŠTAR - ZDENAC d.o.o.</item>
      <item>Todor Mitić, OIB 06393283941 punomoćnik sudionika u postupku MEŠTAR - ZDENAC d.o.o.</item>
    </izvorni_sadrzaj>
    <derivirana_varijabla naziv="DomainObject.Predmet.OstaliListFormatedOIB_1">
      <item>Ljiljana Studeni, OIB 42632635852 punomoćnik sudionika u postupku MEŠTAR - ZDENAC d.o.o.</item>
      <item>Todor Mitić, OIB 06393283941 punomoćnik sudionika u postupku MEŠTAR - ZDENAC d.o.o.</item>
    </derivirana_varijabla>
  </DomainObject.Predmet.OstaliListFormatedOIB>
  <DomainObject.Predmet.OstaliListFormatedWithAdress>
    <izvorni_sadrzaj>
      <item>Ljiljana Studeni, Tina Ujevića 5, 10000 Zagreb punomoćnik sudionika u postupku MEŠTAR - ZDENAC d.o.o.</item>
      <item>Todor Mitić, Trnsko 42a, 10000 Zagreb punomoćnik sudionika u postupku MEŠTAR - ZDENAC d.o.o.</item>
    </izvorni_sadrzaj>
    <derivirana_varijabla naziv="DomainObject.Predmet.OstaliListFormatedWithAdress_1">
      <item>Ljiljana Studeni, Tina Ujevića 5, 10000 Zagreb punomoćnik sudionika u postupku MEŠTAR - ZDENAC d.o.o.</item>
      <item>Todor Mitić, Trnsko 42a, 10000 Zagreb punomoćnik sudionika u postupku MEŠTAR - ZDENAC d.o.o.</item>
    </derivirana_varijabla>
  </DomainObject.Predmet.OstaliListFormatedWithAdress>
  <DomainObject.Predmet.OstaliListFormatedWithAdressOIB>
    <izvorni_sadrzaj>
      <item>Ljiljana Studeni, OIB 42632635852, Tina Ujevića 5, 10000 Zagreb punomoćnik sudionika u postupku MEŠTAR - ZDENAC d.o.o.</item>
      <item>Todor Mitić, OIB 06393283941, Trnsko 42a, 10000 Zagreb punomoćnik sudionika u postupku MEŠTAR - ZDENAC d.o.o.</item>
    </izvorni_sadrzaj>
    <derivirana_varijabla naziv="DomainObject.Predmet.OstaliListFormatedWithAdressOIB_1">
      <item>Ljiljana Studeni, OIB 42632635852, Tina Ujevića 5, 10000 Zagreb punomoćnik sudionika u postupku MEŠTAR - ZDENAC d.o.o.</item>
      <item>Todor Mitić, OIB 06393283941, Trnsko 42a, 10000 Zagreb punomoćnik sudionika u postupku MEŠTAR - ZDENAC d.o.o.</item>
    </derivirana_varijabla>
  </DomainObject.Predmet.OstaliListFormatedWithAdressOIB>
  <DomainObject.Predmet.OstaliListNazivFormated>
    <izvorni_sadrzaj>
      <item>Ljiljana Studeni</item>
      <item>Todor Mitić</item>
    </izvorni_sadrzaj>
    <derivirana_varijabla naziv="DomainObject.Predmet.OstaliListNazivFormated_1">
      <item>Ljiljana Studeni</item>
      <item>Todor Mitić</item>
    </derivirana_varijabla>
  </DomainObject.Predmet.OstaliListNazivFormated>
  <DomainObject.Predmet.OstaliListNazivFormatedOIB>
    <izvorni_sadrzaj>
      <item>Ljiljana Studeni, OIB 42632635852</item>
      <item>Todor Mitić, OIB 06393283941</item>
    </izvorni_sadrzaj>
    <derivirana_varijabla naziv="DomainObject.Predmet.OstaliListNazivFormatedOIB_1">
      <item>Ljiljana Studeni, OIB 42632635852</item>
      <item>Todor Mitić, OIB 06393283941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MEŠTAR - ZDENAC d.o.o.</izvorni_sadrzaj>
    <derivirana_varijabla naziv="DomainObject.Predmet.ProtustrankaIDrugi_1">MEŠTAR - ZDENAC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MEŠTAR - ZDENAC d.o.o., OIB 11244120045, Trnsko 42/a, 10000 Zagreb</izvorni_sadrzaj>
    <derivirana_varijabla naziv="DomainObject.Predmet.ProtustrankaIDrugiAdressOIB_1">MEŠTAR - ZDENAC d.o.o., OIB 11244120045, Trnsko 42/a,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MEŠTAR - ZDENAC d.o.o.</item>
      <item>Ljiljana Studeni</item>
      <item>Todor Mitić</item>
    </izvorni_sadrzaj>
    <derivirana_varijabla naziv="DomainObject.Predmet.SudioniciListNaziv_1">
      <item>FINA Regionalni centar Zagreb</item>
      <item>MEŠTAR - ZDENAC d.o.o.</item>
      <item>Ljiljana Studeni</item>
      <item>Todor Mitić</item>
    </derivirana_varijabla>
  </DomainObject.Predmet.SudioniciListNaziv>
  <DomainObject.Predmet.SudioniciListAdressOIB>
    <izvorni_sadrzaj>
      <item>FINA Regionalni centar Zagreb, OIB 85821130368, Trg svibanjskih žrtava 1995. 1,10000 Zagreb</item>
      <item>MEŠTAR - ZDENAC d.o.o., OIB 11244120045, Trnsko 42/a,10000 Zagreb</item>
      <item>Ljiljana Studeni, OIB 42632635852, Tina Ujevića 5,10000 Zagreb</item>
      <item>Todor Mitić, OIB 06393283941, Trnsko 42a,10000 Zagreb</item>
    </izvorni_sadrzaj>
    <derivirana_varijabla naziv="DomainObject.Predmet.SudioniciListAdressOIB_1">
      <item>FINA Regionalni centar Zagreb, OIB 85821130368, Trg svibanjskih žrtava 1995. 1,10000 Zagreb</item>
      <item>MEŠTAR - ZDENAC d.o.o., OIB 11244120045, Trnsko 42/a,10000 Zagreb</item>
      <item>Ljiljana Studeni, OIB 42632635852, Tina Ujevića 5,10000 Zagreb</item>
      <item>Todor Mitić, OIB 06393283941, Trnsko 42a,10000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11244120045</item>
      <item>, OIB 42632635852</item>
      <item>, OIB 06393283941</item>
    </izvorni_sadrzaj>
    <derivirana_varijabla naziv="DomainObject.Predmet.SudioniciListNazivOIB_1">
      <item>, OIB 85821130368</item>
      <item>, OIB 11244120045</item>
      <item>, OIB 42632635852</item>
      <item>, OIB 06393283941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1972</properties:Characters>
  <properties:Lines>73</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2016-01-25T11:53:00Z</dcterms:created>
  <dc:creator>Draženka Prpić</dc:creator>
  <cp:lastModifiedBy>Draženka Prpić</cp:lastModifiedBy>
  <cp:lastPrinted>2016-01-25T12:01:00Z</cp:lastPrinted>
  <dcterms:modified xmlns:xsi="http://www.w3.org/2001/XMLSchema-instance" xsi:type="dcterms:W3CDTF">2016-01-25T12:01:00Z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