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3f02" w14:paraId="1ff3f02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3A1DAA">
        <w:rPr>
          <w:sz w:val="22"/>
          <w:szCs w:val="22"/>
        </w:rPr>
        <w:tab/>
      </w:r>
      <w:r w:rsidR="003A1DAA">
        <w:rPr>
          <w:sz w:val="22"/>
          <w:szCs w:val="22"/>
        </w:rPr>
        <w:tab/>
      </w:r>
      <w:r w:rsidR="003A1DAA">
        <w:rPr>
          <w:sz w:val="22"/>
          <w:szCs w:val="22"/>
        </w:rPr>
        <w:tab/>
      </w:r>
      <w:r w:rsidR="003A1DAA">
        <w:rPr>
          <w:sz w:val="22"/>
          <w:szCs w:val="22"/>
        </w:rPr>
        <w:tab/>
      </w:r>
      <w:r w:rsidR="003A1DAA">
        <w:rPr>
          <w:sz w:val="22"/>
          <w:szCs w:val="22"/>
        </w:rPr>
        <w:tab/>
      </w:r>
      <w:r w:rsidR="003A1DAA">
        <w:rPr>
          <w:sz w:val="22"/>
          <w:szCs w:val="22"/>
        </w:rPr>
        <w:tab/>
      </w:r>
      <w:r w:rsidR="003A1DAA">
        <w:rPr>
          <w:sz w:val="22"/>
          <w:szCs w:val="22"/>
        </w:rPr>
        <w:tab/>
        <w:t>6 St-</w:t>
      </w:r>
      <w:r w:rsidR="0093028D">
        <w:rPr>
          <w:sz w:val="22"/>
          <w:szCs w:val="22"/>
        </w:rPr>
        <w:t>385/17-4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93028D">
        <w:rPr>
          <w:b/>
        </w:rPr>
        <w:t>:</w:t>
      </w:r>
      <w:r w:rsidR="0093028D" w:rsidRPr="0093028D">
        <w:rPr>
          <w:b/>
        </w:rPr>
        <w:t xml:space="preserve"> </w:t>
      </w:r>
      <w:r w:rsidR="0093028D">
        <w:rPr>
          <w:b/>
        </w:rPr>
        <w:t>OSJEČKI GRADITELJI j.d.o.o. za građenje, projektiranje i nadzor, OSIJEK, Ulica kestenova 127, MBS: 030127204, OIB: 02109842764,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93028D">
        <w:t>30. svibnja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3A1DAA">
      <w:pPr>
        <w:tabs>
          <w:tab w:pos="2985" w:val="left"/>
          <w:tab w:pos="5775" w:val="left"/>
        </w:tabs>
        <w:jc w:val="both"/>
      </w:pPr>
      <w:r>
        <w:tab/>
      </w:r>
    </w:p>
    <w:p w:rsidRDefault="00EA3976" w:rsidP="00C91F05" w:rsidR="00454B5F">
      <w:pPr>
        <w:tabs>
          <w:tab w:pos="2985" w:val="left"/>
          <w:tab w:pos="5775" w:val="left"/>
        </w:tabs>
        <w:jc w:val="both"/>
      </w:pPr>
      <w:r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3A1DAA" w:rsidP="00C91F05" w:rsidR="003A1DAA">
      <w:pPr>
        <w:rPr>
          <w:b/>
        </w:rPr>
      </w:pPr>
    </w:p>
    <w:p w:rsidRDefault="0074446F" w:rsidP="003A1DAA" w:rsidR="00CB3ABD">
      <w:pPr>
        <w:ind w:left="709"/>
        <w:jc w:val="both"/>
        <w:rPr>
          <w:b/>
        </w:rPr>
      </w:pPr>
      <w:r w:rsidRPr="0074446F">
        <w:rPr>
          <w:b/>
        </w:rPr>
        <w:t>Otvara se</w:t>
      </w:r>
      <w:r>
        <w:t xml:space="preserve"> </w:t>
      </w:r>
      <w:r w:rsidR="007E72B1">
        <w:t>sk</w:t>
      </w:r>
      <w:r w:rsidR="0093028D">
        <w:t>r</w:t>
      </w:r>
      <w:r w:rsidR="007E72B1">
        <w:t xml:space="preserve">aćeni </w:t>
      </w:r>
      <w:r>
        <w:t xml:space="preserve">stečajni postupak nad dužnikom </w:t>
      </w:r>
      <w:r w:rsidR="0093028D">
        <w:rPr>
          <w:b/>
        </w:rPr>
        <w:t>OSJEČKI GRADITELJI j.d.o.o. za građenje, projektiranje i nadzor, OSIJEK, Ulica kestenova 127, MBS: 030127204, OIB: 02109842764.</w:t>
      </w:r>
    </w:p>
    <w:p w:rsidRDefault="0093028D" w:rsidP="003A1DAA" w:rsidR="0093028D">
      <w:pPr>
        <w:ind w:left="709"/>
        <w:jc w:val="both"/>
        <w:rPr>
          <w:b/>
        </w:rPr>
      </w:pPr>
    </w:p>
    <w:p w:rsidRDefault="00442B7A" w:rsidP="003A1DAA" w:rsidR="00076074">
      <w:pPr>
        <w:tabs>
          <w:tab w:pos="6195" w:val="left"/>
        </w:tabs>
        <w:ind w:hanging="1080" w:left="709"/>
        <w:rPr>
          <w:b/>
        </w:rPr>
      </w:pPr>
      <w:r>
        <w:rPr>
          <w:b/>
        </w:rPr>
        <w:tab/>
      </w:r>
      <w:r w:rsidR="0074446F" w:rsidRPr="00442B7A">
        <w:t>Za stečajnog upravitelja određuje se</w:t>
      </w:r>
      <w:r w:rsidR="00C9205E">
        <w:t xml:space="preserve"> </w:t>
      </w:r>
      <w:r w:rsidR="0093028D">
        <w:rPr>
          <w:b/>
        </w:rPr>
        <w:t>Sanela Kučar iz Osijeka, Strossmayea 37, OIB: 97473612486.</w:t>
      </w:r>
    </w:p>
    <w:p w:rsidRDefault="00CE7A10" w:rsidP="003A1DAA" w:rsidR="00B2201F" w:rsidRPr="00B2201F">
      <w:pPr>
        <w:tabs>
          <w:tab w:pos="6195" w:val="left"/>
        </w:tabs>
        <w:ind w:hanging="1080" w:left="709"/>
      </w:pPr>
      <w:r>
        <w:tab/>
      </w:r>
      <w:r w:rsidR="00447E2F">
        <w:tab/>
      </w:r>
    </w:p>
    <w:p w:rsidRDefault="0074446F" w:rsidP="003A1DAA" w:rsidR="0074446F" w:rsidRPr="009B13D6">
      <w:pPr>
        <w:ind w:left="709"/>
        <w:jc w:val="both"/>
        <w:rPr>
          <w:b/>
        </w:rPr>
      </w:pPr>
      <w:r w:rsidRPr="0074446F">
        <w:rPr>
          <w:b/>
        </w:rPr>
        <w:t>Zaključuje se</w:t>
      </w:r>
      <w:r>
        <w:t xml:space="preserve"> </w:t>
      </w:r>
      <w:r w:rsidR="007E72B1">
        <w:t xml:space="preserve">skraćeni </w:t>
      </w:r>
      <w:r>
        <w:t>stečajni postupak nad dužnikom</w:t>
      </w:r>
      <w:r w:rsidR="0093028D" w:rsidRPr="0093028D">
        <w:rPr>
          <w:b/>
        </w:rPr>
        <w:t xml:space="preserve"> </w:t>
      </w:r>
      <w:r w:rsidR="0093028D">
        <w:rPr>
          <w:b/>
        </w:rPr>
        <w:t>OSJEČKI GRADITELJI j.d.o.o. za građenje, projektiranje i nadzor, OSIJEK, Ulica kestenova 127, MBS: 030127204, OIB: 02109842764,</w:t>
      </w:r>
      <w:r>
        <w:t xml:space="preserve"> </w:t>
      </w:r>
      <w:r w:rsidRPr="0074446F">
        <w:t xml:space="preserve">budući </w:t>
      </w:r>
      <w:r w:rsidR="00894F18">
        <w:t xml:space="preserve">da </w:t>
      </w:r>
      <w:r w:rsidRPr="0074446F">
        <w:t xml:space="preserve">pozvane osobe nisu postupile u smislu čl. </w:t>
      </w:r>
      <w:r w:rsidR="00894F18">
        <w:t>132 Stečajnog zakona (NN br. 71/15) i 430, 431 SZ.</w:t>
      </w:r>
      <w:r w:rsidRPr="0074446F">
        <w:t xml:space="preserve"> </w:t>
      </w:r>
    </w:p>
    <w:p w:rsidRDefault="0074446F" w:rsidP="003A1DAA" w:rsidR="0074446F">
      <w:pPr>
        <w:ind w:left="709"/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3A1DAA" w:rsidR="0074446F" w:rsidRPr="0074446F">
      <w:pPr>
        <w:tabs>
          <w:tab w:pos="709" w:val="left"/>
        </w:tabs>
        <w:ind w:left="709"/>
        <w:jc w:val="both"/>
      </w:pPr>
      <w:r w:rsidRPr="0074446F">
        <w:t>Primjerak rješenja, nakon pravomo</w:t>
      </w:r>
      <w:r w:rsidR="00DB758D">
        <w:t xml:space="preserve">ćnosti, dostavit će se registru nadležnom za dužnika, </w:t>
      </w:r>
      <w:r w:rsidRPr="0074446F">
        <w:t xml:space="preserve">radi upisa brisanja dužnika. </w:t>
      </w:r>
    </w:p>
    <w:p w:rsidRDefault="00D25BFE" w:rsidP="00CC0773" w:rsidR="00D25BFE">
      <w:pPr>
        <w:jc w:val="both"/>
      </w:pPr>
    </w:p>
    <w:p w:rsidRDefault="003A1DAA" w:rsidP="00CC0773" w:rsidR="003A1DAA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3A1DAA" w:rsidP="001F0621" w:rsidR="003A1DAA">
      <w:pPr>
        <w:rPr>
          <w:b/>
        </w:rPr>
      </w:pPr>
    </w:p>
    <w:p w:rsidRDefault="000F748C" w:rsidP="00CC0773" w:rsidR="0093028D">
      <w:pPr>
        <w:jc w:val="both"/>
      </w:pPr>
      <w:r>
        <w:tab/>
      </w:r>
      <w:r w:rsidR="00894F18">
        <w:t xml:space="preserve">Oglasom od </w:t>
      </w:r>
      <w:r w:rsidR="0093028D">
        <w:t>15. ožujka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>dužnikom</w:t>
      </w:r>
      <w:r w:rsidR="0093028D" w:rsidRPr="0093028D">
        <w:rPr>
          <w:b/>
        </w:rPr>
        <w:t xml:space="preserve"> </w:t>
      </w:r>
      <w:r w:rsidR="0093028D">
        <w:rPr>
          <w:b/>
        </w:rPr>
        <w:t>OSJEČKI GRADITELJI j.d.o.o. za građenje, projektiranje i nadzor, OSIJEK, Ulica kestenova 127, MBS: 030127204, OIB: 02109842764,</w:t>
      </w:r>
      <w:r w:rsidR="00F17F70">
        <w:t xml:space="preserve">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</w:t>
      </w:r>
    </w:p>
    <w:p w:rsidRDefault="0093028D" w:rsidP="00CC0773" w:rsidR="0093028D">
      <w:pPr>
        <w:jc w:val="both"/>
      </w:pPr>
    </w:p>
    <w:p w:rsidRDefault="0093028D" w:rsidP="00CC0773" w:rsidR="0093028D">
      <w:pPr>
        <w:jc w:val="both"/>
      </w:pPr>
    </w:p>
    <w:p w:rsidRDefault="0093028D" w:rsidP="0093028D" w:rsidR="0093028D">
      <w:pPr>
        <w:jc w:val="right"/>
      </w:pPr>
      <w:r>
        <w:t>6 St-385/17-4</w:t>
      </w:r>
    </w:p>
    <w:p w:rsidRDefault="0093028D" w:rsidP="0093028D" w:rsidR="0093028D">
      <w:pPr>
        <w:jc w:val="center"/>
      </w:pPr>
      <w:r>
        <w:t>2</w:t>
      </w:r>
    </w:p>
    <w:p w:rsidRDefault="0093028D" w:rsidP="00CC0773" w:rsidR="0093028D">
      <w:pPr>
        <w:jc w:val="both"/>
      </w:pPr>
    </w:p>
    <w:p w:rsidRDefault="0093028D" w:rsidP="00CC0773" w:rsidR="0093028D">
      <w:pPr>
        <w:jc w:val="both"/>
      </w:pPr>
    </w:p>
    <w:p w:rsidRDefault="00894F18" w:rsidP="00CC0773" w:rsidR="00D25BFE" w:rsidRPr="009B13D6">
      <w:pPr>
        <w:jc w:val="both"/>
        <w:rPr>
          <w:b/>
        </w:rPr>
      </w:pPr>
      <w:r>
        <w:t xml:space="preserve">dužnikom te da </w:t>
      </w:r>
      <w:r w:rsidR="007A5C21">
        <w:t xml:space="preserve">uplate predujam </w:t>
      </w:r>
      <w:r>
        <w:t>u iznosu od</w:t>
      </w:r>
      <w:r w:rsidR="007A5C21">
        <w:t xml:space="preserve"> 10.000,00 kn za pokriće troškova</w:t>
      </w:r>
      <w:r>
        <w:t xml:space="preserve"> toga</w:t>
      </w:r>
      <w:r w:rsidR="007A5C21">
        <w:t xml:space="preserve"> postupka</w:t>
      </w:r>
      <w:r>
        <w:t xml:space="preserve"> (čl. 430 Stečajnog zakona NN br. 71/15 u daljnjem tekstu SZ u vezi s čl. 132 SZ)</w:t>
      </w:r>
      <w:r w:rsidR="007A5C21">
        <w:t xml:space="preserve">. </w:t>
      </w: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93028D">
        <w:t xml:space="preserve">Predmeti </w:t>
      </w:r>
      <w:r w:rsidR="00894F18">
        <w:t xml:space="preserve">oglas objavljen je na mrežnoj stranici e-Oglasna ploča Trgovačkog suda u Osijeku dana </w:t>
      </w:r>
      <w:r w:rsidR="0093028D">
        <w:t>15. ožujka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</w:t>
      </w:r>
      <w:r w:rsidR="0093028D">
        <w:t>.</w:t>
      </w:r>
      <w:r w:rsidR="00894F18">
        <w:t xml:space="preserve">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9B13D6">
        <w:t xml:space="preserve"> </w:t>
      </w:r>
      <w:r w:rsidR="0093028D">
        <w:t>30. svibnja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3A1DAA" w:rsidR="005F1DCE">
      <w:r>
        <w:t>Zapisničar:</w:t>
      </w:r>
      <w:r w:rsidR="0093028D">
        <w:tab/>
      </w:r>
      <w:r w:rsidR="0093028D">
        <w:tab/>
      </w:r>
      <w:r w:rsidR="003A1DAA">
        <w:tab/>
      </w:r>
      <w:r w:rsidR="003A1DAA">
        <w:tab/>
      </w:r>
      <w:r w:rsidR="003A1DAA">
        <w:tab/>
      </w:r>
      <w:r w:rsidR="003A1DAA">
        <w:tab/>
      </w:r>
      <w:r w:rsidR="003A1DAA">
        <w:tab/>
      </w:r>
      <w:r w:rsidR="003A1DAA">
        <w:tab/>
        <w:t>STEČAJNA SUTKINJA</w:t>
      </w:r>
      <w:r w:rsidR="009B13D6">
        <w:t xml:space="preserve">                  </w:t>
      </w:r>
      <w:r w:rsidR="003A1DAA">
        <w:t xml:space="preserve">                           </w:t>
      </w:r>
      <w:r w:rsidR="009B13D6">
        <w:t xml:space="preserve">                         </w:t>
      </w:r>
      <w:r w:rsidR="00F92EDB">
        <w:t xml:space="preserve">                             </w:t>
      </w:r>
      <w:r w:rsidR="009B13D6">
        <w:t xml:space="preserve">       </w:t>
      </w:r>
    </w:p>
    <w:p w:rsidRDefault="0093028D" w:rsidP="0093028D" w:rsidR="005F1DCE">
      <w:r>
        <w:t>Marija Galić</w:t>
      </w:r>
      <w:r w:rsidR="005F1DCE">
        <w:t xml:space="preserve">                                                                                   </w:t>
      </w:r>
      <w:r>
        <w:t xml:space="preserve">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3A1DAA" w:rsidP="003A1DAA" w:rsidR="007D4D15" w:rsidRPr="007D4D15">
      <w:pPr>
        <w:numPr>
          <w:ilvl w:val="0"/>
          <w:numId w:val="4"/>
        </w:numPr>
        <w:ind w:right="5244"/>
        <w:jc w:val="both"/>
        <w:rPr>
          <w:b/>
        </w:rPr>
      </w:pPr>
      <w:r>
        <w:t>P</w:t>
      </w:r>
      <w:r w:rsidR="007D4D15">
        <w:t>redlagatelj</w:t>
      </w:r>
    </w:p>
    <w:p w:rsidRDefault="00B366D5" w:rsidP="00B366D5" w:rsidR="00B366D5">
      <w:pPr>
        <w:numPr>
          <w:ilvl w:val="0"/>
          <w:numId w:val="4"/>
        </w:numPr>
        <w:shd w:fill="FFFFFF" w:color="auto" w:val="clear"/>
        <w:ind w:right="5670"/>
        <w:jc w:val="both"/>
      </w:pPr>
      <w:r>
        <w:t xml:space="preserve"> Steč. upr. </w:t>
      </w:r>
      <w:r w:rsidRPr="00B366D5">
        <w:t>Sanela Kučar iz Osijeka, Strossmaye</w:t>
      </w:r>
      <w:r>
        <w:t>r</w:t>
      </w:r>
      <w:r w:rsidRPr="00B366D5">
        <w:t xml:space="preserve">a 37, </w:t>
      </w:r>
    </w:p>
    <w:p w:rsidRDefault="003A1DAA" w:rsidP="003A1DAA" w:rsidR="007D4D15">
      <w:pPr>
        <w:numPr>
          <w:ilvl w:val="0"/>
          <w:numId w:val="4"/>
        </w:numPr>
        <w:shd w:fill="FFFFFF" w:color="auto" w:val="clear"/>
        <w:ind w:right="5244"/>
        <w:jc w:val="both"/>
      </w:pPr>
      <w:r>
        <w:t>D</w:t>
      </w:r>
      <w:r w:rsidR="003C2E6B" w:rsidRPr="00447E2F">
        <w:t>užnik</w:t>
      </w:r>
      <w:r w:rsidR="004B49CE" w:rsidRPr="00447E2F">
        <w:t xml:space="preserve"> </w:t>
      </w:r>
    </w:p>
    <w:p w:rsidRDefault="00356713" w:rsidP="003A1DAA" w:rsidR="00F150BF" w:rsidRPr="00B366D5">
      <w:pPr>
        <w:numPr>
          <w:ilvl w:val="0"/>
          <w:numId w:val="4"/>
        </w:numPr>
        <w:shd w:fill="FFFFFF" w:color="auto" w:val="clear"/>
        <w:ind w:right="5244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7D4D15" w:rsidP="003A1DAA" w:rsidR="005F1DCE">
      <w:pPr>
        <w:ind w:right="5244"/>
        <w:jc w:val="both"/>
      </w:pPr>
      <w:r>
        <w:t>5</w:t>
      </w:r>
      <w:r w:rsidR="003A1DAA">
        <w:t xml:space="preserve">. </w:t>
      </w:r>
      <w:r w:rsidR="00B366D5">
        <w:t xml:space="preserve">  </w:t>
      </w:r>
      <w:r w:rsidR="003A1DAA">
        <w:t>R</w:t>
      </w:r>
      <w:r w:rsidR="005F1DCE">
        <w:t>egistar suda - ovdje</w:t>
      </w:r>
    </w:p>
    <w:p w:rsidRDefault="007D4D15" w:rsidP="003A1DAA" w:rsidR="003779F6">
      <w:pPr>
        <w:tabs>
          <w:tab w:pos="1545" w:val="left"/>
        </w:tabs>
        <w:ind w:right="5244"/>
        <w:jc w:val="both"/>
      </w:pPr>
      <w:r>
        <w:t>6</w:t>
      </w:r>
      <w:r w:rsidR="003A1DAA">
        <w:t xml:space="preserve">. </w:t>
      </w:r>
      <w:r w:rsidR="00B366D5">
        <w:t xml:space="preserve">  </w:t>
      </w:r>
      <w:r w:rsidR="003A1DAA">
        <w:t>K</w:t>
      </w:r>
      <w:r w:rsidR="003779F6">
        <w:t xml:space="preserve">al. </w:t>
      </w:r>
      <w:r w:rsidR="00B366D5">
        <w:t>30.6</w:t>
      </w:r>
      <w:r w:rsidR="00F92EDB">
        <w:t>.</w:t>
      </w:r>
    </w:p>
    <w:p w:rsidRDefault="001C3D0B" w:rsidP="003A1DAA" w:rsidR="001C3D0B">
      <w:pPr>
        <w:ind w:right="5244"/>
        <w:jc w:val="both"/>
      </w:pPr>
    </w:p>
    <w:p w:rsidRDefault="00BC3BB9" w:rsidP="003A1DAA" w:rsidR="00BC3BB9">
      <w:pPr>
        <w:ind w:right="5244"/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3A1DAA" w:rsidR="001C3D0B">
      <w:pgSz w:h="16838" w:w="11906"/>
      <w:pgMar w:gutter="0" w:footer="708" w:header="708" w:left="1417" w:bottom="1417" w:right="1417" w:top="96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363" w:rsidP="00E5585D" w:rsidR="00316363">
      <w:r>
        <w:separator/>
      </w:r>
    </w:p>
  </w:endnote>
  <w:endnote w:id="0" w:type="continuationSeparator">
    <w:p w:rsidRDefault="00316363" w:rsidP="00E5585D" w:rsidR="0031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363" w:rsidP="00E5585D" w:rsidR="00316363">
      <w:r>
        <w:separator/>
      </w:r>
    </w:p>
  </w:footnote>
  <w:footnote w:id="0" w:type="continuationSeparator">
    <w:p w:rsidRDefault="00316363" w:rsidP="00E5585D" w:rsidR="0031636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DAA"/>
    <w:rsid w:val="003B14AB"/>
    <w:rsid w:val="003C0950"/>
    <w:rsid w:val="003C2E6B"/>
    <w:rsid w:val="003C6CFC"/>
    <w:rsid w:val="003C7854"/>
    <w:rsid w:val="003E2B0E"/>
    <w:rsid w:val="003F52EB"/>
    <w:rsid w:val="003F6C7A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CA5"/>
    <w:rsid w:val="00797152"/>
    <w:rsid w:val="007A5C21"/>
    <w:rsid w:val="007D4D15"/>
    <w:rsid w:val="007E72B1"/>
    <w:rsid w:val="007F6D66"/>
    <w:rsid w:val="00832977"/>
    <w:rsid w:val="00841ABA"/>
    <w:rsid w:val="00842705"/>
    <w:rsid w:val="008441FC"/>
    <w:rsid w:val="008464BB"/>
    <w:rsid w:val="008470CC"/>
    <w:rsid w:val="00854699"/>
    <w:rsid w:val="008577EA"/>
    <w:rsid w:val="00863951"/>
    <w:rsid w:val="00894F18"/>
    <w:rsid w:val="008B7386"/>
    <w:rsid w:val="008F537C"/>
    <w:rsid w:val="008F734B"/>
    <w:rsid w:val="009054AD"/>
    <w:rsid w:val="00915C1F"/>
    <w:rsid w:val="00923241"/>
    <w:rsid w:val="0093028D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E144D"/>
    <w:rsid w:val="00AE7592"/>
    <w:rsid w:val="00AF3B55"/>
    <w:rsid w:val="00AF755B"/>
    <w:rsid w:val="00B121FD"/>
    <w:rsid w:val="00B2201F"/>
    <w:rsid w:val="00B34EA0"/>
    <w:rsid w:val="00B366D5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B758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57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7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7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7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57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7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7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7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OSJEČKI GRADITELJI jednostavno društvo s ograničenom odgovornošću za građenje, projektiranje i nadzor</izvorni_sadrzaj>
    <derivirana_varijabla naziv="DomainObject.Predmet.ProtustrankaFormated_1">  OSJEČKI GRADITELJI jednostavno društvo s ograničenom odgovornošću za građenje, projektiranje i nadzor</derivirana_varijabla>
  </DomainObject.Predmet.ProtustrankaFormated>
  <DomainObject.Predmet.ProtustrankaFormatedOIB>
    <izvorni_sadrzaj>  OSJEČKI GRADITELJI jednostavno društvo s ograničenom odgovornošću za građenje, projektiranje i nadzor, OIB 02109842764</izvorni_sadrzaj>
    <derivirana_varijabla naziv="DomainObject.Predmet.ProtustrankaFormatedOIB_1">  OSJEČKI GRADITELJI jednostavno društvo s ograničenom odgovornošću za građenje, projektiranje i nadzor, OIB 02109842764</derivirana_varijabla>
  </DomainObject.Predmet.ProtustrankaFormatedOIB>
  <DomainObject.Predmet.ProtustrankaFormatedWithAdress>
    <izvorni_sadrzaj> OSJEČKI GRADITELJI jednostavno društvo s ograničenom odgovornošću za građenje, projektiranje i nadzor, Ulica kestenova 127, 31000 Osijek</izvorni_sadrzaj>
    <derivirana_varijabla naziv="DomainObject.Predmet.ProtustrankaFormatedWithAdress_1"> OSJEČKI GRADITELJI jednostavno društvo s ograničenom odgovornošću za građenje, projektiranje i nadzor, Ulica kestenova 127, 31000 Osijek</derivirana_varijabla>
  </DomainObject.Predmet.ProtustrankaFormatedWithAdress>
  <DomainObject.Predmet.ProtustrankaFormatedWithAdressOIB>
    <izvorni_sadrzaj> OSJEČKI GRADITELJI jednostavno društvo s ograničenom odgovornošću za građenje, projektiranje i nadzor, OIB 02109842764, Ulica kestenova 127, 31000 Osijek</izvorni_sadrzaj>
    <derivirana_varijabla naziv="DomainObject.Predmet.ProtustrankaFormatedWithAdressOIB_1"> OSJEČKI GRADITELJI jednostavno društvo s ograničenom odgovornošću za građenje, projektiranje i nadzor, OIB 02109842764, Ulica kestenova 127, 31000 Osijek</derivirana_varijabla>
  </DomainObject.Predmet.ProtustrankaFormatedWithAdressOIB>
  <DomainObject.Predmet.ProtustrankaWithAdress>
    <izvorni_sadrzaj>OSJEČKI GRADITELJI jednostavno društvo s ograničenom odgovornošću za građenje, projektiranje i nadzor Ulica kestenova 127, 31000 Osijek</izvorni_sadrzaj>
    <derivirana_varijabla naziv="DomainObject.Predmet.ProtustrankaWithAdress_1">OSJEČKI GRADITELJI jednostavno društvo s ograničenom odgovornošću za građenje, projektiranje i nadzor Ulica kestenova 127, 31000 Osijek</derivirana_varijabla>
  </DomainObject.Predmet.ProtustrankaWithAdress>
  <DomainObject.Predmet.ProtustrankaWithAdressOIB>
    <izvorni_sadrzaj>OSJEČKI GRADITELJI jednostavno društvo s ograničenom odgovornošću za građenje, projektiranje i nadzor, OIB 02109842764, Ulica kestenova 127, 31000 Osijek</izvorni_sadrzaj>
    <derivirana_varijabla naziv="DomainObject.Predmet.ProtustrankaWithAdressOIB_1">OSJEČKI GRADITELJI jednostavno društvo s ograničenom odgovornošću za građenje, projektiranje i nadzor, OIB 02109842764, Ulica kestenova 127, 31000 Osijek</derivirana_varijabla>
  </DomainObject.Predmet.ProtustrankaWithAdressOIB>
  <DomainObject.Predmet.ProtustrankaNazivFormated>
    <izvorni_sadrzaj>OSJEČKI GRADITELJI jednostavno društvo s ograničenom odgovornošću za građenje, projektiranje i nadzor</izvorni_sadrzaj>
    <derivirana_varijabla naziv="DomainObject.Predmet.ProtustrankaNazivFormated_1">OSJEČKI GRADITELJI jednostavno društvo s ograničenom odgovornošću za građenje, projektiranje i nadzor</derivirana_varijabla>
  </DomainObject.Predmet.ProtustrankaNazivFormated>
  <DomainObject.Predmet.ProtustrankaNazivFormatedOIB>
    <izvorni_sadrzaj>OSJEČKI GRADITELJI jednostavno društvo s ograničenom odgovornošću za građenje, projektiranje i nadzor, OIB 02109842764</izvorni_sadrzaj>
    <derivirana_varijabla naziv="DomainObject.Predmet.ProtustrankaNazivFormatedOIB_1">OSJEČKI GRADITELJI jednostavno društvo s ograničenom odgovornošću za građenje, projektiranje i nadzor, OIB 02109842764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OSJEČKI GRADITELJI jednostavno društvo s ograničenom odgovornošću za građenje, projektiranje i nadzor</item>
    </izvorni_sadrzaj>
    <derivirana_varijabla naziv="DomainObject.Predmet.ProtuStrankaListFormated_1">
      <item>OSJEČKI GRADITELJI jednostavno društvo s ograničenom odgovornošću za građenje, projektiranje i nadzor</item>
    </derivirana_varijabla>
  </DomainObject.Predmet.ProtuStrankaListFormated>
  <DomainObject.Predmet.ProtuStrankaListFormatedOIB>
    <izvorni_sadrzaj>
      <item>OSJEČKI GRADITELJI jednostavno društvo s ograničenom odgovornošću za građenje, projektiranje i nadzor, OIB 02109842764</item>
    </izvorni_sadrzaj>
    <derivirana_varijabla naziv="DomainObject.Predmet.ProtuStrankaListFormatedOIB_1">
      <item>OSJEČKI GRADITELJI jednostavno društvo s ograničenom odgovornošću za građenje, projektiranje i nadzor, OIB 02109842764</item>
    </derivirana_varijabla>
  </DomainObject.Predmet.ProtuStrankaListFormatedOIB>
  <DomainObject.Predmet.ProtuStrankaListFormatedWithAdress>
    <izvorni_sadrzaj>
      <item>OSJEČKI GRADITELJI jednostavno društvo s ograničenom odgovornošću za građenje, projektiranje i nadzor, Ulica kestenova 127, 31000 Osijek</item>
    </izvorni_sadrzaj>
    <derivirana_varijabla naziv="DomainObject.Predmet.ProtuStrankaListFormatedWithAdress_1">
      <item>OSJEČKI GRADITELJI jednostavno društvo s ograničenom odgovornošću za građenje, projektiranje i nadzor, Ulica kestenova 127, 31000 Osijek</item>
    </derivirana_varijabla>
  </DomainObject.Predmet.ProtuStrankaListFormatedWithAdress>
  <DomainObject.Predmet.ProtuStrankaListFormatedWithAdressOIB>
    <izvorni_sadrzaj>
      <item>OSJEČKI GRADITELJI jednostavno društvo s ograničenom odgovornošću za građenje, projektiranje i nadzor, OIB 02109842764, Ulica kestenova 127, 31000 Osijek</item>
    </izvorni_sadrzaj>
    <derivirana_varijabla naziv="DomainObject.Predmet.ProtuStrankaListFormatedWithAdressOIB_1">
      <item>OSJEČKI GRADITELJI jednostavno društvo s ograničenom odgovornošću za građenje, projektiranje i nadzor, OIB 02109842764, Ulica kestenova 127, 31000 Osijek</item>
    </derivirana_varijabla>
  </DomainObject.Predmet.ProtuStrankaListFormatedWithAdressOIB>
  <DomainObject.Predmet.ProtuStrankaListNazivFormated>
    <izvorni_sadrzaj>
      <item>OSJEČKI GRADITELJI jednostavno društvo s ograničenom odgovornošću za građenje, projektiranje i nadzor</item>
    </izvorni_sadrzaj>
    <derivirana_varijabla naziv="DomainObject.Predmet.ProtuStrankaListNazivFormated_1">
      <item>OSJEČKI GRADITELJI jednostavno društvo s ograničenom odgovornošću za građenje, projektiranje i nadzor</item>
    </derivirana_varijabla>
  </DomainObject.Predmet.ProtuStrankaListNazivFormated>
  <DomainObject.Predmet.ProtuStrankaListNazivFormatedOIB>
    <izvorni_sadrzaj>
      <item>OSJEČKI GRADITELJI jednostavno društvo s ograničenom odgovornošću za građenje, projektiranje i nadzor, OIB 02109842764</item>
    </izvorni_sadrzaj>
    <derivirana_varijabla naziv="DomainObject.Predmet.ProtuStrankaListNazivFormatedOIB_1">
      <item>OSJEČKI GRADITELJI jednostavno društvo s ograničenom odgovornošću za građenje, projektiranje i nadzor, OIB 02109842764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OSJEČKI GRADITELJI jednostavno društvo s ograničenom odgovornošću za građenje, projektiranje i nadzor</izvorni_sadrzaj>
    <derivirana_varijabla naziv="DomainObject.Predmet.ProtustrankaIDrugi_1">OSJEČKI GRADITELJI jednostavno društvo s ograničenom odgovornošću za građenje, projektiranje i nadzor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OSJEČKI GRADITELJI jednostavno društvo s ograničenom odgovornošću za građenje, projektiranje i nadzor, OIB 02109842764, Ulica kestenova 127, 31000 Osijek</izvorni_sadrzaj>
    <derivirana_varijabla naziv="DomainObject.Predmet.ProtustrankaIDrugiAdressOIB_1">OSJEČKI GRADITELJI jednostavno društvo s ograničenom odgovornošću za građenje, projektiranje i nadzor, OIB 02109842764,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OSJEČKI GRADITELJI jednostavno društvo s ograničenom odgovornošću za građenje, projektiranje i nadzor</item>
    </izvorni_sadrzaj>
    <derivirana_varijabla naziv="DomainObject.Predmet.SudioniciListNaziv_1">
      <item>FINA RC OSIJEK</item>
      <item>OSJEČKI GRADITELJI jednostavno društvo s ograničenom odgovornošću za građenje, projektiranje i nadzor</item>
    </derivirana_varijabla>
  </DomainObject.Predmet.SudioniciListNaziv>
  <DomainObject.Predmet.SudioniciListAdressOIB>
    <izvorni_sadrzaj>
      <item>FINA RC OSIJEK, OIB 85821130368</item>
      <item>OSJEČKI GRADITELJI jednostavno društvo s ograničenom odgovornošću za građenje, projektiranje i nadzor, OIB 02109842764, Ulica kestenova 127,31000 Osijek</item>
    </izvorni_sadrzaj>
    <derivirana_varijabla naziv="DomainObject.Predmet.SudioniciListAdressOIB_1">
      <item>FINA RC OSIJEK, OIB 85821130368</item>
      <item>OSJEČKI GRADITELJI jednostavno društvo s ograničenom odgovornošću za građenje, projektiranje i nadzor, OIB 02109842764, Ulica kestenova 127,31000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02109842764</item>
    </izvorni_sadrzaj>
    <derivirana_varijabla naziv="DomainObject.Predmet.SudioniciListNazivOIB_1">
      <item>, OIB 85821130368</item>
      <item>, OIB 02109842764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78364-44E0-4A42-984F-F8452036D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2108</properties:Characters>
  <properties:Lines>95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2017-05-30T06:32:00Z</dcterms:created>
  <dc:creator>grgicv</dc:creator>
  <cp:lastModifiedBy>Marija Galić</cp:lastModifiedBy>
  <cp:lastPrinted>2017-05-30T06:40:00Z</cp:lastPrinted>
  <dcterms:modified xmlns:xsi="http://www.w3.org/2001/XMLSchema-instance" xsi:type="dcterms:W3CDTF">2017-05-30T06:41:00Z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