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7c6a" w14:paraId="70c7c6a" w:rsidRDefault="00713F9C" w:rsidP="00713F9C" w:rsidR="00713F9C" w:rsidRPr="007D6762">
      <w:pPr>
        <w15:collapsed w:val="false"/>
        <w:rPr>
          <w:b/>
        </w:rPr>
      </w:pPr>
      <w:bookmarkStart w:name="_GoBack" w:id="0"/>
      <w:bookmarkEnd w:id="0"/>
      <w:r w:rsidRPr="007D6762">
        <w:rPr>
          <w:b/>
          <w:sz w:val="16"/>
          <w:szCs w:val="16"/>
        </w:rPr>
        <w:t xml:space="preserve">                            </w:t>
      </w:r>
      <w:r w:rsidRPr="007D6762"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762">
        <w:rPr>
          <w:b/>
          <w:sz w:val="16"/>
          <w:szCs w:val="16"/>
        </w:rPr>
        <w:t xml:space="preserve">                   </w:t>
      </w:r>
      <w:r w:rsidRPr="007D6762">
        <w:rPr>
          <w:b/>
        </w:rPr>
        <w:t xml:space="preserve">                                         </w:t>
      </w:r>
    </w:p>
    <w:p w:rsidRDefault="00713F9C" w:rsidP="00713F9C" w:rsidR="00713F9C" w:rsidRPr="007D6762">
      <w:r w:rsidRPr="007D6762">
        <w:t xml:space="preserve">    REPUBLIKA HRVATSKA </w:t>
      </w:r>
      <w:r w:rsidRPr="007D6762">
        <w:tab/>
      </w:r>
      <w:r w:rsidRPr="007D6762">
        <w:tab/>
      </w:r>
      <w:r w:rsidRPr="007D6762">
        <w:tab/>
      </w:r>
      <w:r w:rsidRPr="007D6762">
        <w:tab/>
      </w:r>
      <w:r w:rsidRPr="007D6762">
        <w:tab/>
      </w:r>
    </w:p>
    <w:p w:rsidRDefault="00713F9C" w:rsidP="00713F9C" w:rsidR="00713F9C" w:rsidRPr="007D6762">
      <w:r w:rsidRPr="007D6762">
        <w:t xml:space="preserve"> TRGOVAČKI SUD U PAZINU</w:t>
      </w:r>
    </w:p>
    <w:p w:rsidRDefault="00713F9C" w:rsidP="00713F9C" w:rsidR="00713F9C" w:rsidRPr="007D6762">
      <w:r w:rsidRPr="007D6762">
        <w:t xml:space="preserve">     52000 PAZIN, Dršćevka 1</w:t>
      </w:r>
      <w:r w:rsidRPr="007D6762">
        <w:tab/>
      </w:r>
      <w:r w:rsidRPr="007D6762">
        <w:tab/>
      </w:r>
      <w:r w:rsidRPr="007D6762">
        <w:tab/>
      </w:r>
      <w:r w:rsidRPr="007D6762">
        <w:tab/>
      </w:r>
      <w:r w:rsidRPr="007D6762">
        <w:tab/>
        <w:t xml:space="preserve">        </w:t>
      </w:r>
      <w:r w:rsidR="00914E46" w:rsidRPr="007D6762">
        <w:t>1</w:t>
      </w:r>
      <w:r w:rsidRPr="007D6762">
        <w:t xml:space="preserve"> St-</w:t>
      </w:r>
      <w:r w:rsidR="00914E46" w:rsidRPr="007D6762">
        <w:t>400/</w:t>
      </w:r>
      <w:r w:rsidR="00B17735">
        <w:t>20</w:t>
      </w:r>
      <w:r w:rsidR="00914E46" w:rsidRPr="007D6762">
        <w:t>18</w:t>
      </w:r>
      <w:r w:rsidRPr="007D6762">
        <w:t>-</w:t>
      </w:r>
      <w:r w:rsidR="00B17735">
        <w:t>7</w:t>
      </w:r>
    </w:p>
    <w:p w:rsidRDefault="00713F9C" w:rsidP="00713F9C" w:rsidR="00713F9C" w:rsidRPr="007D6762">
      <w:pPr>
        <w:jc w:val="right"/>
      </w:pPr>
    </w:p>
    <w:p w:rsidRDefault="00713F9C" w:rsidP="00713F9C" w:rsidR="00713F9C" w:rsidRPr="00AC759A">
      <w:pPr>
        <w:jc w:val="both"/>
      </w:pPr>
      <w:r w:rsidRPr="007D6762">
        <w:tab/>
      </w:r>
    </w:p>
    <w:p w:rsidRDefault="00713F9C" w:rsidP="00713F9C" w:rsidR="00713F9C" w:rsidRPr="00AC759A">
      <w:pPr>
        <w:jc w:val="center"/>
      </w:pPr>
      <w:r w:rsidRPr="00AC759A">
        <w:t>R E P U B L I K A  H R V A T S K A</w:t>
      </w:r>
    </w:p>
    <w:p w:rsidRDefault="00713F9C" w:rsidP="00713F9C" w:rsidR="00713F9C" w:rsidRPr="00AC759A"/>
    <w:p w:rsidRDefault="00713F9C" w:rsidP="00713F9C" w:rsidR="00713F9C" w:rsidRPr="00AC759A">
      <w:pPr>
        <w:jc w:val="center"/>
      </w:pPr>
      <w:r w:rsidRPr="00AC759A">
        <w:t>R J E Š E NJ E</w:t>
      </w:r>
    </w:p>
    <w:p w:rsidRDefault="00713F9C" w:rsidP="00713F9C" w:rsidR="00713F9C" w:rsidRPr="00AC759A"/>
    <w:p w:rsidRDefault="00713F9C" w:rsidP="00713F9C" w:rsidR="00713F9C" w:rsidRPr="00AC759A">
      <w:pPr>
        <w:jc w:val="both"/>
      </w:pPr>
      <w:r w:rsidRPr="00AC759A">
        <w:tab/>
        <w:t xml:space="preserve">Trgovački sud u Pazinu, po stečajnom sucu </w:t>
      </w:r>
      <w:r w:rsidR="00EF58FD" w:rsidRPr="00AC759A">
        <w:t>Damiru Rabaru</w:t>
      </w:r>
      <w:r w:rsidRPr="00AC759A">
        <w:t>, odlučujući o prijedlogu predlagatelja</w:t>
      </w:r>
      <w:r w:rsidR="007D6762" w:rsidRPr="00AC759A">
        <w:t xml:space="preserve"> </w:t>
      </w:r>
      <w:r w:rsidRPr="00AC759A">
        <w:t>-</w:t>
      </w:r>
      <w:r w:rsidR="007D6762" w:rsidRPr="00AC759A">
        <w:t xml:space="preserve"> </w:t>
      </w:r>
      <w:r w:rsidRPr="00AC759A">
        <w:t>vjerovnika</w:t>
      </w:r>
      <w:r w:rsidR="007D6762" w:rsidRPr="00AC759A">
        <w:t xml:space="preserve"> </w:t>
      </w:r>
      <w:r w:rsidR="00AC759A" w:rsidRPr="00AC759A">
        <w:t>PROFICIO d.d. Zagreb, Draškovićeva 12, OIB: 39508009387, zastupanog po punomoćnici Ivani Lončar, odvjetnici u Zagrebu, za otvaranje stečajnog postupka nad dužnikom K. F. d.o.o. Rovinj, V. Švalbe 40, OIB: 15354046063</w:t>
      </w:r>
      <w:r w:rsidRPr="00AC759A">
        <w:t xml:space="preserve">, </w:t>
      </w:r>
      <w:r w:rsidR="00B17735">
        <w:t>20</w:t>
      </w:r>
      <w:r w:rsidRPr="00AC759A">
        <w:t xml:space="preserve">. </w:t>
      </w:r>
      <w:r w:rsidR="00914E46" w:rsidRPr="00AC759A">
        <w:t xml:space="preserve">studenog </w:t>
      </w:r>
      <w:r w:rsidRPr="00AC759A">
        <w:t>201</w:t>
      </w:r>
      <w:r w:rsidR="00914E46" w:rsidRPr="00AC759A">
        <w:t>8</w:t>
      </w:r>
      <w:r w:rsidRPr="00AC759A">
        <w:t xml:space="preserve">. </w:t>
      </w:r>
    </w:p>
    <w:p w:rsidRDefault="00713F9C" w:rsidP="00713F9C" w:rsidR="00713F9C" w:rsidRPr="00AC759A">
      <w:pPr>
        <w:jc w:val="both"/>
      </w:pPr>
    </w:p>
    <w:p w:rsidRDefault="00713F9C" w:rsidP="00713F9C" w:rsidR="00713F9C" w:rsidRPr="00AC759A">
      <w:pPr>
        <w:ind w:firstLine="708"/>
      </w:pPr>
      <w:r w:rsidRPr="00AC759A">
        <w:tab/>
      </w:r>
      <w:r w:rsidRPr="00AC759A">
        <w:tab/>
      </w:r>
      <w:r w:rsidRPr="00AC759A">
        <w:tab/>
      </w:r>
      <w:r w:rsidRPr="00AC759A">
        <w:tab/>
        <w:t xml:space="preserve">     r i j e š i o   j e</w:t>
      </w:r>
    </w:p>
    <w:p w:rsidRDefault="00713F9C" w:rsidP="00713F9C" w:rsidR="00713F9C" w:rsidRPr="00AC759A">
      <w:pPr>
        <w:ind w:firstLine="708"/>
      </w:pPr>
    </w:p>
    <w:p w:rsidRDefault="00713F9C" w:rsidP="00713F9C" w:rsidR="00713F9C" w:rsidRPr="0099217C">
      <w:pPr>
        <w:ind w:firstLine="720"/>
        <w:jc w:val="both"/>
      </w:pPr>
      <w:r w:rsidRPr="00AC759A">
        <w:t>I.</w:t>
      </w:r>
      <w:r w:rsidRPr="00AC759A">
        <w:tab/>
        <w:t xml:space="preserve">Pokreće se prethodni postupak radi izjašnjenja o prijedlogu i utvrđivanja uvjeta za otvaranje stečajnog postupka nad dužnikom </w:t>
      </w:r>
      <w:r w:rsidR="00AC759A" w:rsidRPr="00AC759A">
        <w:t>K. F. d.o.o. Rovinj, V. Švalbe 40, OIB: 15354046063</w:t>
      </w:r>
      <w:r w:rsidR="000B5E1F" w:rsidRPr="00AC759A">
        <w:t>.</w:t>
      </w:r>
    </w:p>
    <w:p w:rsidRDefault="000B5E1F" w:rsidP="00713F9C" w:rsidR="000B5E1F" w:rsidRPr="0099217C">
      <w:pPr>
        <w:ind w:firstLine="720"/>
        <w:jc w:val="both"/>
      </w:pPr>
    </w:p>
    <w:p w:rsidRDefault="00713F9C" w:rsidP="00713F9C" w:rsidR="00713F9C" w:rsidRPr="0099217C">
      <w:pPr>
        <w:jc w:val="both"/>
      </w:pPr>
      <w:r w:rsidRPr="0099217C">
        <w:tab/>
        <w:t>II.</w:t>
      </w:r>
      <w:r w:rsidRPr="0099217C">
        <w:tab/>
        <w:t xml:space="preserve">Za privremenog stečajnog upravitelja imenuje se </w:t>
      </w:r>
      <w:r w:rsidR="00080DEF" w:rsidRPr="0099217C">
        <w:t>Ljiljana Blagojević</w:t>
      </w:r>
      <w:r w:rsidR="00B17735">
        <w:t xml:space="preserve"> iz Rijeke, Markovići 21, OIB 27293493678. </w:t>
      </w:r>
      <w:r w:rsidRPr="0099217C"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99217C">
          <w:t>45. st</w:t>
        </w:r>
      </w:smartTag>
      <w:r w:rsidRPr="0099217C">
        <w:t>. 2. i 4. Stečajnog zakona).</w:t>
      </w:r>
    </w:p>
    <w:p w:rsidRDefault="00713F9C" w:rsidP="00713F9C" w:rsidR="00713F9C" w:rsidRPr="0099217C"/>
    <w:p w:rsidRDefault="00713F9C" w:rsidP="00713F9C" w:rsidR="00713F9C" w:rsidRPr="0099217C">
      <w:pPr>
        <w:jc w:val="both"/>
      </w:pPr>
      <w:r w:rsidRPr="0099217C">
        <w:tab/>
        <w:t>III.</w:t>
      </w:r>
      <w:r w:rsidRPr="0099217C">
        <w:tab/>
        <w:t>Pozivaju se dužnikovi dužnici da svoje obveze ispunjavaju vodeći računa o ovom objavljenom rješenju.</w:t>
      </w:r>
    </w:p>
    <w:p w:rsidRDefault="00713F9C" w:rsidP="00713F9C" w:rsidR="00713F9C" w:rsidRPr="0099217C"/>
    <w:p w:rsidRDefault="00713F9C" w:rsidP="00713F9C" w:rsidR="00713F9C" w:rsidRPr="0099217C">
      <w:pPr>
        <w:jc w:val="both"/>
      </w:pPr>
      <w:r w:rsidRPr="0099217C">
        <w:tab/>
        <w:t>IV.</w:t>
      </w:r>
      <w:r w:rsidRPr="0099217C">
        <w:tab/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99217C"/>
    <w:p w:rsidRDefault="00DE67DD" w:rsidP="00713F9C" w:rsidR="00713F9C" w:rsidRPr="004B52D3">
      <w:pPr>
        <w:jc w:val="center"/>
      </w:pPr>
      <w:r w:rsidRPr="004B52D3">
        <w:t>8</w:t>
      </w:r>
      <w:r w:rsidR="00713F9C" w:rsidRPr="004B52D3">
        <w:t xml:space="preserve">. </w:t>
      </w:r>
      <w:r w:rsidRPr="004B52D3">
        <w:t xml:space="preserve">siječnja </w:t>
      </w:r>
      <w:r w:rsidR="00713F9C" w:rsidRPr="004B52D3">
        <w:t>201</w:t>
      </w:r>
      <w:r w:rsidRPr="004B52D3">
        <w:t>9</w:t>
      </w:r>
      <w:r w:rsidR="00713F9C" w:rsidRPr="004B52D3">
        <w:t xml:space="preserve">. godine u </w:t>
      </w:r>
      <w:r w:rsidRPr="004B52D3">
        <w:t>12</w:t>
      </w:r>
      <w:r w:rsidR="00FB58E7" w:rsidRPr="004B52D3">
        <w:t>:</w:t>
      </w:r>
      <w:r w:rsidR="004715FC">
        <w:t>30</w:t>
      </w:r>
      <w:r w:rsidR="00713F9C" w:rsidRPr="004B52D3">
        <w:t xml:space="preserve"> sati</w:t>
      </w:r>
    </w:p>
    <w:p w:rsidRDefault="00713F9C" w:rsidP="00713F9C" w:rsidR="00713F9C" w:rsidRPr="004B52D3">
      <w:pPr>
        <w:jc w:val="center"/>
      </w:pPr>
      <w:r w:rsidRPr="004B52D3">
        <w:t xml:space="preserve">u Trgovačkom sudu u Pazinu, Dršćevka 1, sudnica </w:t>
      </w:r>
      <w:r w:rsidR="000B5E1F" w:rsidRPr="004B52D3">
        <w:t>2</w:t>
      </w:r>
      <w:r w:rsidRPr="004B52D3">
        <w:t xml:space="preserve">, </w:t>
      </w:r>
    </w:p>
    <w:p w:rsidRDefault="00713F9C" w:rsidP="00713F9C" w:rsidR="00713F9C" w:rsidRPr="004B52D3">
      <w:pPr>
        <w:jc w:val="both"/>
      </w:pPr>
    </w:p>
    <w:p w:rsidRDefault="00713F9C" w:rsidP="00713F9C" w:rsidR="00713F9C" w:rsidRPr="0099217C">
      <w:pPr>
        <w:jc w:val="both"/>
      </w:pPr>
      <w:r w:rsidRPr="0099217C">
        <w:tab/>
        <w:t xml:space="preserve">na koje se poziva predlagatelj po </w:t>
      </w:r>
      <w:r w:rsidR="000B5E1F" w:rsidRPr="0099217C">
        <w:t>punomoćniku</w:t>
      </w:r>
      <w:r w:rsidRPr="0099217C">
        <w:t xml:space="preserve">, zastupnik dužnika po zakonu, privremeni stečajni upravitelj i FINA.  </w:t>
      </w:r>
    </w:p>
    <w:p w:rsidRDefault="00713F9C" w:rsidP="00713F9C" w:rsidR="00713F9C" w:rsidRPr="0099217C">
      <w:pPr>
        <w:jc w:val="both"/>
      </w:pPr>
      <w:r w:rsidRPr="0099217C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99217C">
          <w:t>49. st</w:t>
        </w:r>
      </w:smartTag>
      <w:r w:rsidRPr="0099217C">
        <w:t>. 1. i 2. Stečajnog zakona).</w:t>
      </w:r>
    </w:p>
    <w:p w:rsidRDefault="00713F9C" w:rsidP="00713F9C" w:rsidR="00713F9C" w:rsidRPr="00B325C0">
      <w:pPr>
        <w:jc w:val="both"/>
        <w:rPr>
          <w:color w:val="FF0000"/>
        </w:rPr>
      </w:pPr>
    </w:p>
    <w:p w:rsidRDefault="00713F9C" w:rsidP="00713F9C" w:rsidR="00713F9C" w:rsidRPr="0099217C">
      <w:pPr>
        <w:jc w:val="center"/>
      </w:pPr>
      <w:r w:rsidRPr="0099217C">
        <w:t>Obrazloženje</w:t>
      </w:r>
    </w:p>
    <w:p w:rsidRDefault="00713F9C" w:rsidP="00713F9C" w:rsidR="00713F9C" w:rsidRPr="00235AB4"/>
    <w:p w:rsidRDefault="001F0164" w:rsidP="001F0164" w:rsidR="001F0164" w:rsidRPr="00235AB4">
      <w:pPr>
        <w:jc w:val="both"/>
      </w:pPr>
      <w:r w:rsidRPr="00235AB4">
        <w:tab/>
        <w:t>Predlagatelj je podnio prijedlog za pokretanje stečajnog postupka nad dužnikom.</w:t>
      </w:r>
    </w:p>
    <w:p w:rsidRDefault="001F0164" w:rsidP="001F0164" w:rsidR="001F0164" w:rsidRPr="00DA05D3">
      <w:pPr>
        <w:jc w:val="both"/>
      </w:pPr>
      <w:r w:rsidRPr="00235AB4">
        <w:lastRenderedPageBreak/>
        <w:tab/>
        <w:t xml:space="preserve">Predlagatelj je prijedlogu </w:t>
      </w:r>
      <w:r w:rsidR="00235AB4" w:rsidRPr="00235AB4">
        <w:t>Otvorene stavke na dan 6. studenog 2018.</w:t>
      </w:r>
      <w:r w:rsidR="00B17CEB" w:rsidRPr="00235AB4">
        <w:t xml:space="preserve"> </w:t>
      </w:r>
      <w:r w:rsidRPr="00235AB4">
        <w:t xml:space="preserve">temeljem kojih je evidentirano dugovanje na računima poreznog dužnika pa je, stoga,  sukladno čl. </w:t>
      </w:r>
      <w:r w:rsidR="00BA0BB9">
        <w:t>109</w:t>
      </w:r>
      <w:r w:rsidRPr="00235AB4">
        <w:t xml:space="preserve">. st. 2. </w:t>
      </w:r>
      <w:r w:rsidRPr="00DA05D3">
        <w:t>Stečajnog zakona (dalje: SZ), ovlašten podnijeti prijedlog za otvaranje stečajnoga postupka.</w:t>
      </w:r>
    </w:p>
    <w:p w:rsidRDefault="001F0164" w:rsidP="001F0164" w:rsidR="00DA05D3" w:rsidRPr="00DA05D3">
      <w:pPr>
        <w:jc w:val="both"/>
      </w:pPr>
      <w:r w:rsidRPr="00DA05D3">
        <w:tab/>
        <w:t xml:space="preserve">Predlagatelj je u prijedlogu za pokretanje stečajnog postupka naveo da postoje razlozi za otvaranje stečajnog postupka iz čl. </w:t>
      </w:r>
      <w:r w:rsidR="00BA0BB9" w:rsidRPr="00DA05D3">
        <w:t>5</w:t>
      </w:r>
      <w:r w:rsidRPr="00DA05D3">
        <w:t xml:space="preserve">. Stečajnog zakona, odnosno da je dužnik </w:t>
      </w:r>
      <w:r w:rsidR="0019341C" w:rsidRPr="00DA05D3">
        <w:t>nesposoban za plaćanje</w:t>
      </w:r>
      <w:r w:rsidR="007036A4" w:rsidRPr="00DA05D3">
        <w:t>,</w:t>
      </w:r>
      <w:r w:rsidR="0019341C" w:rsidRPr="00DA05D3">
        <w:t xml:space="preserve"> </w:t>
      </w:r>
      <w:r w:rsidRPr="00DA05D3">
        <w:t xml:space="preserve">a što da se dokazuje potvrdom o blokadi računa, </w:t>
      </w:r>
      <w:r w:rsidR="00DA05D3" w:rsidRPr="00DA05D3">
        <w:t xml:space="preserve">te </w:t>
      </w:r>
      <w:r w:rsidR="007036A4" w:rsidRPr="00DA05D3">
        <w:t>ugovor</w:t>
      </w:r>
      <w:r w:rsidR="000E6750" w:rsidRPr="00DA05D3">
        <w:t>i</w:t>
      </w:r>
      <w:r w:rsidR="007036A4" w:rsidRPr="00DA05D3">
        <w:t>m</w:t>
      </w:r>
      <w:r w:rsidR="000E6750" w:rsidRPr="00DA05D3">
        <w:t>a</w:t>
      </w:r>
      <w:r w:rsidR="007036A4" w:rsidRPr="00DA05D3">
        <w:t xml:space="preserve"> u ustupu tražbine, </w:t>
      </w:r>
      <w:r w:rsidRPr="00DA05D3">
        <w:t xml:space="preserve">temeljem kojih je evidentirano dugovanje </w:t>
      </w:r>
      <w:r w:rsidR="00DA05D3" w:rsidRPr="00DA05D3">
        <w:t>dužnika.</w:t>
      </w:r>
    </w:p>
    <w:p w:rsidRDefault="001F0164" w:rsidP="001F0164" w:rsidR="001F0164" w:rsidRPr="00C12AA8">
      <w:pPr>
        <w:jc w:val="both"/>
      </w:pPr>
      <w:r w:rsidRPr="00DA05D3">
        <w:tab/>
        <w:t xml:space="preserve">S obzirom na sve navedeno, valjalo je pokrenuti prethodni postupak </w:t>
      </w:r>
      <w:r w:rsidRPr="00C12AA8">
        <w:t xml:space="preserve">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C12AA8">
          <w:t>42. st</w:t>
        </w:r>
      </w:smartTag>
      <w:r w:rsidRPr="00C12AA8">
        <w:t>. 2. SZ-a imenovan je privremeni stečajni upravitelj.</w:t>
      </w:r>
    </w:p>
    <w:p w:rsidRDefault="00713F9C" w:rsidP="00713F9C" w:rsidR="00713F9C" w:rsidRPr="00B325C0">
      <w:pPr>
        <w:jc w:val="both"/>
        <w:rPr>
          <w:color w:val="FF0000"/>
        </w:rPr>
      </w:pPr>
    </w:p>
    <w:p w:rsidRDefault="00713F9C" w:rsidP="00713F9C" w:rsidR="00713F9C" w:rsidRPr="00DA05D3">
      <w:pPr>
        <w:jc w:val="center"/>
      </w:pPr>
      <w:r w:rsidRPr="00DA05D3">
        <w:t xml:space="preserve">U Pazinu, </w:t>
      </w:r>
      <w:r w:rsidR="00914E46" w:rsidRPr="00DA05D3">
        <w:t>2</w:t>
      </w:r>
      <w:r w:rsidR="00B17735">
        <w:t>0</w:t>
      </w:r>
      <w:r w:rsidR="00004878" w:rsidRPr="00DA05D3">
        <w:t xml:space="preserve">. </w:t>
      </w:r>
      <w:r w:rsidR="00914E46" w:rsidRPr="00DA05D3">
        <w:t xml:space="preserve">studenog </w:t>
      </w:r>
      <w:r w:rsidR="00004878" w:rsidRPr="00DA05D3">
        <w:t>201</w:t>
      </w:r>
      <w:r w:rsidR="00914E46" w:rsidRPr="00DA05D3">
        <w:t>8</w:t>
      </w:r>
      <w:r w:rsidR="001F0164" w:rsidRPr="00DA05D3">
        <w:t>.</w:t>
      </w:r>
    </w:p>
    <w:p w:rsidRDefault="00713F9C" w:rsidP="00713F9C" w:rsidR="00713F9C" w:rsidRPr="00DA05D3">
      <w:pPr>
        <w:jc w:val="center"/>
      </w:pPr>
      <w:r w:rsidRPr="00DA05D3">
        <w:t xml:space="preserve">  </w:t>
      </w:r>
    </w:p>
    <w:p w:rsidRDefault="00713F9C" w:rsidP="00713F9C" w:rsidR="00713F9C" w:rsidRPr="00DA05D3">
      <w:pPr>
        <w:jc w:val="center"/>
      </w:pPr>
    </w:p>
    <w:p w:rsidRDefault="00713F9C" w:rsidP="00713F9C" w:rsidR="00713F9C" w:rsidRPr="00DA05D3">
      <w:pPr>
        <w:jc w:val="center"/>
      </w:pPr>
      <w:r w:rsidRPr="00DA05D3">
        <w:t xml:space="preserve">                                                             </w:t>
      </w:r>
      <w:r w:rsidRPr="00DA05D3">
        <w:tab/>
        <w:t xml:space="preserve"> </w:t>
      </w:r>
      <w:r w:rsidRPr="00DA05D3">
        <w:tab/>
        <w:t>Stečajni sudac</w:t>
      </w:r>
    </w:p>
    <w:p w:rsidRDefault="00713F9C" w:rsidP="00F56F1B" w:rsidR="00713F9C" w:rsidRPr="00DA05D3">
      <w:pPr>
        <w:jc w:val="center"/>
      </w:pPr>
      <w:r w:rsidRPr="00DA05D3">
        <w:tab/>
        <w:t xml:space="preserve">                                              </w:t>
      </w:r>
      <w:r w:rsidR="00B17735">
        <w:t xml:space="preserve">  </w:t>
      </w:r>
      <w:r w:rsidRPr="00DA05D3">
        <w:t xml:space="preserve">                      </w:t>
      </w:r>
      <w:r w:rsidR="00F56F1B" w:rsidRPr="00DA05D3">
        <w:t>Damir Rabar</w:t>
      </w:r>
      <w:r w:rsidR="004715FC">
        <w:t>, v.r.</w:t>
      </w:r>
    </w:p>
    <w:p w:rsidRDefault="00713F9C" w:rsidP="00713F9C" w:rsidR="00713F9C" w:rsidRPr="00DA05D3">
      <w:pPr>
        <w:jc w:val="both"/>
      </w:pPr>
    </w:p>
    <w:p w:rsidRDefault="00713F9C" w:rsidP="00713F9C" w:rsidR="00713F9C" w:rsidRPr="00B325C0">
      <w:pPr>
        <w:jc w:val="both"/>
        <w:rPr>
          <w:color w:val="FF0000"/>
        </w:rPr>
      </w:pPr>
    </w:p>
    <w:p w:rsidRDefault="00713F9C" w:rsidP="00713F9C" w:rsidR="00713F9C" w:rsidRPr="00B325C0">
      <w:pPr>
        <w:jc w:val="both"/>
        <w:rPr>
          <w:color w:val="FF0000"/>
        </w:rPr>
      </w:pPr>
    </w:p>
    <w:p w:rsidRDefault="00713F9C" w:rsidP="00713F9C" w:rsidR="00713F9C" w:rsidRPr="00B17735">
      <w:pPr>
        <w:jc w:val="both"/>
      </w:pPr>
      <w:r w:rsidRPr="00B17735">
        <w:t>UPUTA O PRAVNOM LIJEKU:</w:t>
      </w:r>
    </w:p>
    <w:p w:rsidRDefault="00713F9C" w:rsidP="00713F9C" w:rsidR="00713F9C" w:rsidRPr="00B17735">
      <w:pPr>
        <w:jc w:val="both"/>
      </w:pPr>
      <w:r w:rsidRPr="00B17735">
        <w:t xml:space="preserve">Protiv ovog rješenja nije dopuštena posebna žalba (čl. </w:t>
      </w:r>
      <w:smartTag w:element="metricconverter" w:uri="urn:schemas-microsoft-com:office:smarttags">
        <w:smartTagPr>
          <w:attr w:val="11. st" w:name="ProductID"/>
        </w:smartTagPr>
        <w:r w:rsidRPr="00B17735">
          <w:t>11. st</w:t>
        </w:r>
      </w:smartTag>
      <w:r w:rsidRPr="00B17735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B17735">
          <w:t>42. st</w:t>
        </w:r>
      </w:smartTag>
      <w:r w:rsidRPr="00B17735">
        <w:t>. 1. SZ-a).</w:t>
      </w:r>
    </w:p>
    <w:p w:rsidRDefault="00713F9C" w:rsidP="00713F9C" w:rsidR="00713F9C" w:rsidRPr="00B17735">
      <w:pPr>
        <w:jc w:val="both"/>
      </w:pPr>
    </w:p>
    <w:p w:rsidRDefault="00713F9C" w:rsidP="00713F9C" w:rsidR="00713F9C" w:rsidRPr="00B17735">
      <w:pPr>
        <w:jc w:val="both"/>
      </w:pPr>
      <w:r w:rsidRPr="00B17735">
        <w:t>DNA:</w:t>
      </w:r>
    </w:p>
    <w:p w:rsidRDefault="00713F9C" w:rsidP="00713F9C" w:rsidR="00713F9C" w:rsidRPr="00B17735">
      <w:pPr>
        <w:jc w:val="both"/>
      </w:pPr>
      <w:r w:rsidRPr="00B17735">
        <w:t xml:space="preserve">- predlagatelj po </w:t>
      </w:r>
      <w:r w:rsidR="00B17735">
        <w:t>pun. Ivana Lončar, Zagreb, Gundulićeva 18</w:t>
      </w:r>
    </w:p>
    <w:p w:rsidRDefault="00713F9C" w:rsidP="00713F9C" w:rsidR="00713F9C" w:rsidRPr="00B17735">
      <w:pPr>
        <w:jc w:val="both"/>
      </w:pPr>
      <w:r w:rsidRPr="00B17735">
        <w:t xml:space="preserve">- dužnik </w:t>
      </w:r>
      <w:r w:rsidR="00DA05D3" w:rsidRPr="00B17735">
        <w:t>K. F. d.o.o. Rovinj, V. Švalbe 40</w:t>
      </w:r>
    </w:p>
    <w:p w:rsidRDefault="00713F9C" w:rsidP="00713F9C" w:rsidR="007A6BE4" w:rsidRPr="00B17735">
      <w:pPr>
        <w:jc w:val="both"/>
      </w:pPr>
      <w:r w:rsidRPr="00B17735">
        <w:t xml:space="preserve">- zz dužnika </w:t>
      </w:r>
      <w:r w:rsidR="00B17735" w:rsidRPr="00B17735">
        <w:t>Elio Peteh, Rovinj, Ulica Prve istarske brigade 18</w:t>
      </w:r>
      <w:r w:rsidR="007A6BE4" w:rsidRPr="00B17735">
        <w:t xml:space="preserve"> </w:t>
      </w:r>
    </w:p>
    <w:p w:rsidRDefault="00713F9C" w:rsidP="00713F9C" w:rsidR="0019341C" w:rsidRPr="00B17735">
      <w:pPr>
        <w:jc w:val="both"/>
      </w:pPr>
      <w:r w:rsidRPr="00B17735">
        <w:t xml:space="preserve">- privremeni stečajni upravitelj </w:t>
      </w:r>
      <w:r w:rsidR="007A6BE4" w:rsidRPr="00B17735">
        <w:t>Ljiljana Blagojević</w:t>
      </w:r>
      <w:r w:rsidR="00B17735" w:rsidRPr="00B17735">
        <w:t>, Rijeka, Markovići 21,</w:t>
      </w:r>
      <w:r w:rsidRPr="00B17735">
        <w:t xml:space="preserve"> uz prijedlog</w:t>
      </w:r>
      <w:r w:rsidR="0019341C" w:rsidRPr="00B17735">
        <w:t xml:space="preserve"> s </w:t>
      </w:r>
    </w:p>
    <w:p w:rsidRDefault="0019341C" w:rsidP="00713F9C" w:rsidR="00713F9C" w:rsidRPr="00B17735">
      <w:pPr>
        <w:jc w:val="both"/>
      </w:pPr>
      <w:r w:rsidRPr="00B17735">
        <w:t xml:space="preserve">  prilozima</w:t>
      </w:r>
    </w:p>
    <w:p w:rsidRDefault="00713F9C" w:rsidP="00713F9C" w:rsidR="00713F9C" w:rsidRPr="00B17735">
      <w:pPr>
        <w:jc w:val="both"/>
      </w:pPr>
      <w:r w:rsidRPr="00B17735">
        <w:t xml:space="preserve">- </w:t>
      </w:r>
      <w:r w:rsidR="00B17735" w:rsidRPr="00B17735">
        <w:t>FINA, RC Rijeka, F. Kurelca 8</w:t>
      </w:r>
    </w:p>
    <w:p w:rsidRDefault="00713F9C" w:rsidP="00713F9C" w:rsidR="007A6BE4" w:rsidRPr="00B17735">
      <w:pPr>
        <w:jc w:val="both"/>
      </w:pPr>
      <w:r w:rsidRPr="00B17735">
        <w:t xml:space="preserve">- </w:t>
      </w:r>
      <w:r w:rsidR="00B17735" w:rsidRPr="00B17735">
        <w:t>Porezna uprava, Područni ured Pazin, M. B. Rašana 2/4</w:t>
      </w:r>
    </w:p>
    <w:p w:rsidRDefault="00BF37CD" w:rsidP="00713F9C" w:rsidR="00713F9C" w:rsidRPr="00B17735">
      <w:pPr>
        <w:jc w:val="both"/>
      </w:pPr>
      <w:r w:rsidRPr="00B17735">
        <w:t>- sudski registar ovoga suda</w:t>
      </w:r>
    </w:p>
    <w:p w:rsidRDefault="00713F9C" w:rsidP="00713F9C" w:rsidR="00713F9C" w:rsidRPr="00B17735">
      <w:pPr>
        <w:jc w:val="both"/>
      </w:pPr>
      <w:r w:rsidRPr="00B17735">
        <w:t xml:space="preserve">- e-oglasna ploča </w:t>
      </w:r>
      <w:r w:rsidR="00B17735" w:rsidRPr="00B17735">
        <w:t>8 dana</w:t>
      </w:r>
    </w:p>
    <w:p w:rsidRDefault="00713F9C" w:rsidP="00713F9C" w:rsidR="00713F9C" w:rsidRPr="00B17735"/>
    <w:p w:rsidRDefault="00713F9C" w:rsidP="00713F9C" w:rsidR="00713F9C" w:rsidRPr="00B325C0">
      <w:pPr>
        <w:rPr>
          <w:color w:val="FF0000"/>
        </w:rPr>
      </w:pPr>
    </w:p>
    <w:p w:rsidRDefault="00713F9C" w:rsidP="00713F9C" w:rsidR="00713F9C" w:rsidRPr="00B325C0">
      <w:pPr>
        <w:rPr>
          <w:color w:val="FF0000"/>
        </w:rPr>
      </w:pPr>
    </w:p>
    <w:p w:rsidRDefault="004715FC" w:rsidR="00500701" w:rsidRPr="00B325C0">
      <w:pPr>
        <w:rPr>
          <w:color w:val="FF0000"/>
        </w:rPr>
      </w:pPr>
    </w:p>
    <w:sectPr w:rsidSect="00DA15C9" w:rsidR="00500701" w:rsidRPr="00B325C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6C7" w:rsidP="00713F9C" w:rsidR="003B46C7">
      <w:r>
        <w:separator/>
      </w:r>
    </w:p>
  </w:endnote>
  <w:endnote w:id="0" w:type="continuationSeparator">
    <w:p w:rsidRDefault="003B46C7" w:rsidP="00713F9C" w:rsidR="003B4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6C7" w:rsidP="00713F9C" w:rsidR="003B46C7">
      <w:r>
        <w:separator/>
      </w:r>
    </w:p>
  </w:footnote>
  <w:footnote w:id="0" w:type="continuationSeparator">
    <w:p w:rsidRDefault="003B46C7" w:rsidP="00713F9C" w:rsidR="003B46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F37C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715FC">
          <w:rPr>
            <w:noProof/>
          </w:rPr>
          <w:t>2</w:t>
        </w:r>
        <w:r>
          <w:fldChar w:fldCharType="end"/>
        </w:r>
        <w:r>
          <w:tab/>
        </w:r>
        <w:r w:rsidR="00B17735" w:rsidRPr="007D6762">
          <w:t>1 St-400/</w:t>
        </w:r>
        <w:r w:rsidR="00B17735">
          <w:t>20</w:t>
        </w:r>
        <w:r w:rsidR="00B17735" w:rsidRPr="007D6762">
          <w:t>18-</w:t>
        </w:r>
        <w:r w:rsidR="00B17735">
          <w:t>7</w:t>
        </w:r>
      </w:p>
    </w:sdtContent>
  </w:sdt>
  <w:p w:rsidRDefault="004715F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80DEF"/>
    <w:rsid w:val="000B5E1F"/>
    <w:rsid w:val="000E6750"/>
    <w:rsid w:val="00110D7C"/>
    <w:rsid w:val="0019341C"/>
    <w:rsid w:val="001F0164"/>
    <w:rsid w:val="00235AB4"/>
    <w:rsid w:val="002C09F2"/>
    <w:rsid w:val="003B46C7"/>
    <w:rsid w:val="004715FC"/>
    <w:rsid w:val="004B52D3"/>
    <w:rsid w:val="00554328"/>
    <w:rsid w:val="007036A4"/>
    <w:rsid w:val="00713F9C"/>
    <w:rsid w:val="007A6BE4"/>
    <w:rsid w:val="007D6762"/>
    <w:rsid w:val="0085399B"/>
    <w:rsid w:val="00861566"/>
    <w:rsid w:val="008F1AB3"/>
    <w:rsid w:val="00914E46"/>
    <w:rsid w:val="00985388"/>
    <w:rsid w:val="0099217C"/>
    <w:rsid w:val="009E6595"/>
    <w:rsid w:val="00A1579D"/>
    <w:rsid w:val="00AC759A"/>
    <w:rsid w:val="00B17735"/>
    <w:rsid w:val="00B17CEB"/>
    <w:rsid w:val="00B25913"/>
    <w:rsid w:val="00B325C0"/>
    <w:rsid w:val="00BA0BB9"/>
    <w:rsid w:val="00BF37CD"/>
    <w:rsid w:val="00C12AA8"/>
    <w:rsid w:val="00C13919"/>
    <w:rsid w:val="00C54364"/>
    <w:rsid w:val="00CE63F8"/>
    <w:rsid w:val="00DA05D3"/>
    <w:rsid w:val="00DE67DD"/>
    <w:rsid w:val="00EF58FD"/>
    <w:rsid w:val="00F56F1B"/>
    <w:rsid w:val="00F8269A"/>
    <w:rsid w:val="00FB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56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56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56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56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56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56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56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56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St-400/2018-7</izvorni_sadrzaj>
    <derivirana_varijabla naziv="DomainObject.Oznaka_1">St-400/2018-7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F. d.o.o. ROVINJ</izvorni_sadrzaj>
    <derivirana_varijabla naziv="DomainObject.Predmet.ProtustrankaFormated_1">  K. F. d.o.o. ROVINJ</derivirana_varijabla>
  </DomainObject.Predmet.ProtustrankaFormated>
  <DomainObject.Predmet.ProtustrankaFormatedOIB>
    <izvorni_sadrzaj>  K. F. d.o.o. ROVINJ, OIB 15354046063</izvorni_sadrzaj>
    <derivirana_varijabla naziv="DomainObject.Predmet.ProtustrankaFormatedOIB_1">  K. F. d.o.o. ROVINJ, OIB 15354046063</derivirana_varijabla>
  </DomainObject.Predmet.ProtustrankaFormatedOIB>
  <DomainObject.Predmet.ProtustrankaFormatedWithAdress>
    <izvorni_sadrzaj> K. F. d.o.o. ROVINJ, V.Švalbe 40, 52210 Rovinj</izvorni_sadrzaj>
    <derivirana_varijabla naziv="DomainObject.Predmet.ProtustrankaFormatedWithAdress_1"> K. F. d.o.o. ROVINJ, V.Švalbe 40, 52210 Rovinj</derivirana_varijabla>
  </DomainObject.Predmet.ProtustrankaFormatedWithAdress>
  <DomainObject.Predmet.ProtustrankaFormatedWithAdressOIB>
    <izvorni_sadrzaj> K. F. d.o.o. ROVINJ, OIB 15354046063, V.Švalbe 40, 52210 Rovinj</izvorni_sadrzaj>
    <derivirana_varijabla naziv="DomainObject.Predmet.ProtustrankaFormatedWithAdressOIB_1"> K. F. d.o.o. ROVINJ, OIB 15354046063, V.Švalbe 40, 52210 Rovinj</derivirana_varijabla>
  </DomainObject.Predmet.ProtustrankaFormatedWithAdressOIB>
  <DomainObject.Predmet.ProtustrankaWithAdress>
    <izvorni_sadrzaj>K. F. d.o.o. ROVINJ V.Švalbe 40, 52210 Rovinj</izvorni_sadrzaj>
    <derivirana_varijabla naziv="DomainObject.Predmet.ProtustrankaWithAdress_1">K. F. d.o.o. ROVINJ V.Švalbe 40, 52210 Rovinj</derivirana_varijabla>
  </DomainObject.Predmet.ProtustrankaWithAdress>
  <DomainObject.Predmet.ProtustrankaWithAdressOIB>
    <izvorni_sadrzaj>K. F. d.o.o. ROVINJ, OIB 15354046063, V.Švalbe 40, 52210 Rovinj</izvorni_sadrzaj>
    <derivirana_varijabla naziv="DomainObject.Predmet.ProtustrankaWithAdressOIB_1">K. F. d.o.o. ROVINJ, OIB 15354046063, V.Švalbe 40, 52210 Rovinj</derivirana_varijabla>
  </DomainObject.Predmet.ProtustrankaWithAdressOIB>
  <DomainObject.Predmet.ProtustrankaNazivFormated>
    <izvorni_sadrzaj>K. F. d.o.o. ROVINJ</izvorni_sadrzaj>
    <derivirana_varijabla naziv="DomainObject.Predmet.ProtustrankaNazivFormated_1">K. F. d.o.o. ROVINJ</derivirana_varijabla>
  </DomainObject.Predmet.ProtustrankaNazivFormated>
  <DomainObject.Predmet.ProtustrankaNazivFormatedOIB>
    <izvorni_sadrzaj>K. F. d.o.o. ROVINJ, OIB 15354046063</izvorni_sadrzaj>
    <derivirana_varijabla naziv="DomainObject.Predmet.ProtustrankaNazivFormatedOIB_1">K. F. d.o.o. ROVINJ, OIB 15354046063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PROFICIO d.d. ZAGREB zastupanog po punomoćniku Odvj. Ivana Lončar</izvorni_sadrzaj>
    <derivirana_varijabla naziv="DomainObject.Predmet.StrankaFormated_1">  PROFICIO d.d. ZAGREB zastupanog po punomoćniku Odvj. Ivana Lončar</derivirana_varijabla>
  </DomainObject.Predmet.StrankaFormated>
  <DomainObject.Predmet.StrankaFormatedOIB>
    <izvorni_sadrzaj>  PROFICIO d.d. ZAGREB, OIB 39508009387 zastupanog po punomoćniku Odvj. Ivana Lončar</izvorni_sadrzaj>
    <derivirana_varijabla naziv="DomainObject.Predmet.StrankaFormatedOIB_1">  PROFICIO d.d. ZAGREB, OIB 39508009387 zastupanog po punomoćniku Odvj. Ivana Lončar</derivirana_varijabla>
  </DomainObject.Predmet.StrankaFormatedOIB>
  <DomainObject.Predmet.StrankaFormatedWithAdress>
    <izvorni_sadrzaj> PROFICIO d.d. ZAGREB, Draškovićeva 12, 10000 Zagreb zastupanog po punomoćniku Odvj. Ivana Lončar</izvorni_sadrzaj>
    <derivirana_varijabla naziv="DomainObject.Predmet.StrankaFormatedWithAdress_1"> PROFICIO d.d. ZAGREB, Draškovićeva 12, 10000 Zagreb zastupanog po punomoćniku Odvj. Ivana Lončar</derivirana_varijabla>
  </DomainObject.Predmet.StrankaFormatedWithAdress>
  <DomainObject.Predmet.StrankaFormatedWithAdressOIB>
    <izvorni_sadrzaj> PROFICIO d.d. ZAGREB, OIB 39508009387, Draškovićeva 12, 10000 Zagreb zastupanog po punomoćniku Odvj. Ivana Lončar</izvorni_sadrzaj>
    <derivirana_varijabla naziv="DomainObject.Predmet.StrankaFormatedWithAdressOIB_1"> PROFICIO d.d. ZAGREB, OIB 39508009387, Draškovićeva 12, 10000 Zagreb zastupanog po punomoćniku Odvj. Ivana Lončar</derivirana_varijabla>
  </DomainObject.Predmet.StrankaFormatedWithAdressOIB>
  <DomainObject.Predmet.StrankaWithAdress>
    <izvorni_sadrzaj>PROFICIO d.d. ZAGREB Draškovićeva 12,10000 Zagreb</izvorni_sadrzaj>
    <derivirana_varijabla naziv="DomainObject.Predmet.StrankaWithAdress_1">PROFICIO d.d. ZAGREB Draškovićeva 12,10000 Zagreb</derivirana_varijabla>
  </DomainObject.Predmet.StrankaWithAdress>
  <DomainObject.Predmet.StrankaWithAdressOIB>
    <izvorni_sadrzaj>PROFICIO d.d. ZAGREB, OIB 39508009387, Draškovićeva 12,10000 Zagreb</izvorni_sadrzaj>
    <derivirana_varijabla naziv="DomainObject.Predmet.StrankaWithAdressOIB_1">PROFICIO d.d. ZAGREB, OIB 39508009387, Draškovićeva 12,10000 Zagreb</derivirana_varijabla>
  </DomainObject.Predmet.StrankaWithAdressOIB>
  <DomainObject.Predmet.StrankaNazivFormated>
    <izvorni_sadrzaj>PROFICIO d.d. ZAGREB</izvorni_sadrzaj>
    <derivirana_varijabla naziv="DomainObject.Predmet.StrankaNazivFormated_1">PROFICIO d.d. ZAGREB</derivirana_varijabla>
  </DomainObject.Predmet.StrankaNazivFormated>
  <DomainObject.Predmet.StrankaNazivFormatedOIB>
    <izvorni_sadrzaj>PROFICIO d.d. ZAGREB, OIB 39508009387</izvorni_sadrzaj>
    <derivirana_varijabla naziv="DomainObject.Predmet.StrankaNazivFormatedOIB_1">PROFICIO d.d. ZAGREB, OIB 39508009387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8750813.33</izvorni_sadrzaj>
    <derivirana_varijabla naziv="DomainObject.Predmet.TrenutnaVrijednost_1">8750813.33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PROFICIO d.d. ZAGREB zastupanog po punomoćniku Odvj. Ivana Lončar</item>
    </izvorni_sadrzaj>
    <derivirana_varijabla naziv="DomainObject.Predmet.StrankaListFormated_1">
      <item>PROFICIO d.d. ZAGREB zastupanog po punomoćniku Odvj. Ivana Lončar</item>
    </derivirana_varijabla>
  </DomainObject.Predmet.StrankaListFormated>
  <DomainObject.Predmet.StrankaListFormatedOIB>
    <izvorni_sadrzaj>
      <item>PROFICIO d.d. ZAGREB, OIB 39508009387 zastupanog po punomoćniku Odvj. Ivana Lončar</item>
    </izvorni_sadrzaj>
    <derivirana_varijabla naziv="DomainObject.Predmet.StrankaListFormatedOIB_1">
      <item>PROFICIO d.d. ZAGREB, OIB 39508009387 zastupanog po punomoćniku Odvj. Ivana Lončar</item>
    </derivirana_varijabla>
  </DomainObject.Predmet.StrankaListFormatedOIB>
  <DomainObject.Predmet.StrankaListFormatedWithAdress>
    <izvorni_sadrzaj>
      <item>PROFICIO d.d. ZAGREB, Draškovićeva 12, 10000 Zagreb zastupanog po punomoćniku Odvj. Ivana Lončar</item>
    </izvorni_sadrzaj>
    <derivirana_varijabla naziv="DomainObject.Predmet.StrankaListFormatedWithAdress_1">
      <item>PROFICIO d.d. ZAGREB, Draškovićeva 12, 10000 Zagreb zastupanog po punomoćniku Odvj. Ivana Lončar</item>
    </derivirana_varijabla>
  </DomainObject.Predmet.StrankaListFormatedWithAdress>
  <DomainObject.Predmet.StrankaListFormatedWithAdressOIB>
    <izvorni_sadrzaj>
      <item>PROFICIO d.d. ZAGREB, OIB 39508009387, Draškovićeva 12, 10000 Zagreb zastupanog po punomoćniku Odvj. Ivana Lončar</item>
    </izvorni_sadrzaj>
    <derivirana_varijabla naziv="DomainObject.Predmet.StrankaListFormatedWithAdressOIB_1">
      <item>PROFICIO d.d. ZAGREB, OIB 39508009387, Draškovićeva 12, 10000 Zagreb zastupanog po punomoćniku Odvj. Ivana Lončar</item>
    </derivirana_varijabla>
  </DomainObject.Predmet.StrankaListFormatedWithAdressOIB>
  <DomainObject.Predmet.StrankaListNazivFormated>
    <izvorni_sadrzaj>
      <item>PROFICIO d.d. ZAGREB</item>
    </izvorni_sadrzaj>
    <derivirana_varijabla naziv="DomainObject.Predmet.StrankaListNazivFormated_1">
      <item>PROFICIO d.d. ZAGREB</item>
    </derivirana_varijabla>
  </DomainObject.Predmet.StrankaListNazivFormated>
  <DomainObject.Predmet.StrankaListNazivFormatedOIB>
    <izvorni_sadrzaj>
      <item>PROFICIO d.d. ZAGREB, OIB 39508009387</item>
    </izvorni_sadrzaj>
    <derivirana_varijabla naziv="DomainObject.Predmet.StrankaListNazivFormatedOIB_1">
      <item>PROFICIO d.d. ZAGREB, OIB 39508009387</item>
    </derivirana_varijabla>
  </DomainObject.Predmet.StrankaListNazivFormatedOIB>
  <DomainObject.Predmet.ProtuStrankaListFormated>
    <izvorni_sadrzaj>
      <item>K. F. d.o.o. ROVINJ</item>
    </izvorni_sadrzaj>
    <derivirana_varijabla naziv="DomainObject.Predmet.ProtuStrankaListFormated_1">
      <item>K. F. d.o.o. ROVINJ</item>
    </derivirana_varijabla>
  </DomainObject.Predmet.ProtuStrankaListFormated>
  <DomainObject.Predmet.ProtuStrankaListFormatedOIB>
    <izvorni_sadrzaj>
      <item>K. F. d.o.o. ROVINJ, OIB 15354046063</item>
    </izvorni_sadrzaj>
    <derivirana_varijabla naziv="DomainObject.Predmet.ProtuStrankaListFormatedOIB_1">
      <item>K. F. d.o.o. ROVINJ, OIB 15354046063</item>
    </derivirana_varijabla>
  </DomainObject.Predmet.ProtuStrankaListFormatedOIB>
  <DomainObject.Predmet.ProtuStrankaListFormatedWithAdress>
    <izvorni_sadrzaj>
      <item>K. F. d.o.o. ROVINJ, V.Švalbe 40, 52210 Rovinj</item>
    </izvorni_sadrzaj>
    <derivirana_varijabla naziv="DomainObject.Predmet.ProtuStrankaListFormatedWithAdress_1">
      <item>K. F. d.o.o. ROVINJ, V.Švalbe 40, 52210 Rovinj</item>
    </derivirana_varijabla>
  </DomainObject.Predmet.ProtuStrankaListFormatedWithAdress>
  <DomainObject.Predmet.ProtuStrankaListFormatedWithAdressOIB>
    <izvorni_sadrzaj>
      <item>K. F. d.o.o. ROVINJ, OIB 15354046063, V.Švalbe 40, 52210 Rovinj</item>
    </izvorni_sadrzaj>
    <derivirana_varijabla naziv="DomainObject.Predmet.ProtuStrankaListFormatedWithAdressOIB_1">
      <item>K. F. d.o.o. ROVINJ, OIB 15354046063, V.Švalbe 40, 52210 Rovinj</item>
    </derivirana_varijabla>
  </DomainObject.Predmet.ProtuStrankaListFormatedWithAdressOIB>
  <DomainObject.Predmet.ProtuStrankaListNazivFormated>
    <izvorni_sadrzaj>
      <item>K. F. d.o.o. ROVINJ</item>
    </izvorni_sadrzaj>
    <derivirana_varijabla naziv="DomainObject.Predmet.ProtuStrankaListNazivFormated_1">
      <item>K. F. d.o.o. ROVINJ</item>
    </derivirana_varijabla>
  </DomainObject.Predmet.ProtuStrankaListNazivFormated>
  <DomainObject.Predmet.ProtuStrankaListNazivFormatedOIB>
    <izvorni_sadrzaj>
      <item>K. F. d.o.o. ROVINJ, OIB 15354046063</item>
    </izvorni_sadrzaj>
    <derivirana_varijabla naziv="DomainObject.Predmet.ProtuStrankaListNazivFormatedOIB_1">
      <item>K. F. d.o.o. ROVINJ, OIB 15354046063</item>
    </derivirana_varijabla>
  </DomainObject.Predmet.ProtuStrankaListNazivFormatedOIB>
  <DomainObject.Predmet.OstaliListFormated>
    <izvorni_sadrzaj>
      <item>Odvj. Ivana Lončar punomoćnik sudionika u postupku PROFICIO d.d. ZAGREB</item>
    </izvorni_sadrzaj>
    <derivirana_varijabla naziv="DomainObject.Predmet.OstaliListFormated_1">
      <item>Odvj. Ivana Lončar punomoćnik sudionika u postupku PROFICIO d.d. ZAGREB</item>
    </derivirana_varijabla>
  </DomainObject.Predmet.OstaliListFormated>
  <DomainObject.Predmet.OstaliListFormatedOIB>
    <izvorni_sadrzaj>
      <item>Odvj. Ivana Lončar punomoćnik sudionika u postupku PROFICIO d.d. ZAGREB</item>
    </izvorni_sadrzaj>
    <derivirana_varijabla naziv="DomainObject.Predmet.OstaliListFormatedOIB_1">
      <item>Odvj. Ivana Lončar punomoćnik sudionika u postupku PROFICIO d.d. ZAGREB</item>
    </derivirana_varijabla>
  </DomainObject.Predmet.OstaliListFormatedOIB>
  <DomainObject.Predmet.OstaliListFormatedWithAdress>
    <izvorni_sadrzaj>
      <item>Odvj. Ivana Lončar, Gundulićeva 18, 10000 Zagreb punomoćnik sudionika u postupku PROFICIO d.d. ZAGREB</item>
    </izvorni_sadrzaj>
    <derivirana_varijabla naziv="DomainObject.Predmet.OstaliListFormatedWithAdress_1">
      <item>Odvj. Ivana Lončar, Gundulićeva 18, 10000 Zagreb punomoćnik sudionika u postupku PROFICIO d.d. ZAGREB</item>
    </derivirana_varijabla>
  </DomainObject.Predmet.OstaliListFormatedWithAdress>
  <DomainObject.Predmet.OstaliListFormatedWithAdressOIB>
    <izvorni_sadrzaj>
      <item>Odvj. Ivana Lončar, Gundulićeva 18, 10000 Zagreb punomoćnik sudionika u postupku PROFICIO d.d. ZAGREB</item>
    </izvorni_sadrzaj>
    <derivirana_varijabla naziv="DomainObject.Predmet.OstaliListFormatedWithAdressOIB_1">
      <item>Odvj. Ivana Lončar, Gundulićeva 18, 10000 Zagreb punomoćnik sudionika u postupku PROFICIO d.d. ZAGREB</item>
    </derivirana_varijabla>
  </DomainObject.Predmet.OstaliListFormatedWithAdressOIB>
  <DomainObject.Predmet.OstaliListNazivFormated>
    <izvorni_sadrzaj>
      <item>Odvj. Ivana Lončar</item>
    </izvorni_sadrzaj>
    <derivirana_varijabla naziv="DomainObject.Predmet.OstaliListNazivFormated_1">
      <item>Odvj. Ivana Lončar</item>
    </derivirana_varijabla>
  </DomainObject.Predmet.OstaliListNazivFormated>
  <DomainObject.Predmet.OstaliListNazivFormatedOIB>
    <izvorni_sadrzaj>
      <item>Odvj. Ivana Lončar</item>
    </izvorni_sadrzaj>
    <derivirana_varijabla naziv="DomainObject.Predmet.OstaliListNazivFormatedOIB_1">
      <item>Odvj. Ivana Lončar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St-400/2018-7</izvorni_sadrzaj>
    <derivirana_varijabla naziv="DomainObject.PoslovniBrojDokumenta_1">St-400/2018-7</derivirana_varijabla>
  </DomainObject.PoslovniBrojDokumenta>
  <DomainObject.Predmet.StrankaIDrugi>
    <izvorni_sadrzaj>PROFICIO d.d. ZAGREB</izvorni_sadrzaj>
    <derivirana_varijabla naziv="DomainObject.Predmet.StrankaIDrugi_1">PROFICIO d.d. ZAGREB</derivirana_varijabla>
  </DomainObject.Predmet.StrankaIDrugi>
  <DomainObject.Predmet.ProtustrankaIDrugi>
    <izvorni_sadrzaj>K. F. d.o.o. ROVINJ</izvorni_sadrzaj>
    <derivirana_varijabla naziv="DomainObject.Predmet.ProtustrankaIDrugi_1">K. F. d.o.o. ROVINJ</derivirana_varijabla>
  </DomainObject.Predmet.ProtustrankaIDrugi>
  <DomainObject.Predmet.StrankaIDrugiAdressOIB>
    <izvorni_sadrzaj>PROFICIO d.d. ZAGREB, OIB 39508009387, Draškovićeva 12, 10000 Zagreb</izvorni_sadrzaj>
    <derivirana_varijabla naziv="DomainObject.Predmet.StrankaIDrugiAdressOIB_1">PROFICIO d.d. ZAGREB, OIB 39508009387, Draškovićeva 12, 10000 Zagreb</derivirana_varijabla>
  </DomainObject.Predmet.StrankaIDrugiAdressOIB>
  <DomainObject.Predmet.ProtustrankaIDrugiAdressOIB>
    <izvorni_sadrzaj>K. F. d.o.o. ROVINJ, OIB 15354046063, V.Švalbe 40, 52210 Rovinj</izvorni_sadrzaj>
    <derivirana_varijabla naziv="DomainObject.Predmet.ProtustrankaIDrugiAdressOIB_1">K. F. d.o.o. ROVINJ, OIB 15354046063, V.Švalbe 40,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PROFICIO d.d. ZAGREB</item>
      <item>K. F. d.o.o. ROVINJ</item>
      <item>Odvj. Ivana Lončar</item>
    </izvorni_sadrzaj>
    <derivirana_varijabla naziv="DomainObject.Predmet.SudioniciListNaziv_1">
      <item>PROFICIO d.d. ZAGREB</item>
      <item>K. F. d.o.o. ROVINJ</item>
      <item>Odvj. Ivana Lončar</item>
    </derivirana_varijabla>
  </DomainObject.Predmet.SudioniciListNaziv>
  <DomainObject.Predmet.SudioniciListAdressOIB>
    <izvorni_sadrzaj>
      <item>PROFICIO d.d. ZAGREB, OIB 39508009387, Draškovićeva 12,10000 Zagreb</item>
      <item>K. F. d.o.o. ROVINJ, OIB 15354046063, V.Švalbe 40,52210 Rovinj</item>
      <item>Odvj. Ivana Lončar, Gundulićeva 18,10000 Zagreb</item>
    </izvorni_sadrzaj>
    <derivirana_varijabla naziv="DomainObject.Predmet.SudioniciListAdressOIB_1">
      <item>PROFICIO d.d. ZAGREB, OIB 39508009387, Draškovićeva 12,10000 Zagreb</item>
      <item>K. F. d.o.o. ROVINJ, OIB 15354046063, V.Švalbe 40,52210 Rovinj</item>
      <item>Odvj. Ivana Lončar, Gundulićeva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39508009387</item>
      <item>, OIB 15354046063</item>
      <item>, OIB null</item>
    </izvorni_sadrzaj>
    <derivirana_varijabla naziv="DomainObject.Predmet.SudioniciListNazivOIB_1">
      <item>, OIB 39508009387</item>
      <item>, OIB 15354046063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St-400/2018-3</izvorni_sadrzaj>
    <derivirana_varijabla naziv="DomainObject.PredzadnjaOdlukaIzPredmeta.Oznaka_1">St-400/2018-3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716DC-F19E-418A-B1B5-4C6E446B9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2794</properties:Characters>
  <properties:Lines>81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2018-11-20T12:53:00Z</dcterms:created>
  <dc:creator>Jasmina Matika</dc:creator>
  <cp:lastModifiedBy>Lorena Paris Aničić</cp:lastModifiedBy>
  <cp:lastPrinted>2015-08-25T13:22:00Z</cp:lastPrinted>
  <dcterms:modified xmlns:xsi="http://www.w3.org/2001/XMLSchema-instance" xsi:type="dcterms:W3CDTF">2018-11-20T13:07:00Z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St-400/2018-7 / Odluka - Rješenje - pokretanje prethodnog postupka radi utvrđivanja uvjeta za otvaranje stečajnog postupka (St-400-18_-_RJEŠENJE_-_PRETHODNI_POSTUPAK_-_IMENOVANJE_PRIVR.STEČ.UPR..docx)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