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4b48" w14:paraId="3bc4b48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6028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028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26028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700CC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Usluge Axia d.o.o. u stečaju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